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F5E06" w14:textId="1717B971" w:rsidR="001E7E1C" w:rsidRPr="00717DBC" w:rsidRDefault="001E7E1C" w:rsidP="003F00E1">
      <w:pPr>
        <w:pStyle w:val="CRCoverPage"/>
        <w:tabs>
          <w:tab w:val="right" w:pos="9639"/>
        </w:tabs>
        <w:spacing w:after="0"/>
        <w:rPr>
          <w:b/>
          <w:noProof/>
          <w:sz w:val="24"/>
        </w:rPr>
      </w:pPr>
      <w:bookmarkStart w:id="0" w:name="_Hlk51324371"/>
      <w:r>
        <w:rPr>
          <w:b/>
          <w:noProof/>
          <w:sz w:val="24"/>
        </w:rPr>
        <w:t>3GPP TSG-RAN4 Meeting #</w:t>
      </w:r>
      <w:r w:rsidR="00960998">
        <w:rPr>
          <w:b/>
          <w:noProof/>
          <w:sz w:val="24"/>
        </w:rPr>
        <w:t>97</w:t>
      </w:r>
      <w:r w:rsidRPr="00717DBC">
        <w:rPr>
          <w:b/>
          <w:noProof/>
          <w:sz w:val="24"/>
        </w:rPr>
        <w:tab/>
        <w:t>R4-</w:t>
      </w:r>
      <w:r w:rsidR="00960998" w:rsidRPr="00717DBC">
        <w:rPr>
          <w:b/>
          <w:noProof/>
          <w:sz w:val="24"/>
        </w:rPr>
        <w:t>2</w:t>
      </w:r>
      <w:r w:rsidR="00FB566A">
        <w:rPr>
          <w:rFonts w:hint="eastAsia"/>
          <w:b/>
          <w:noProof/>
          <w:sz w:val="24"/>
          <w:lang w:eastAsia="zh-CN"/>
        </w:rPr>
        <w:t>016051</w:t>
      </w:r>
    </w:p>
    <w:p w14:paraId="1846D1DE" w14:textId="6FF75A6E" w:rsidR="001E7E1C" w:rsidRDefault="001E7E1C" w:rsidP="002D1671">
      <w:pPr>
        <w:pStyle w:val="CRCoverPage"/>
        <w:tabs>
          <w:tab w:val="right" w:pos="9639"/>
        </w:tabs>
        <w:spacing w:after="0"/>
        <w:rPr>
          <w:b/>
          <w:noProof/>
          <w:sz w:val="24"/>
        </w:rPr>
      </w:pPr>
      <w:r w:rsidRPr="00717DBC">
        <w:rPr>
          <w:b/>
          <w:noProof/>
          <w:sz w:val="24"/>
        </w:rPr>
        <w:t xml:space="preserve">Electronic Meeting, </w:t>
      </w:r>
      <w:r w:rsidR="00717DBC">
        <w:rPr>
          <w:b/>
          <w:noProof/>
          <w:sz w:val="24"/>
        </w:rPr>
        <w:t>Nov</w:t>
      </w:r>
      <w:r w:rsidRPr="00717DBC">
        <w:rPr>
          <w:b/>
          <w:noProof/>
          <w:sz w:val="24"/>
        </w:rPr>
        <w:t xml:space="preserve">. </w:t>
      </w:r>
      <w:r w:rsidR="00960998" w:rsidRPr="00717DBC">
        <w:rPr>
          <w:b/>
          <w:noProof/>
          <w:sz w:val="24"/>
        </w:rPr>
        <w:t>2</w:t>
      </w:r>
      <w:r w:rsidRPr="00717DBC">
        <w:rPr>
          <w:b/>
          <w:noProof/>
          <w:sz w:val="24"/>
        </w:rPr>
        <w:t>-</w:t>
      </w:r>
      <w:r w:rsidR="00960998" w:rsidRPr="00717DBC">
        <w:rPr>
          <w:b/>
          <w:noProof/>
          <w:sz w:val="24"/>
        </w:rPr>
        <w:t>Nov.</w:t>
      </w:r>
      <w:r w:rsidR="00717DBC">
        <w:rPr>
          <w:b/>
          <w:noProof/>
          <w:sz w:val="24"/>
        </w:rPr>
        <w:t>13</w:t>
      </w:r>
      <w:r w:rsidRPr="00717DBC">
        <w:rPr>
          <w:b/>
          <w:noProof/>
          <w:sz w:val="24"/>
        </w:rPr>
        <w:t>, 2020</w:t>
      </w:r>
      <w:bookmarkStart w:id="1" w:name="_GoBack"/>
      <w:bookmarkEnd w:id="1"/>
    </w:p>
    <w:p w14:paraId="7E1ED762" w14:textId="77777777" w:rsidR="00EF1BA1" w:rsidRPr="00717DBC"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0"/>
          <w:p w14:paraId="6A15C4DF" w14:textId="6C8E630F" w:rsidR="001E41F3" w:rsidRDefault="00305409" w:rsidP="00E34898">
            <w:pPr>
              <w:pStyle w:val="CRCoverPage"/>
              <w:spacing w:after="0"/>
              <w:jc w:val="right"/>
              <w:rPr>
                <w:i/>
                <w:noProof/>
              </w:rPr>
            </w:pPr>
            <w:r>
              <w:rPr>
                <w:i/>
                <w:noProof/>
                <w:sz w:val="14"/>
              </w:rPr>
              <w:t>CR-Form-v</w:t>
            </w:r>
            <w:r w:rsidR="008863B9">
              <w:rPr>
                <w:i/>
                <w:noProof/>
                <w:sz w:val="14"/>
              </w:rPr>
              <w:t>12.</w:t>
            </w:r>
            <w:r w:rsidR="00717DBC">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72A4B446" w:rsidR="001E41F3" w:rsidRPr="00410371" w:rsidRDefault="001E7E1C" w:rsidP="00DF65C5">
            <w:pPr>
              <w:pStyle w:val="CRCoverPage"/>
              <w:spacing w:after="0"/>
              <w:jc w:val="right"/>
              <w:rPr>
                <w:noProof/>
              </w:rPr>
            </w:pPr>
            <w:r>
              <w:rPr>
                <w:b/>
                <w:noProof/>
                <w:sz w:val="28"/>
              </w:rPr>
              <w:t xml:space="preserve">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39B40F76" w:rsidR="001E41F3" w:rsidRPr="00410371" w:rsidRDefault="001E41F3" w:rsidP="00E13F3D">
            <w:pPr>
              <w:pStyle w:val="CRCoverPage"/>
              <w:spacing w:after="0"/>
              <w:jc w:val="center"/>
              <w:rPr>
                <w:b/>
                <w:noProof/>
              </w:rPr>
            </w:pP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3A71B2FA" w:rsidR="001E41F3" w:rsidRPr="00410371" w:rsidRDefault="00FC783D" w:rsidP="00EC5F6B">
            <w:pPr>
              <w:pStyle w:val="CRCoverPage"/>
              <w:spacing w:after="0"/>
              <w:jc w:val="center"/>
              <w:rPr>
                <w:noProof/>
                <w:sz w:val="28"/>
              </w:rPr>
            </w:pPr>
            <w:r>
              <w:rPr>
                <w:b/>
                <w:noProof/>
                <w:sz w:val="28"/>
              </w:rPr>
              <w:t>16.</w:t>
            </w:r>
            <w:r w:rsidR="00960998">
              <w:rPr>
                <w:b/>
                <w:noProof/>
                <w:sz w:val="28"/>
                <w:lang w:eastAsia="zh-CN"/>
              </w:rPr>
              <w:t>5</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2D4DB6FE"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r w:rsidR="00717DBC">
              <w:rPr>
                <w:noProof/>
              </w:rPr>
              <w:t>test case</w:t>
            </w:r>
            <w:r w:rsidR="00DD62D9">
              <w:rPr>
                <w:noProof/>
              </w:rPr>
              <w:t>s</w:t>
            </w:r>
            <w:r w:rsidR="00717DBC">
              <w:rPr>
                <w:noProof/>
              </w:rPr>
              <w:t xml:space="preserve"> </w:t>
            </w:r>
            <w:r w:rsidR="00DD62D9">
              <w:rPr>
                <w:noProof/>
              </w:rPr>
              <w:t xml:space="preserve">of </w:t>
            </w:r>
            <w:r w:rsidR="00DD62D9">
              <w:rPr>
                <w:lang w:eastAsia="zh-CN"/>
              </w:rPr>
              <w:t>EN-DC measurement accuracy in FR1 for CSI-RS based intra-frequency and inter-frequency measurements</w:t>
            </w:r>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75FFBEB1" w:rsidR="001E41F3" w:rsidRDefault="00B56CE2">
            <w:pPr>
              <w:pStyle w:val="CRCoverPage"/>
              <w:spacing w:after="0"/>
              <w:ind w:left="100"/>
              <w:rPr>
                <w:noProof/>
              </w:rPr>
            </w:pPr>
            <w:proofErr w:type="spellStart"/>
            <w:r w:rsidRPr="007D0763">
              <w:rPr>
                <w:rFonts w:eastAsia="宋体" w:cs="Arial"/>
                <w:sz w:val="21"/>
                <w:szCs w:val="21"/>
                <w:lang w:eastAsia="zh-CN"/>
              </w:rPr>
              <w:t>NR_RRM_Enh</w:t>
            </w:r>
            <w:proofErr w:type="spellEnd"/>
            <w:r w:rsidRPr="007D0763">
              <w:rPr>
                <w:rFonts w:eastAsia="宋体" w:cs="Arial"/>
                <w:sz w:val="21"/>
                <w:szCs w:val="21"/>
                <w:lang w:eastAsia="zh-CN"/>
              </w:rPr>
              <w:t>-Perf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52944AB0" w:rsidR="001E41F3" w:rsidRDefault="00587470" w:rsidP="003A7C8A">
            <w:pPr>
              <w:pStyle w:val="CRCoverPage"/>
              <w:spacing w:after="0"/>
              <w:ind w:left="100"/>
              <w:rPr>
                <w:noProof/>
              </w:rPr>
            </w:pPr>
            <w:r w:rsidRPr="00A75462">
              <w:rPr>
                <w:noProof/>
              </w:rPr>
              <w:t>2020-</w:t>
            </w:r>
            <w:r w:rsidR="00DD62D9">
              <w:rPr>
                <w:noProof/>
              </w:rPr>
              <w:t>10</w:t>
            </w:r>
            <w:r w:rsidR="00171035">
              <w:rPr>
                <w:noProof/>
              </w:rPr>
              <w:t>-</w:t>
            </w:r>
            <w:r w:rsidR="00DD62D9">
              <w:rPr>
                <w:noProof/>
              </w:rPr>
              <w:t>23</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374E" w14:textId="1FBA1631" w:rsidR="001E41F3" w:rsidRPr="00357837" w:rsidRDefault="001E7E1C" w:rsidP="006863FB">
            <w:pPr>
              <w:spacing w:after="0"/>
              <w:ind w:left="100"/>
              <w:rPr>
                <w:rFonts w:ascii="Arial" w:hAnsi="Arial" w:cs="Arial"/>
                <w:noProof/>
              </w:rPr>
            </w:pPr>
            <w:r>
              <w:rPr>
                <w:rFonts w:ascii="Arial" w:hAnsi="Arial" w:cs="Arial"/>
                <w:noProof/>
              </w:rPr>
              <w:t xml:space="preserve">The </w:t>
            </w:r>
            <w:r w:rsidR="00B56CE2">
              <w:rPr>
                <w:rFonts w:ascii="Arial" w:hAnsi="Arial" w:cs="Arial"/>
                <w:noProof/>
                <w:lang w:eastAsia="zh-CN"/>
              </w:rPr>
              <w:t>test case</w:t>
            </w:r>
            <w:r w:rsidR="00DD62D9">
              <w:rPr>
                <w:rFonts w:ascii="Arial" w:hAnsi="Arial" w:cs="Arial"/>
                <w:noProof/>
                <w:lang w:eastAsia="zh-CN"/>
              </w:rPr>
              <w:t>s</w:t>
            </w:r>
            <w:r w:rsidR="00B56CE2">
              <w:rPr>
                <w:rFonts w:ascii="Arial" w:hAnsi="Arial" w:cs="Arial"/>
                <w:noProof/>
                <w:lang w:eastAsia="zh-CN"/>
              </w:rPr>
              <w:t xml:space="preserve"> </w:t>
            </w:r>
            <w:r w:rsidR="00DD62D9">
              <w:rPr>
                <w:rFonts w:ascii="Arial" w:hAnsi="Arial" w:cs="Arial"/>
                <w:noProof/>
              </w:rPr>
              <w:t>to verify the accuracy performance requirements for the CSI-RS based measurements in FR1 needs to be specified</w:t>
            </w:r>
            <w:r w:rsidR="00171035">
              <w:rPr>
                <w:rFonts w:ascii="Arial" w:hAnsi="Arial" w:cs="Arial"/>
                <w:noProof/>
              </w:rPr>
              <w:t>.</w:t>
            </w:r>
            <w:r>
              <w:rPr>
                <w:rFonts w:ascii="Arial" w:hAnsi="Arial" w:cs="Arial"/>
                <w:noProof/>
              </w:rPr>
              <w:t xml:space="preserve"> </w:t>
            </w:r>
            <w:r w:rsidR="00EC5F6B">
              <w:rPr>
                <w:rFonts w:ascii="Arial" w:hAnsi="Arial" w:cs="Arial"/>
                <w:noProof/>
              </w:rPr>
              <w:t xml:space="preserv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B36D9" w14:textId="1AAB6BB2" w:rsidR="00DD62D9" w:rsidRDefault="00B56CE2" w:rsidP="00171035">
            <w:pPr>
              <w:pStyle w:val="CRCoverPage"/>
              <w:spacing w:after="0"/>
              <w:ind w:left="100"/>
              <w:rPr>
                <w:rFonts w:cs="Arial"/>
                <w:noProof/>
                <w:lang w:eastAsia="zh-CN"/>
              </w:rPr>
            </w:pPr>
            <w:r>
              <w:rPr>
                <w:rFonts w:cs="Arial"/>
                <w:noProof/>
              </w:rPr>
              <w:t xml:space="preserve">The </w:t>
            </w:r>
            <w:r>
              <w:rPr>
                <w:rFonts w:cs="Arial"/>
                <w:noProof/>
                <w:lang w:eastAsia="zh-CN"/>
              </w:rPr>
              <w:t>test case</w:t>
            </w:r>
            <w:r w:rsidR="00DD62D9">
              <w:rPr>
                <w:rFonts w:cs="Arial"/>
                <w:noProof/>
                <w:lang w:eastAsia="zh-CN"/>
              </w:rPr>
              <w:t>s</w:t>
            </w:r>
            <w:r>
              <w:rPr>
                <w:rFonts w:cs="Arial"/>
                <w:noProof/>
                <w:lang w:eastAsia="zh-CN"/>
              </w:rPr>
              <w:t xml:space="preserve"> for E-UTRAN-NR </w:t>
            </w:r>
            <w:r w:rsidR="00DD62D9">
              <w:rPr>
                <w:rFonts w:cs="Arial"/>
                <w:noProof/>
                <w:lang w:eastAsia="zh-CN"/>
              </w:rPr>
              <w:t>measurement accuracy with FR1 serving cell and FR1 target cell are proposed for CSI-RSRP, including</w:t>
            </w:r>
          </w:p>
          <w:p w14:paraId="304B4FF3" w14:textId="09A3B1A9" w:rsidR="00DD62D9" w:rsidRPr="00DD62D9" w:rsidRDefault="00DD62D9" w:rsidP="00DD62D9">
            <w:pPr>
              <w:pStyle w:val="CRCoverPage"/>
              <w:numPr>
                <w:ilvl w:val="0"/>
                <w:numId w:val="20"/>
              </w:numPr>
              <w:spacing w:after="0"/>
              <w:rPr>
                <w:rFonts w:cs="Arial"/>
                <w:noProof/>
                <w:lang w:eastAsia="zh-CN"/>
              </w:rPr>
            </w:pPr>
            <w:r>
              <w:rPr>
                <w:lang w:eastAsia="zh-CN"/>
              </w:rPr>
              <w:t>EN-DC Intra-frequency measurement accuracy with FR1 serving cell and FR1 target cell, and</w:t>
            </w:r>
          </w:p>
          <w:p w14:paraId="5BAFA6F8" w14:textId="3C2ACB6B" w:rsidR="006863FB" w:rsidRPr="00587470" w:rsidRDefault="00DD62D9" w:rsidP="00DD62D9">
            <w:pPr>
              <w:pStyle w:val="CRCoverPage"/>
              <w:numPr>
                <w:ilvl w:val="0"/>
                <w:numId w:val="20"/>
              </w:numPr>
              <w:spacing w:after="0"/>
              <w:rPr>
                <w:noProof/>
              </w:rPr>
            </w:pPr>
            <w:r>
              <w:rPr>
                <w:lang w:eastAsia="zh-CN"/>
              </w:rPr>
              <w:t>EN-DC Inter-frequency measurement accuracy with FR2 serving cell and FR2 target cell</w:t>
            </w:r>
            <w:r w:rsidR="00171035">
              <w:rPr>
                <w:rFonts w:cs="Arial"/>
                <w:noProof/>
              </w:rPr>
              <w:t xml:space="preserve"> </w:t>
            </w:r>
            <w:r w:rsidR="00D07AFC">
              <w:rPr>
                <w:noProof/>
              </w:rPr>
              <w:t xml:space="preserve"> </w:t>
            </w:r>
            <w:r w:rsidR="001E7E1C">
              <w:rPr>
                <w:noProof/>
              </w:rPr>
              <w:t xml:space="preserve"> </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27BC0DA5" w:rsidR="001E41F3" w:rsidRDefault="00B56CE2" w:rsidP="00EC48E2">
            <w:pPr>
              <w:pStyle w:val="CRCoverPage"/>
              <w:spacing w:after="0"/>
              <w:ind w:left="100"/>
              <w:rPr>
                <w:noProof/>
              </w:rPr>
            </w:pPr>
            <w:r>
              <w:rPr>
                <w:rFonts w:cs="Arial"/>
                <w:noProof/>
              </w:rPr>
              <w:t xml:space="preserve">The performance </w:t>
            </w:r>
            <w:r w:rsidR="00DD62D9">
              <w:rPr>
                <w:rFonts w:cs="Arial"/>
                <w:noProof/>
              </w:rPr>
              <w:t xml:space="preserve">test for CSI-RSRP </w:t>
            </w:r>
            <w:r>
              <w:rPr>
                <w:rFonts w:cs="Arial"/>
                <w:noProof/>
              </w:rPr>
              <w:t>is</w:t>
            </w:r>
            <w:r w:rsidR="00EC48E2">
              <w:rPr>
                <w:rFonts w:cs="Arial"/>
                <w:noProof/>
              </w:rPr>
              <w:t xml:space="preserve"> </w:t>
            </w:r>
            <w:r w:rsidR="00DD62D9">
              <w:rPr>
                <w:rFonts w:cs="Arial"/>
                <w:noProof/>
              </w:rPr>
              <w:t>not available</w:t>
            </w:r>
            <w:r w:rsidR="00EC48E2">
              <w:rPr>
                <w:rFonts w:cs="Arial"/>
                <w:noProof/>
              </w:rPr>
              <w:t>.</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58E6A33C" w:rsidR="001E41F3" w:rsidRDefault="000B3585" w:rsidP="00705628">
            <w:pPr>
              <w:pStyle w:val="CRCoverPage"/>
              <w:spacing w:after="0"/>
              <w:ind w:left="100"/>
              <w:rPr>
                <w:noProof/>
                <w:lang w:eastAsia="zh-CN"/>
              </w:rPr>
            </w:pPr>
            <w:r>
              <w:rPr>
                <w:noProof/>
                <w:lang w:eastAsia="zh-CN"/>
              </w:rPr>
              <w:t xml:space="preserve">New section </w:t>
            </w:r>
            <w:r w:rsidR="00B56CE2">
              <w:rPr>
                <w:noProof/>
                <w:lang w:eastAsia="zh-CN"/>
              </w:rPr>
              <w:t>A.4.</w:t>
            </w:r>
            <w:r w:rsidR="00DD62D9">
              <w:rPr>
                <w:noProof/>
                <w:lang w:eastAsia="zh-CN"/>
              </w:rPr>
              <w:t>7.7</w:t>
            </w:r>
            <w:r w:rsidR="00B56CE2">
              <w:rPr>
                <w:noProof/>
                <w:lang w:eastAsia="zh-CN"/>
              </w:rPr>
              <w:t>.</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23112AA9" w:rsidR="001E41F3" w:rsidRDefault="00DD62D9">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649E6484" w:rsidR="001E41F3" w:rsidRDefault="00DD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2B8314F7" w:rsidR="001E41F3" w:rsidRDefault="00DD62D9">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del w:id="4" w:author="NSB" w:date="2020-10-22T09:30:00Z">
        <w:r w:rsidRPr="00207960" w:rsidDel="00494D2F">
          <w:rPr>
            <w:rFonts w:eastAsia="宋体"/>
            <w:noProof/>
            <w:highlight w:val="yellow"/>
            <w:lang w:eastAsia="zh-CN"/>
          </w:rPr>
          <w:delText xml:space="preserve"> 1</w:delText>
        </w:r>
      </w:del>
      <w:r w:rsidRPr="00207960">
        <w:rPr>
          <w:rFonts w:eastAsia="宋体" w:hint="eastAsia"/>
          <w:noProof/>
          <w:highlight w:val="yellow"/>
          <w:lang w:eastAsia="zh-CN"/>
        </w:rPr>
        <w:t>&gt;</w:t>
      </w:r>
    </w:p>
    <w:p w14:paraId="70B55102" w14:textId="32F9EE7E" w:rsidR="00717DBC" w:rsidRDefault="00717DBC" w:rsidP="00717DBC">
      <w:pPr>
        <w:pStyle w:val="Heading3"/>
        <w:rPr>
          <w:ins w:id="5" w:author="NSB" w:date="2020-10-22T13:17:00Z"/>
          <w:lang w:eastAsia="zh-CN"/>
        </w:rPr>
      </w:pPr>
      <w:bookmarkStart w:id="6" w:name="_Toc535476292"/>
      <w:ins w:id="7" w:author="NSB" w:date="2020-10-22T13:17:00Z">
        <w:r>
          <w:t>A.4.7.</w:t>
        </w:r>
      </w:ins>
      <w:ins w:id="8" w:author="NSB" w:date="2020-10-23T19:31:00Z">
        <w:r w:rsidR="002D0CDF">
          <w:t>7</w:t>
        </w:r>
      </w:ins>
      <w:ins w:id="9" w:author="NSB" w:date="2020-10-22T13:17:00Z">
        <w:r>
          <w:tab/>
          <w:t>CSI-RSRP</w:t>
        </w:r>
        <w:bookmarkEnd w:id="6"/>
      </w:ins>
    </w:p>
    <w:p w14:paraId="76F1A552" w14:textId="4703555B" w:rsidR="00717DBC" w:rsidRDefault="00717DBC" w:rsidP="00717DBC">
      <w:pPr>
        <w:pStyle w:val="Heading4"/>
        <w:rPr>
          <w:ins w:id="10" w:author="NSB" w:date="2020-10-22T13:17:00Z"/>
        </w:rPr>
      </w:pPr>
      <w:bookmarkStart w:id="11" w:name="_Toc535476293"/>
      <w:ins w:id="12" w:author="NSB" w:date="2020-10-22T13:17:00Z">
        <w:r>
          <w:t>A.4.7.</w:t>
        </w:r>
      </w:ins>
      <w:ins w:id="13" w:author="NSB" w:date="2020-10-23T19:31:00Z">
        <w:r w:rsidR="002D0CDF">
          <w:t>7</w:t>
        </w:r>
      </w:ins>
      <w:ins w:id="14" w:author="NSB" w:date="2020-10-22T13:17:00Z">
        <w:r>
          <w:t>.1</w:t>
        </w:r>
        <w:r>
          <w:tab/>
        </w:r>
        <w:bookmarkEnd w:id="11"/>
        <w:r>
          <w:rPr>
            <w:lang w:eastAsia="zh-CN"/>
          </w:rPr>
          <w:t>EN-DC Intra-frequency measurement accuracy with FR1 serving cell and FR1 target cell</w:t>
        </w:r>
      </w:ins>
    </w:p>
    <w:p w14:paraId="2F6034B3" w14:textId="0480F323" w:rsidR="00717DBC" w:rsidRDefault="00717DBC" w:rsidP="00717DBC">
      <w:pPr>
        <w:pStyle w:val="Heading5"/>
        <w:rPr>
          <w:ins w:id="15" w:author="NSB" w:date="2020-10-22T13:17:00Z"/>
        </w:rPr>
      </w:pPr>
      <w:ins w:id="16" w:author="NSB" w:date="2020-10-22T13:17:00Z">
        <w:r>
          <w:t>A.4.7.</w:t>
        </w:r>
      </w:ins>
      <w:ins w:id="17" w:author="NSB" w:date="2020-10-23T19:31:00Z">
        <w:r w:rsidR="002D0CDF">
          <w:t>7</w:t>
        </w:r>
      </w:ins>
      <w:ins w:id="18" w:author="NSB" w:date="2020-10-22T13:17:00Z">
        <w:r>
          <w:t>.1.1</w:t>
        </w:r>
        <w:r>
          <w:tab/>
          <w:t>Test Purpose and Environment</w:t>
        </w:r>
      </w:ins>
    </w:p>
    <w:p w14:paraId="18D27EE3" w14:textId="7170EC81" w:rsidR="00717DBC" w:rsidRDefault="00717DBC" w:rsidP="00717DBC">
      <w:pPr>
        <w:rPr>
          <w:ins w:id="19" w:author="NSB" w:date="2020-10-22T13:17:00Z"/>
        </w:rPr>
      </w:pPr>
      <w:ins w:id="20" w:author="NSB" w:date="2020-10-22T13:17:00Z">
        <w:r>
          <w:t xml:space="preserve">The purpose of this test is to verify that the CSI-RSRP measurement accuracy is within the specified limits. This test will verify the requirements in Clauses </w:t>
        </w:r>
        <w:r>
          <w:rPr>
            <w:lang w:eastAsia="zh-CN"/>
          </w:rPr>
          <w:t>10</w:t>
        </w:r>
        <w:r>
          <w:t>.1.</w:t>
        </w:r>
      </w:ins>
      <w:ins w:id="21" w:author="NSB" w:date="2020-10-23T19:32:00Z">
        <w:r w:rsidR="00355AC4">
          <w:t>2</w:t>
        </w:r>
      </w:ins>
      <w:ins w:id="22" w:author="NSB" w:date="2020-10-22T13:17:00Z">
        <w:r>
          <w:t>.</w:t>
        </w:r>
      </w:ins>
      <w:ins w:id="23" w:author="NSB" w:date="2020-10-23T19:32:00Z">
        <w:r w:rsidR="00355AC4">
          <w:t>2</w:t>
        </w:r>
      </w:ins>
      <w:ins w:id="24" w:author="NSB" w:date="2020-10-22T13:17:00Z">
        <w:r>
          <w:rPr>
            <w:lang w:eastAsia="zh-CN"/>
          </w:rPr>
          <w:t xml:space="preserve">.1 </w:t>
        </w:r>
        <w:r>
          <w:t xml:space="preserve">and </w:t>
        </w:r>
        <w:r>
          <w:rPr>
            <w:lang w:eastAsia="zh-CN"/>
          </w:rPr>
          <w:t>10</w:t>
        </w:r>
        <w:r>
          <w:t>.1.</w:t>
        </w:r>
      </w:ins>
      <w:ins w:id="25" w:author="NSB" w:date="2020-10-23T19:32:00Z">
        <w:r w:rsidR="00355AC4">
          <w:t>2</w:t>
        </w:r>
      </w:ins>
      <w:ins w:id="26" w:author="NSB" w:date="2020-10-22T13:17:00Z">
        <w:r>
          <w:t>.</w:t>
        </w:r>
      </w:ins>
      <w:ins w:id="27" w:author="NSB" w:date="2020-10-23T19:32:00Z">
        <w:r w:rsidR="00355AC4">
          <w:t>2</w:t>
        </w:r>
      </w:ins>
      <w:ins w:id="28" w:author="NSB" w:date="2020-10-22T13:17:00Z">
        <w:r>
          <w:rPr>
            <w:lang w:eastAsia="zh-CN"/>
          </w:rPr>
          <w:t xml:space="preserve">.2 </w:t>
        </w:r>
        <w:r>
          <w:t xml:space="preserve">for intra-frequency </w:t>
        </w:r>
      </w:ins>
      <w:ins w:id="29" w:author="NSB" w:date="2020-10-23T19:32:00Z">
        <w:r w:rsidR="00355AC4">
          <w:t xml:space="preserve">CSI-RS based L3 </w:t>
        </w:r>
      </w:ins>
      <w:ins w:id="30" w:author="NSB" w:date="2020-10-22T13:17:00Z">
        <w:r>
          <w:t>measurements.</w:t>
        </w:r>
      </w:ins>
    </w:p>
    <w:p w14:paraId="5E5A855B" w14:textId="430A30B0" w:rsidR="00717DBC" w:rsidRDefault="00717DBC" w:rsidP="00717DBC">
      <w:pPr>
        <w:pStyle w:val="Heading5"/>
        <w:rPr>
          <w:ins w:id="31" w:author="NSB" w:date="2020-10-22T13:17:00Z"/>
        </w:rPr>
      </w:pPr>
      <w:ins w:id="32" w:author="NSB" w:date="2020-10-22T13:17:00Z">
        <w:r>
          <w:t>A.4.7.</w:t>
        </w:r>
      </w:ins>
      <w:ins w:id="33" w:author="NSB" w:date="2020-10-23T19:33:00Z">
        <w:r w:rsidR="00355AC4">
          <w:t>7</w:t>
        </w:r>
      </w:ins>
      <w:ins w:id="34" w:author="NSB" w:date="2020-10-22T13:17:00Z">
        <w:r>
          <w:t>.1.2</w:t>
        </w:r>
        <w:r>
          <w:tab/>
          <w:t>Test parameters</w:t>
        </w:r>
      </w:ins>
    </w:p>
    <w:p w14:paraId="51BAEB6B" w14:textId="3D17A44D" w:rsidR="00717DBC" w:rsidRDefault="00717DBC" w:rsidP="00717DBC">
      <w:pPr>
        <w:rPr>
          <w:ins w:id="35" w:author="NSB" w:date="2020-10-22T13:17:00Z"/>
        </w:rPr>
      </w:pPr>
      <w:ins w:id="36" w:author="NSB" w:date="2020-10-22T13:17:00Z">
        <w:r>
          <w:t>In this set of test cases all NR cells are on the same carrier frequency. Supported test configurations are shown in table A.4.7.</w:t>
        </w:r>
      </w:ins>
      <w:ins w:id="37" w:author="NSB" w:date="2020-10-23T19:33:00Z">
        <w:r w:rsidR="00355AC4">
          <w:t>7</w:t>
        </w:r>
      </w:ins>
      <w:ins w:id="38" w:author="NSB" w:date="2020-10-22T13:17:00Z">
        <w:r>
          <w:t xml:space="preserve">.1.2-1. Both absolute and relative accuracy of </w:t>
        </w:r>
      </w:ins>
      <w:ins w:id="39" w:author="NSB" w:date="2020-10-22T14:32:00Z">
        <w:r w:rsidR="00115CAE">
          <w:t>C</w:t>
        </w:r>
      </w:ins>
      <w:ins w:id="40" w:author="NSB" w:date="2020-10-22T13:17:00Z">
        <w:r>
          <w:t>S</w:t>
        </w:r>
      </w:ins>
      <w:ins w:id="41" w:author="NSB" w:date="2020-10-22T14:32:00Z">
        <w:r w:rsidR="00115CAE">
          <w:t>I</w:t>
        </w:r>
      </w:ins>
      <w:ins w:id="42" w:author="NSB" w:date="2020-10-22T13:17:00Z">
        <w:r>
          <w:t>-RSRP intra-frequency measurements are tested by using the parameters in A.4.7.</w:t>
        </w:r>
      </w:ins>
      <w:ins w:id="43" w:author="NSB" w:date="2020-10-23T19:33:00Z">
        <w:r w:rsidR="00355AC4">
          <w:t>7</w:t>
        </w:r>
      </w:ins>
      <w:ins w:id="44" w:author="NSB" w:date="2020-10-22T13:17:00Z">
        <w:r>
          <w:t xml:space="preserve">.1.2-2. The configuration of cell 1 (E-UTRA </w:t>
        </w:r>
        <w:proofErr w:type="spellStart"/>
        <w:r>
          <w:t>PCell</w:t>
        </w:r>
        <w:proofErr w:type="spellEnd"/>
        <w:r>
          <w:t xml:space="preserve">) is specified in clause </w:t>
        </w:r>
        <w:r>
          <w:rPr>
            <w:snapToGrid w:val="0"/>
          </w:rPr>
          <w:t>A.3.7.2.1</w:t>
        </w:r>
      </w:ins>
      <w:ins w:id="45" w:author="NSB" w:date="2020-10-22T14:32:00Z">
        <w:r w:rsidR="00115CAE">
          <w:rPr>
            <w:snapToGrid w:val="0"/>
          </w:rPr>
          <w:t>.</w:t>
        </w:r>
      </w:ins>
      <w:ins w:id="46" w:author="NSB" w:date="2020-10-22T13:17:00Z">
        <w:r>
          <w:t xml:space="preserve"> In all test cases, Cell 2 is the </w:t>
        </w:r>
        <w:proofErr w:type="spellStart"/>
        <w:r>
          <w:t>PSCell</w:t>
        </w:r>
        <w:proofErr w:type="spellEnd"/>
        <w:r>
          <w:t>, and Cell 3 is the target cell.</w:t>
        </w:r>
      </w:ins>
    </w:p>
    <w:p w14:paraId="0AE64F47" w14:textId="5AFBA59C" w:rsidR="00717DBC" w:rsidRDefault="00717DBC" w:rsidP="00717DBC">
      <w:pPr>
        <w:pStyle w:val="TH"/>
        <w:rPr>
          <w:ins w:id="47" w:author="NSB" w:date="2020-10-22T13:17:00Z"/>
        </w:rPr>
      </w:pPr>
      <w:ins w:id="48" w:author="NSB" w:date="2020-10-22T13:17:00Z">
        <w:r>
          <w:t>Table A.4.7.</w:t>
        </w:r>
      </w:ins>
      <w:ins w:id="49" w:author="NSB" w:date="2020-10-23T19:33:00Z">
        <w:r w:rsidR="00355AC4">
          <w:t>7</w:t>
        </w:r>
      </w:ins>
      <w:ins w:id="50" w:author="NSB" w:date="2020-10-22T13:17:00Z">
        <w:r>
          <w:t xml:space="preserve">.1.2-1: </w:t>
        </w:r>
      </w:ins>
      <w:ins w:id="51" w:author="NSB" w:date="2020-10-22T14:38:00Z">
        <w:r w:rsidR="00115CAE">
          <w:t>CSI</w:t>
        </w:r>
      </w:ins>
      <w:ins w:id="52" w:author="NSB" w:date="2020-10-22T13:17:00Z">
        <w:r>
          <w:t>-RSRP Intra frequency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7DBC" w14:paraId="75F968DA" w14:textId="77777777" w:rsidTr="00717DBC">
        <w:trPr>
          <w:ins w:id="53" w:author="NSB" w:date="2020-10-22T13:17:00Z"/>
        </w:trPr>
        <w:tc>
          <w:tcPr>
            <w:tcW w:w="2376" w:type="dxa"/>
            <w:tcBorders>
              <w:top w:val="single" w:sz="4" w:space="0" w:color="auto"/>
              <w:left w:val="single" w:sz="4" w:space="0" w:color="auto"/>
              <w:bottom w:val="single" w:sz="4" w:space="0" w:color="auto"/>
              <w:right w:val="single" w:sz="4" w:space="0" w:color="auto"/>
            </w:tcBorders>
            <w:hideMark/>
          </w:tcPr>
          <w:p w14:paraId="407BFD62" w14:textId="77777777" w:rsidR="00717DBC" w:rsidRDefault="00717DBC">
            <w:pPr>
              <w:pStyle w:val="TAH"/>
              <w:spacing w:line="256" w:lineRule="auto"/>
              <w:rPr>
                <w:ins w:id="54" w:author="NSB" w:date="2020-10-22T13:17:00Z"/>
              </w:rPr>
            </w:pPr>
            <w:ins w:id="55" w:author="NSB" w:date="2020-10-22T13:17: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6FB460FB" w14:textId="77777777" w:rsidR="00717DBC" w:rsidRDefault="00717DBC">
            <w:pPr>
              <w:pStyle w:val="TAH"/>
              <w:spacing w:line="256" w:lineRule="auto"/>
              <w:rPr>
                <w:ins w:id="56" w:author="NSB" w:date="2020-10-22T13:17:00Z"/>
              </w:rPr>
            </w:pPr>
            <w:ins w:id="57" w:author="NSB" w:date="2020-10-22T13:17:00Z">
              <w:r>
                <w:t>Description</w:t>
              </w:r>
            </w:ins>
          </w:p>
        </w:tc>
      </w:tr>
      <w:tr w:rsidR="00717DBC" w14:paraId="713678CF" w14:textId="77777777" w:rsidTr="00717DBC">
        <w:trPr>
          <w:ins w:id="58" w:author="NSB" w:date="2020-10-22T13:17:00Z"/>
        </w:trPr>
        <w:tc>
          <w:tcPr>
            <w:tcW w:w="2376" w:type="dxa"/>
            <w:tcBorders>
              <w:top w:val="single" w:sz="4" w:space="0" w:color="auto"/>
              <w:left w:val="single" w:sz="4" w:space="0" w:color="auto"/>
              <w:bottom w:val="single" w:sz="4" w:space="0" w:color="auto"/>
              <w:right w:val="single" w:sz="4" w:space="0" w:color="auto"/>
            </w:tcBorders>
            <w:hideMark/>
          </w:tcPr>
          <w:p w14:paraId="7C387425" w14:textId="77777777" w:rsidR="00717DBC" w:rsidRDefault="00717DBC">
            <w:pPr>
              <w:pStyle w:val="TAL"/>
              <w:spacing w:line="256" w:lineRule="auto"/>
              <w:rPr>
                <w:ins w:id="59" w:author="NSB" w:date="2020-10-22T13:17:00Z"/>
              </w:rPr>
            </w:pPr>
            <w:ins w:id="60" w:author="NSB" w:date="2020-10-22T13:17:00Z">
              <w:r>
                <w:t>1</w:t>
              </w:r>
            </w:ins>
          </w:p>
        </w:tc>
        <w:tc>
          <w:tcPr>
            <w:tcW w:w="7481" w:type="dxa"/>
            <w:tcBorders>
              <w:top w:val="single" w:sz="4" w:space="0" w:color="auto"/>
              <w:left w:val="single" w:sz="4" w:space="0" w:color="auto"/>
              <w:bottom w:val="single" w:sz="4" w:space="0" w:color="auto"/>
              <w:right w:val="single" w:sz="4" w:space="0" w:color="auto"/>
            </w:tcBorders>
            <w:hideMark/>
          </w:tcPr>
          <w:p w14:paraId="1CCCA083" w14:textId="77777777" w:rsidR="00717DBC" w:rsidRDefault="00717DBC">
            <w:pPr>
              <w:pStyle w:val="TAL"/>
              <w:spacing w:line="256" w:lineRule="auto"/>
              <w:rPr>
                <w:ins w:id="61" w:author="NSB" w:date="2020-10-22T13:17:00Z"/>
              </w:rPr>
            </w:pPr>
            <w:ins w:id="62" w:author="NSB" w:date="2020-10-22T13:17:00Z">
              <w:r>
                <w:t>LTE FDD, NR 15 kHz SSB SCS, 10 MHz bandwidth, FDD duplex mode</w:t>
              </w:r>
            </w:ins>
          </w:p>
        </w:tc>
      </w:tr>
      <w:tr w:rsidR="00717DBC" w14:paraId="059D7713" w14:textId="77777777" w:rsidTr="00717DBC">
        <w:trPr>
          <w:ins w:id="63" w:author="NSB" w:date="2020-10-22T13:17:00Z"/>
        </w:trPr>
        <w:tc>
          <w:tcPr>
            <w:tcW w:w="2376" w:type="dxa"/>
            <w:tcBorders>
              <w:top w:val="single" w:sz="4" w:space="0" w:color="auto"/>
              <w:left w:val="single" w:sz="4" w:space="0" w:color="auto"/>
              <w:bottom w:val="single" w:sz="4" w:space="0" w:color="auto"/>
              <w:right w:val="single" w:sz="4" w:space="0" w:color="auto"/>
            </w:tcBorders>
            <w:hideMark/>
          </w:tcPr>
          <w:p w14:paraId="51C59861" w14:textId="77777777" w:rsidR="00717DBC" w:rsidRDefault="00717DBC">
            <w:pPr>
              <w:pStyle w:val="TAL"/>
              <w:spacing w:line="256" w:lineRule="auto"/>
              <w:rPr>
                <w:ins w:id="64" w:author="NSB" w:date="2020-10-22T13:17:00Z"/>
              </w:rPr>
            </w:pPr>
            <w:ins w:id="65" w:author="NSB" w:date="2020-10-22T13:17:00Z">
              <w:r>
                <w:t>2</w:t>
              </w:r>
            </w:ins>
          </w:p>
        </w:tc>
        <w:tc>
          <w:tcPr>
            <w:tcW w:w="7481" w:type="dxa"/>
            <w:tcBorders>
              <w:top w:val="single" w:sz="4" w:space="0" w:color="auto"/>
              <w:left w:val="single" w:sz="4" w:space="0" w:color="auto"/>
              <w:bottom w:val="single" w:sz="4" w:space="0" w:color="auto"/>
              <w:right w:val="single" w:sz="4" w:space="0" w:color="auto"/>
            </w:tcBorders>
            <w:hideMark/>
          </w:tcPr>
          <w:p w14:paraId="2473B2C2" w14:textId="77777777" w:rsidR="00717DBC" w:rsidRDefault="00717DBC">
            <w:pPr>
              <w:pStyle w:val="TAL"/>
              <w:spacing w:line="256" w:lineRule="auto"/>
              <w:rPr>
                <w:ins w:id="66" w:author="NSB" w:date="2020-10-22T13:17:00Z"/>
              </w:rPr>
            </w:pPr>
            <w:ins w:id="67" w:author="NSB" w:date="2020-10-22T13:17:00Z">
              <w:r>
                <w:t>LTE FDD, NR 15 kHz SSB SCS, 10 MHz bandwidth, TDD duplex mode</w:t>
              </w:r>
            </w:ins>
          </w:p>
        </w:tc>
      </w:tr>
      <w:tr w:rsidR="00717DBC" w14:paraId="6124CEA0" w14:textId="77777777" w:rsidTr="00717DBC">
        <w:trPr>
          <w:ins w:id="68" w:author="NSB" w:date="2020-10-22T13:17:00Z"/>
        </w:trPr>
        <w:tc>
          <w:tcPr>
            <w:tcW w:w="2376" w:type="dxa"/>
            <w:tcBorders>
              <w:top w:val="single" w:sz="4" w:space="0" w:color="auto"/>
              <w:left w:val="single" w:sz="4" w:space="0" w:color="auto"/>
              <w:bottom w:val="single" w:sz="4" w:space="0" w:color="auto"/>
              <w:right w:val="single" w:sz="4" w:space="0" w:color="auto"/>
            </w:tcBorders>
            <w:hideMark/>
          </w:tcPr>
          <w:p w14:paraId="04EDC908" w14:textId="77777777" w:rsidR="00717DBC" w:rsidRDefault="00717DBC">
            <w:pPr>
              <w:pStyle w:val="TAL"/>
              <w:spacing w:line="256" w:lineRule="auto"/>
              <w:rPr>
                <w:ins w:id="69" w:author="NSB" w:date="2020-10-22T13:17:00Z"/>
              </w:rPr>
            </w:pPr>
            <w:ins w:id="70" w:author="NSB" w:date="2020-10-22T13:17:00Z">
              <w:r>
                <w:t>3</w:t>
              </w:r>
            </w:ins>
          </w:p>
        </w:tc>
        <w:tc>
          <w:tcPr>
            <w:tcW w:w="7481" w:type="dxa"/>
            <w:tcBorders>
              <w:top w:val="single" w:sz="4" w:space="0" w:color="auto"/>
              <w:left w:val="single" w:sz="4" w:space="0" w:color="auto"/>
              <w:bottom w:val="single" w:sz="4" w:space="0" w:color="auto"/>
              <w:right w:val="single" w:sz="4" w:space="0" w:color="auto"/>
            </w:tcBorders>
            <w:hideMark/>
          </w:tcPr>
          <w:p w14:paraId="3145E311" w14:textId="77777777" w:rsidR="00717DBC" w:rsidRDefault="00717DBC">
            <w:pPr>
              <w:pStyle w:val="TAL"/>
              <w:spacing w:line="256" w:lineRule="auto"/>
              <w:rPr>
                <w:ins w:id="71" w:author="NSB" w:date="2020-10-22T13:17:00Z"/>
              </w:rPr>
            </w:pPr>
            <w:ins w:id="72" w:author="NSB" w:date="2020-10-22T13:17:00Z">
              <w:r>
                <w:t>LTE FDD, NR 30kHz SSB SCS, 40 MHz bandwidth, TDD duplex mode</w:t>
              </w:r>
            </w:ins>
          </w:p>
        </w:tc>
      </w:tr>
      <w:tr w:rsidR="00717DBC" w14:paraId="69A085BF" w14:textId="77777777" w:rsidTr="00717DBC">
        <w:trPr>
          <w:ins w:id="73" w:author="NSB" w:date="2020-10-22T13:17:00Z"/>
        </w:trPr>
        <w:tc>
          <w:tcPr>
            <w:tcW w:w="2376" w:type="dxa"/>
            <w:tcBorders>
              <w:top w:val="single" w:sz="4" w:space="0" w:color="auto"/>
              <w:left w:val="single" w:sz="4" w:space="0" w:color="auto"/>
              <w:bottom w:val="single" w:sz="4" w:space="0" w:color="auto"/>
              <w:right w:val="single" w:sz="4" w:space="0" w:color="auto"/>
            </w:tcBorders>
            <w:hideMark/>
          </w:tcPr>
          <w:p w14:paraId="5C17CCF4" w14:textId="77777777" w:rsidR="00717DBC" w:rsidRDefault="00717DBC">
            <w:pPr>
              <w:pStyle w:val="TAL"/>
              <w:spacing w:line="256" w:lineRule="auto"/>
              <w:rPr>
                <w:ins w:id="74" w:author="NSB" w:date="2020-10-22T13:17:00Z"/>
              </w:rPr>
            </w:pPr>
            <w:ins w:id="75" w:author="NSB" w:date="2020-10-22T13:17:00Z">
              <w:r>
                <w:t>4</w:t>
              </w:r>
            </w:ins>
          </w:p>
        </w:tc>
        <w:tc>
          <w:tcPr>
            <w:tcW w:w="7481" w:type="dxa"/>
            <w:tcBorders>
              <w:top w:val="single" w:sz="4" w:space="0" w:color="auto"/>
              <w:left w:val="single" w:sz="4" w:space="0" w:color="auto"/>
              <w:bottom w:val="single" w:sz="4" w:space="0" w:color="auto"/>
              <w:right w:val="single" w:sz="4" w:space="0" w:color="auto"/>
            </w:tcBorders>
            <w:hideMark/>
          </w:tcPr>
          <w:p w14:paraId="181E9E03" w14:textId="77777777" w:rsidR="00717DBC" w:rsidRDefault="00717DBC">
            <w:pPr>
              <w:pStyle w:val="TAL"/>
              <w:spacing w:line="256" w:lineRule="auto"/>
              <w:rPr>
                <w:ins w:id="76" w:author="NSB" w:date="2020-10-22T13:17:00Z"/>
              </w:rPr>
            </w:pPr>
            <w:ins w:id="77" w:author="NSB" w:date="2020-10-22T13:17:00Z">
              <w:r>
                <w:t>LTE TDD, NR 15 kHz SSB SCS, 10 MHz bandwidth, FDD duplex mode</w:t>
              </w:r>
            </w:ins>
          </w:p>
        </w:tc>
      </w:tr>
      <w:tr w:rsidR="00717DBC" w14:paraId="4F83BFFB" w14:textId="77777777" w:rsidTr="00717DBC">
        <w:trPr>
          <w:ins w:id="78" w:author="NSB" w:date="2020-10-22T13:17:00Z"/>
        </w:trPr>
        <w:tc>
          <w:tcPr>
            <w:tcW w:w="2376" w:type="dxa"/>
            <w:tcBorders>
              <w:top w:val="single" w:sz="4" w:space="0" w:color="auto"/>
              <w:left w:val="single" w:sz="4" w:space="0" w:color="auto"/>
              <w:bottom w:val="single" w:sz="4" w:space="0" w:color="auto"/>
              <w:right w:val="single" w:sz="4" w:space="0" w:color="auto"/>
            </w:tcBorders>
            <w:hideMark/>
          </w:tcPr>
          <w:p w14:paraId="4E37D41E" w14:textId="77777777" w:rsidR="00717DBC" w:rsidRDefault="00717DBC">
            <w:pPr>
              <w:pStyle w:val="TAL"/>
              <w:spacing w:line="256" w:lineRule="auto"/>
              <w:rPr>
                <w:ins w:id="79" w:author="NSB" w:date="2020-10-22T13:17:00Z"/>
              </w:rPr>
            </w:pPr>
            <w:ins w:id="80" w:author="NSB" w:date="2020-10-22T13:17:00Z">
              <w:r>
                <w:t>5</w:t>
              </w:r>
            </w:ins>
          </w:p>
        </w:tc>
        <w:tc>
          <w:tcPr>
            <w:tcW w:w="7481" w:type="dxa"/>
            <w:tcBorders>
              <w:top w:val="single" w:sz="4" w:space="0" w:color="auto"/>
              <w:left w:val="single" w:sz="4" w:space="0" w:color="auto"/>
              <w:bottom w:val="single" w:sz="4" w:space="0" w:color="auto"/>
              <w:right w:val="single" w:sz="4" w:space="0" w:color="auto"/>
            </w:tcBorders>
            <w:hideMark/>
          </w:tcPr>
          <w:p w14:paraId="4ED153AC" w14:textId="77777777" w:rsidR="00717DBC" w:rsidRDefault="00717DBC">
            <w:pPr>
              <w:pStyle w:val="TAL"/>
              <w:spacing w:line="256" w:lineRule="auto"/>
              <w:rPr>
                <w:ins w:id="81" w:author="NSB" w:date="2020-10-22T13:17:00Z"/>
              </w:rPr>
            </w:pPr>
            <w:ins w:id="82" w:author="NSB" w:date="2020-10-22T13:17:00Z">
              <w:r>
                <w:t>LTE TDD, NR 15 kHz SSB SCS, 10 MHz bandwidth, TDD duplex mode</w:t>
              </w:r>
            </w:ins>
          </w:p>
        </w:tc>
      </w:tr>
      <w:tr w:rsidR="00717DBC" w14:paraId="41AB445A" w14:textId="77777777" w:rsidTr="00717DBC">
        <w:trPr>
          <w:ins w:id="83" w:author="NSB" w:date="2020-10-22T13:17:00Z"/>
        </w:trPr>
        <w:tc>
          <w:tcPr>
            <w:tcW w:w="2376" w:type="dxa"/>
            <w:tcBorders>
              <w:top w:val="single" w:sz="4" w:space="0" w:color="auto"/>
              <w:left w:val="single" w:sz="4" w:space="0" w:color="auto"/>
              <w:bottom w:val="single" w:sz="4" w:space="0" w:color="auto"/>
              <w:right w:val="single" w:sz="4" w:space="0" w:color="auto"/>
            </w:tcBorders>
            <w:hideMark/>
          </w:tcPr>
          <w:p w14:paraId="0C68D980" w14:textId="77777777" w:rsidR="00717DBC" w:rsidRDefault="00717DBC">
            <w:pPr>
              <w:pStyle w:val="TAL"/>
              <w:spacing w:line="256" w:lineRule="auto"/>
              <w:rPr>
                <w:ins w:id="84" w:author="NSB" w:date="2020-10-22T13:17:00Z"/>
              </w:rPr>
            </w:pPr>
            <w:ins w:id="85" w:author="NSB" w:date="2020-10-22T13:17:00Z">
              <w:r>
                <w:t>6</w:t>
              </w:r>
            </w:ins>
          </w:p>
        </w:tc>
        <w:tc>
          <w:tcPr>
            <w:tcW w:w="7481" w:type="dxa"/>
            <w:tcBorders>
              <w:top w:val="single" w:sz="4" w:space="0" w:color="auto"/>
              <w:left w:val="single" w:sz="4" w:space="0" w:color="auto"/>
              <w:bottom w:val="single" w:sz="4" w:space="0" w:color="auto"/>
              <w:right w:val="single" w:sz="4" w:space="0" w:color="auto"/>
            </w:tcBorders>
            <w:hideMark/>
          </w:tcPr>
          <w:p w14:paraId="2D6CCAC2" w14:textId="77777777" w:rsidR="00717DBC" w:rsidRDefault="00717DBC">
            <w:pPr>
              <w:pStyle w:val="TAL"/>
              <w:spacing w:line="256" w:lineRule="auto"/>
              <w:rPr>
                <w:ins w:id="86" w:author="NSB" w:date="2020-10-22T13:17:00Z"/>
              </w:rPr>
            </w:pPr>
            <w:ins w:id="87" w:author="NSB" w:date="2020-10-22T13:17:00Z">
              <w:r>
                <w:t>LTE TDD, NR 30kHz SSB SCS, 40 MHz bandwidth, TDD duplex mode</w:t>
              </w:r>
            </w:ins>
          </w:p>
        </w:tc>
      </w:tr>
      <w:tr w:rsidR="00717DBC" w14:paraId="1700D404" w14:textId="77777777" w:rsidTr="00717DBC">
        <w:trPr>
          <w:ins w:id="88" w:author="NSB" w:date="2020-10-22T13:17:00Z"/>
        </w:trPr>
        <w:tc>
          <w:tcPr>
            <w:tcW w:w="9857" w:type="dxa"/>
            <w:gridSpan w:val="2"/>
            <w:tcBorders>
              <w:top w:val="single" w:sz="4" w:space="0" w:color="auto"/>
              <w:left w:val="single" w:sz="4" w:space="0" w:color="auto"/>
              <w:bottom w:val="single" w:sz="4" w:space="0" w:color="auto"/>
              <w:right w:val="single" w:sz="4" w:space="0" w:color="auto"/>
            </w:tcBorders>
            <w:hideMark/>
          </w:tcPr>
          <w:p w14:paraId="6269FC4C" w14:textId="77777777" w:rsidR="00717DBC" w:rsidRDefault="00717DBC">
            <w:pPr>
              <w:pStyle w:val="TAN"/>
              <w:spacing w:line="256" w:lineRule="auto"/>
              <w:rPr>
                <w:ins w:id="89" w:author="NSB" w:date="2020-10-22T13:17:00Z"/>
              </w:rPr>
            </w:pPr>
            <w:ins w:id="90" w:author="NSB" w:date="2020-10-22T13:17:00Z">
              <w:r>
                <w:t>Note: The UE is only required to be tested in one of the supported test configurations for each supported band</w:t>
              </w:r>
            </w:ins>
          </w:p>
        </w:tc>
      </w:tr>
    </w:tbl>
    <w:p w14:paraId="15D26038" w14:textId="77777777" w:rsidR="00717DBC" w:rsidRDefault="00717DBC" w:rsidP="00717DBC">
      <w:pPr>
        <w:rPr>
          <w:ins w:id="91" w:author="NSB" w:date="2020-10-22T13:17:00Z"/>
          <w:rFonts w:eastAsia="宋体"/>
        </w:rPr>
      </w:pPr>
    </w:p>
    <w:p w14:paraId="650D60E8" w14:textId="2E47AFDD" w:rsidR="00115CAE" w:rsidRPr="00115CAE" w:rsidRDefault="00115CAE" w:rsidP="00115CAE">
      <w:pPr>
        <w:keepNext/>
        <w:keepLines/>
        <w:spacing w:before="60"/>
        <w:jc w:val="center"/>
        <w:rPr>
          <w:ins w:id="92" w:author="NSB" w:date="2020-10-22T14:35:00Z"/>
          <w:rFonts w:ascii="Calibri" w:eastAsia="Calibri" w:hAnsi="Calibri"/>
          <w:b/>
          <w:sz w:val="22"/>
          <w:szCs w:val="22"/>
        </w:rPr>
      </w:pPr>
      <w:ins w:id="93" w:author="NSB" w:date="2020-10-22T14:35:00Z">
        <w:r w:rsidRPr="00115CAE">
          <w:rPr>
            <w:rFonts w:ascii="Arial" w:eastAsia="宋体" w:hAnsi="Arial"/>
            <w:b/>
          </w:rPr>
          <w:t>Table A.4.7.</w:t>
        </w:r>
      </w:ins>
      <w:ins w:id="94" w:author="NSB" w:date="2020-10-23T19:33:00Z">
        <w:r w:rsidR="00355AC4">
          <w:rPr>
            <w:rFonts w:ascii="Arial" w:eastAsia="宋体" w:hAnsi="Arial"/>
            <w:b/>
          </w:rPr>
          <w:t>7</w:t>
        </w:r>
      </w:ins>
      <w:ins w:id="95" w:author="NSB" w:date="2020-10-22T14:35:00Z">
        <w:r w:rsidRPr="00115CAE">
          <w:rPr>
            <w:rFonts w:ascii="Arial" w:eastAsia="宋体" w:hAnsi="Arial"/>
            <w:b/>
          </w:rPr>
          <w:t xml:space="preserve">.1.2-2: </w:t>
        </w:r>
      </w:ins>
      <w:ins w:id="96" w:author="NSB" w:date="2020-10-22T14:36:00Z">
        <w:r>
          <w:rPr>
            <w:rFonts w:ascii="Arial" w:eastAsia="宋体" w:hAnsi="Arial"/>
            <w:b/>
          </w:rPr>
          <w:t>CSI</w:t>
        </w:r>
      </w:ins>
      <w:ins w:id="97" w:author="NSB" w:date="2020-10-22T14:35:00Z">
        <w:r w:rsidRPr="00115CAE">
          <w:rPr>
            <w:rFonts w:ascii="Arial" w:eastAsia="宋体" w:hAnsi="Arial"/>
            <w:b/>
          </w:rPr>
          <w:t>-RSRP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115CAE" w:rsidRPr="00115CAE" w14:paraId="2CD1FB1F" w14:textId="77777777" w:rsidTr="00784930">
        <w:trPr>
          <w:jc w:val="center"/>
          <w:ins w:id="98" w:author="NSB" w:date="2020-10-22T14:35:00Z"/>
        </w:trPr>
        <w:tc>
          <w:tcPr>
            <w:tcW w:w="3792" w:type="dxa"/>
            <w:gridSpan w:val="5"/>
            <w:tcBorders>
              <w:top w:val="single" w:sz="4" w:space="0" w:color="auto"/>
              <w:left w:val="single" w:sz="4" w:space="0" w:color="auto"/>
              <w:bottom w:val="nil"/>
              <w:right w:val="single" w:sz="4" w:space="0" w:color="auto"/>
            </w:tcBorders>
            <w:vAlign w:val="center"/>
            <w:hideMark/>
          </w:tcPr>
          <w:p w14:paraId="4D4B8E9B" w14:textId="77777777" w:rsidR="00115CAE" w:rsidRPr="00115CAE" w:rsidRDefault="00115CAE" w:rsidP="00115CAE">
            <w:pPr>
              <w:keepNext/>
              <w:keepLines/>
              <w:spacing w:after="0" w:line="256" w:lineRule="auto"/>
              <w:jc w:val="center"/>
              <w:rPr>
                <w:ins w:id="99" w:author="NSB" w:date="2020-10-22T14:35:00Z"/>
                <w:rFonts w:ascii="Arial" w:eastAsia="宋体" w:hAnsi="Arial"/>
                <w:b/>
                <w:sz w:val="18"/>
                <w:lang w:val="en-US"/>
              </w:rPr>
            </w:pPr>
            <w:ins w:id="100" w:author="NSB" w:date="2020-10-22T14:35:00Z">
              <w:r w:rsidRPr="00115CAE">
                <w:rPr>
                  <w:rFonts w:ascii="Arial" w:eastAsia="宋体" w:hAnsi="Arial"/>
                  <w:b/>
                  <w:sz w:val="18"/>
                  <w:lang w:val="en-US"/>
                </w:rPr>
                <w:t>Parameter</w:t>
              </w:r>
            </w:ins>
          </w:p>
        </w:tc>
        <w:tc>
          <w:tcPr>
            <w:tcW w:w="1129" w:type="dxa"/>
            <w:tcBorders>
              <w:top w:val="single" w:sz="4" w:space="0" w:color="auto"/>
              <w:left w:val="single" w:sz="4" w:space="0" w:color="auto"/>
              <w:bottom w:val="nil"/>
              <w:right w:val="single" w:sz="4" w:space="0" w:color="auto"/>
            </w:tcBorders>
            <w:vAlign w:val="center"/>
            <w:hideMark/>
          </w:tcPr>
          <w:p w14:paraId="66AAA07B" w14:textId="77777777" w:rsidR="00115CAE" w:rsidRPr="00115CAE" w:rsidRDefault="00115CAE" w:rsidP="00115CAE">
            <w:pPr>
              <w:keepNext/>
              <w:keepLines/>
              <w:spacing w:after="0" w:line="256" w:lineRule="auto"/>
              <w:jc w:val="center"/>
              <w:rPr>
                <w:ins w:id="101" w:author="NSB" w:date="2020-10-22T14:35:00Z"/>
                <w:rFonts w:ascii="Arial" w:eastAsia="宋体" w:hAnsi="Arial"/>
                <w:b/>
                <w:sz w:val="18"/>
                <w:lang w:val="en-US"/>
              </w:rPr>
            </w:pPr>
            <w:ins w:id="102" w:author="NSB" w:date="2020-10-22T14:35:00Z">
              <w:r w:rsidRPr="00115CAE">
                <w:rPr>
                  <w:rFonts w:ascii="Arial" w:eastAsia="宋体" w:hAnsi="Arial"/>
                  <w:b/>
                  <w:sz w:val="18"/>
                  <w:lang w:val="en-US"/>
                </w:rPr>
                <w:t>Unit</w:t>
              </w:r>
            </w:ins>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3ADB7629" w14:textId="77777777" w:rsidR="00115CAE" w:rsidRPr="00115CAE" w:rsidRDefault="00115CAE" w:rsidP="00115CAE">
            <w:pPr>
              <w:keepNext/>
              <w:keepLines/>
              <w:spacing w:after="0" w:line="256" w:lineRule="auto"/>
              <w:jc w:val="center"/>
              <w:rPr>
                <w:ins w:id="103" w:author="NSB" w:date="2020-10-22T14:35:00Z"/>
                <w:rFonts w:ascii="Arial" w:eastAsia="宋体" w:hAnsi="Arial"/>
                <w:b/>
                <w:sz w:val="18"/>
                <w:lang w:val="en-US"/>
              </w:rPr>
            </w:pPr>
            <w:ins w:id="104" w:author="NSB" w:date="2020-10-22T14:35:00Z">
              <w:r w:rsidRPr="00115CAE">
                <w:rPr>
                  <w:rFonts w:ascii="Arial" w:eastAsia="宋体" w:hAnsi="Arial"/>
                  <w:b/>
                  <w:sz w:val="18"/>
                  <w:lang w:val="en-US"/>
                </w:rPr>
                <w:t>Test 1</w:t>
              </w:r>
            </w:ins>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1050D6D1" w14:textId="77777777" w:rsidR="00115CAE" w:rsidRPr="00115CAE" w:rsidRDefault="00115CAE" w:rsidP="00115CAE">
            <w:pPr>
              <w:keepNext/>
              <w:keepLines/>
              <w:spacing w:after="0" w:line="256" w:lineRule="auto"/>
              <w:jc w:val="center"/>
              <w:rPr>
                <w:ins w:id="105" w:author="NSB" w:date="2020-10-22T14:35:00Z"/>
                <w:rFonts w:ascii="Arial" w:eastAsia="宋体" w:hAnsi="Arial"/>
                <w:b/>
                <w:sz w:val="18"/>
                <w:lang w:val="en-US"/>
              </w:rPr>
            </w:pPr>
            <w:ins w:id="106" w:author="NSB" w:date="2020-10-22T14:35:00Z">
              <w:r w:rsidRPr="00115CAE">
                <w:rPr>
                  <w:rFonts w:ascii="Arial" w:eastAsia="宋体" w:hAnsi="Arial"/>
                  <w:b/>
                  <w:sz w:val="18"/>
                  <w:lang w:val="en-US"/>
                </w:rPr>
                <w:t>Test 2</w:t>
              </w:r>
            </w:ins>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084DD430" w14:textId="77777777" w:rsidR="00115CAE" w:rsidRPr="00115CAE" w:rsidRDefault="00115CAE" w:rsidP="00115CAE">
            <w:pPr>
              <w:keepNext/>
              <w:keepLines/>
              <w:spacing w:after="0" w:line="256" w:lineRule="auto"/>
              <w:jc w:val="center"/>
              <w:rPr>
                <w:ins w:id="107" w:author="NSB" w:date="2020-10-22T14:35:00Z"/>
                <w:rFonts w:ascii="Arial" w:eastAsia="宋体" w:hAnsi="Arial"/>
                <w:b/>
                <w:sz w:val="18"/>
                <w:lang w:val="en-US"/>
              </w:rPr>
            </w:pPr>
            <w:ins w:id="108" w:author="NSB" w:date="2020-10-22T14:35:00Z">
              <w:r w:rsidRPr="00115CAE">
                <w:rPr>
                  <w:rFonts w:ascii="Arial" w:eastAsia="宋体" w:hAnsi="Arial"/>
                  <w:b/>
                  <w:sz w:val="18"/>
                  <w:lang w:val="en-US"/>
                </w:rPr>
                <w:t>Test 3</w:t>
              </w:r>
            </w:ins>
          </w:p>
        </w:tc>
      </w:tr>
      <w:tr w:rsidR="00115CAE" w:rsidRPr="00115CAE" w14:paraId="79ABD08C" w14:textId="77777777" w:rsidTr="00784930">
        <w:trPr>
          <w:jc w:val="center"/>
          <w:ins w:id="109" w:author="NSB" w:date="2020-10-22T14:35:00Z"/>
        </w:trPr>
        <w:tc>
          <w:tcPr>
            <w:tcW w:w="3792" w:type="dxa"/>
            <w:gridSpan w:val="5"/>
            <w:tcBorders>
              <w:top w:val="nil"/>
              <w:left w:val="single" w:sz="4" w:space="0" w:color="auto"/>
              <w:bottom w:val="single" w:sz="4" w:space="0" w:color="auto"/>
              <w:right w:val="single" w:sz="4" w:space="0" w:color="auto"/>
            </w:tcBorders>
            <w:vAlign w:val="center"/>
            <w:hideMark/>
          </w:tcPr>
          <w:p w14:paraId="0E9BAB42" w14:textId="77777777" w:rsidR="00115CAE" w:rsidRPr="00115CAE" w:rsidRDefault="00115CAE" w:rsidP="00115CAE">
            <w:pPr>
              <w:rPr>
                <w:ins w:id="110" w:author="NSB" w:date="2020-10-22T14:35:00Z"/>
                <w:rFonts w:eastAsia="宋体"/>
                <w:lang w:val="en-US"/>
              </w:rPr>
            </w:pPr>
          </w:p>
        </w:tc>
        <w:tc>
          <w:tcPr>
            <w:tcW w:w="1129" w:type="dxa"/>
            <w:tcBorders>
              <w:top w:val="nil"/>
              <w:left w:val="single" w:sz="4" w:space="0" w:color="auto"/>
              <w:bottom w:val="single" w:sz="4" w:space="0" w:color="auto"/>
              <w:right w:val="single" w:sz="4" w:space="0" w:color="auto"/>
            </w:tcBorders>
            <w:vAlign w:val="center"/>
            <w:hideMark/>
          </w:tcPr>
          <w:p w14:paraId="0505B209" w14:textId="77777777" w:rsidR="00115CAE" w:rsidRPr="00115CAE" w:rsidRDefault="00115CAE" w:rsidP="00115CAE">
            <w:pPr>
              <w:spacing w:after="0" w:line="256" w:lineRule="auto"/>
              <w:rPr>
                <w:ins w:id="111" w:author="NSB" w:date="2020-10-22T14:35:00Z"/>
                <w:rFonts w:ascii="Calibri" w:eastAsia="宋体" w:hAnsi="Calibri"/>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68BB971" w14:textId="77777777" w:rsidR="00115CAE" w:rsidRPr="00115CAE" w:rsidRDefault="00115CAE" w:rsidP="00115CAE">
            <w:pPr>
              <w:keepNext/>
              <w:keepLines/>
              <w:spacing w:after="0" w:line="256" w:lineRule="auto"/>
              <w:jc w:val="center"/>
              <w:rPr>
                <w:ins w:id="112" w:author="NSB" w:date="2020-10-22T14:35:00Z"/>
                <w:rFonts w:ascii="Arial" w:eastAsia="宋体" w:hAnsi="Arial"/>
                <w:b/>
                <w:sz w:val="18"/>
                <w:lang w:val="en-US"/>
              </w:rPr>
            </w:pPr>
            <w:ins w:id="113" w:author="NSB" w:date="2020-10-22T14:35:00Z">
              <w:r w:rsidRPr="00115CAE">
                <w:rPr>
                  <w:rFonts w:ascii="Arial" w:eastAsia="宋体" w:hAnsi="Arial"/>
                  <w:b/>
                  <w:sz w:val="18"/>
                  <w:lang w:val="en-US"/>
                </w:rPr>
                <w:t>Cell 2</w:t>
              </w:r>
            </w:ins>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79560A66" w14:textId="77777777" w:rsidR="00115CAE" w:rsidRPr="00115CAE" w:rsidRDefault="00115CAE" w:rsidP="00115CAE">
            <w:pPr>
              <w:keepNext/>
              <w:keepLines/>
              <w:spacing w:after="0" w:line="256" w:lineRule="auto"/>
              <w:jc w:val="center"/>
              <w:rPr>
                <w:ins w:id="114" w:author="NSB" w:date="2020-10-22T14:35:00Z"/>
                <w:rFonts w:ascii="Arial" w:eastAsia="宋体" w:hAnsi="Arial"/>
                <w:b/>
                <w:sz w:val="18"/>
                <w:lang w:val="en-US"/>
              </w:rPr>
            </w:pPr>
            <w:ins w:id="115" w:author="NSB" w:date="2020-10-22T14:35:00Z">
              <w:r w:rsidRPr="00115CAE">
                <w:rPr>
                  <w:rFonts w:ascii="Arial" w:eastAsia="宋体" w:hAnsi="Arial"/>
                  <w:b/>
                  <w:sz w:val="18"/>
                  <w:lang w:val="en-US"/>
                </w:rPr>
                <w:t>Cell 3</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74D9EFE6" w14:textId="77777777" w:rsidR="00115CAE" w:rsidRPr="00115CAE" w:rsidRDefault="00115CAE" w:rsidP="00115CAE">
            <w:pPr>
              <w:keepNext/>
              <w:keepLines/>
              <w:spacing w:after="0" w:line="256" w:lineRule="auto"/>
              <w:jc w:val="center"/>
              <w:rPr>
                <w:ins w:id="116" w:author="NSB" w:date="2020-10-22T14:35:00Z"/>
                <w:rFonts w:ascii="Arial" w:eastAsia="宋体" w:hAnsi="Arial"/>
                <w:b/>
                <w:sz w:val="18"/>
                <w:lang w:val="en-US"/>
              </w:rPr>
            </w:pPr>
            <w:ins w:id="117" w:author="NSB" w:date="2020-10-22T14:35:00Z">
              <w:r w:rsidRPr="00115CAE">
                <w:rPr>
                  <w:rFonts w:ascii="Arial" w:eastAsia="宋体" w:hAnsi="Arial"/>
                  <w:b/>
                  <w:sz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7D54CB4" w14:textId="77777777" w:rsidR="00115CAE" w:rsidRPr="00115CAE" w:rsidRDefault="00115CAE" w:rsidP="00115CAE">
            <w:pPr>
              <w:keepNext/>
              <w:keepLines/>
              <w:spacing w:after="0" w:line="256" w:lineRule="auto"/>
              <w:jc w:val="center"/>
              <w:rPr>
                <w:ins w:id="118" w:author="NSB" w:date="2020-10-22T14:35:00Z"/>
                <w:rFonts w:ascii="Arial" w:eastAsia="宋体" w:hAnsi="Arial"/>
                <w:b/>
                <w:sz w:val="18"/>
                <w:lang w:val="en-US"/>
              </w:rPr>
            </w:pPr>
            <w:ins w:id="119" w:author="NSB" w:date="2020-10-22T14:35:00Z">
              <w:r w:rsidRPr="00115CAE">
                <w:rPr>
                  <w:rFonts w:ascii="Arial" w:eastAsia="宋体" w:hAnsi="Arial"/>
                  <w:b/>
                  <w:sz w:val="18"/>
                  <w:lang w:val="en-US"/>
                </w:rPr>
                <w:t>Cell 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CEC82DC" w14:textId="77777777" w:rsidR="00115CAE" w:rsidRPr="00115CAE" w:rsidRDefault="00115CAE" w:rsidP="00115CAE">
            <w:pPr>
              <w:keepNext/>
              <w:keepLines/>
              <w:spacing w:after="0" w:line="256" w:lineRule="auto"/>
              <w:jc w:val="center"/>
              <w:rPr>
                <w:ins w:id="120" w:author="NSB" w:date="2020-10-22T14:35:00Z"/>
                <w:rFonts w:ascii="Arial" w:eastAsia="宋体" w:hAnsi="Arial"/>
                <w:b/>
                <w:sz w:val="18"/>
                <w:lang w:val="en-US"/>
              </w:rPr>
            </w:pPr>
            <w:ins w:id="121" w:author="NSB" w:date="2020-10-22T14:35:00Z">
              <w:r w:rsidRPr="00115CAE">
                <w:rPr>
                  <w:rFonts w:ascii="Arial" w:eastAsia="宋体" w:hAnsi="Arial"/>
                  <w:b/>
                  <w:sz w:val="18"/>
                  <w:lang w:val="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18651A3A" w14:textId="77777777" w:rsidR="00115CAE" w:rsidRPr="00115CAE" w:rsidRDefault="00115CAE" w:rsidP="00115CAE">
            <w:pPr>
              <w:keepNext/>
              <w:keepLines/>
              <w:spacing w:after="0" w:line="256" w:lineRule="auto"/>
              <w:jc w:val="center"/>
              <w:rPr>
                <w:ins w:id="122" w:author="NSB" w:date="2020-10-22T14:35:00Z"/>
                <w:rFonts w:ascii="Arial" w:eastAsia="宋体" w:hAnsi="Arial"/>
                <w:b/>
                <w:sz w:val="18"/>
                <w:lang w:val="en-US"/>
              </w:rPr>
            </w:pPr>
            <w:ins w:id="123" w:author="NSB" w:date="2020-10-22T14:35:00Z">
              <w:r w:rsidRPr="00115CAE">
                <w:rPr>
                  <w:rFonts w:ascii="Arial" w:eastAsia="宋体" w:hAnsi="Arial"/>
                  <w:b/>
                  <w:sz w:val="18"/>
                  <w:lang w:val="en-US"/>
                </w:rPr>
                <w:t>Cell 3</w:t>
              </w:r>
            </w:ins>
          </w:p>
        </w:tc>
      </w:tr>
      <w:tr w:rsidR="00115CAE" w:rsidRPr="00115CAE" w14:paraId="3B2314BD" w14:textId="77777777" w:rsidTr="00784930">
        <w:trPr>
          <w:jc w:val="center"/>
          <w:ins w:id="124"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4F6C94E0" w14:textId="77777777" w:rsidR="00115CAE" w:rsidRPr="00115CAE" w:rsidRDefault="00115CAE" w:rsidP="00115CAE">
            <w:pPr>
              <w:keepNext/>
              <w:keepLines/>
              <w:spacing w:after="0" w:line="256" w:lineRule="auto"/>
              <w:rPr>
                <w:ins w:id="125" w:author="NSB" w:date="2020-10-22T14:35:00Z"/>
                <w:rFonts w:ascii="Arial" w:eastAsia="宋体" w:hAnsi="Arial"/>
                <w:sz w:val="16"/>
                <w:szCs w:val="16"/>
                <w:lang w:val="it-IT"/>
              </w:rPr>
            </w:pPr>
            <w:proofErr w:type="spellStart"/>
            <w:ins w:id="126" w:author="NSB" w:date="2020-10-22T14:35:00Z">
              <w:r w:rsidRPr="00115CAE">
                <w:rPr>
                  <w:rFonts w:ascii="Arial" w:eastAsia="宋体" w:hAnsi="Arial"/>
                  <w:sz w:val="16"/>
                  <w:szCs w:val="16"/>
                  <w:lang w:val="it-IT"/>
                </w:rPr>
                <w:t>Physical</w:t>
              </w:r>
              <w:proofErr w:type="spellEnd"/>
              <w:r w:rsidRPr="00115CAE">
                <w:rPr>
                  <w:rFonts w:ascii="Arial" w:eastAsia="宋体" w:hAnsi="Arial"/>
                  <w:sz w:val="16"/>
                  <w:szCs w:val="16"/>
                  <w:lang w:val="it-IT"/>
                </w:rPr>
                <w:t xml:space="preserve"> </w:t>
              </w:r>
              <w:proofErr w:type="spellStart"/>
              <w:r w:rsidRPr="00115CAE">
                <w:rPr>
                  <w:rFonts w:ascii="Arial" w:eastAsia="宋体" w:hAnsi="Arial"/>
                  <w:sz w:val="16"/>
                  <w:szCs w:val="16"/>
                  <w:lang w:val="it-IT"/>
                </w:rPr>
                <w:t>cell</w:t>
              </w:r>
              <w:proofErr w:type="spellEnd"/>
              <w:r w:rsidRPr="00115CAE">
                <w:rPr>
                  <w:rFonts w:ascii="Arial" w:eastAsia="宋体" w:hAnsi="Arial"/>
                  <w:sz w:val="16"/>
                  <w:szCs w:val="16"/>
                  <w:lang w:val="it-IT"/>
                </w:rPr>
                <w:t xml:space="preserve"> ID</w:t>
              </w:r>
            </w:ins>
          </w:p>
        </w:tc>
        <w:tc>
          <w:tcPr>
            <w:tcW w:w="1129" w:type="dxa"/>
            <w:tcBorders>
              <w:top w:val="single" w:sz="4" w:space="0" w:color="auto"/>
              <w:left w:val="single" w:sz="4" w:space="0" w:color="auto"/>
              <w:bottom w:val="single" w:sz="4" w:space="0" w:color="auto"/>
              <w:right w:val="single" w:sz="4" w:space="0" w:color="auto"/>
            </w:tcBorders>
          </w:tcPr>
          <w:p w14:paraId="139845B2" w14:textId="77777777" w:rsidR="00115CAE" w:rsidRPr="00115CAE" w:rsidRDefault="00115CAE" w:rsidP="00115CAE">
            <w:pPr>
              <w:keepNext/>
              <w:keepLines/>
              <w:spacing w:after="0" w:line="256" w:lineRule="auto"/>
              <w:jc w:val="center"/>
              <w:rPr>
                <w:ins w:id="127" w:author="NSB" w:date="2020-10-22T14:35:00Z"/>
                <w:rFonts w:ascii="Arial" w:eastAsia="宋体" w:hAnsi="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53B67BDB" w14:textId="77777777" w:rsidR="00115CAE" w:rsidRPr="00115CAE" w:rsidRDefault="00115CAE" w:rsidP="00115CAE">
            <w:pPr>
              <w:keepNext/>
              <w:keepLines/>
              <w:spacing w:after="0" w:line="256" w:lineRule="auto"/>
              <w:jc w:val="center"/>
              <w:rPr>
                <w:ins w:id="128" w:author="NSB" w:date="2020-10-22T14:35:00Z"/>
                <w:rFonts w:ascii="Arial" w:eastAsia="宋体" w:hAnsi="Arial" w:cs="Arial"/>
                <w:sz w:val="16"/>
                <w:szCs w:val="16"/>
                <w:lang w:val="en-US"/>
              </w:rPr>
            </w:pPr>
            <w:ins w:id="129" w:author="NSB" w:date="2020-10-22T14:35:00Z">
              <w:r w:rsidRPr="00115CAE">
                <w:rPr>
                  <w:rFonts w:ascii="Arial" w:eastAsia="宋体" w:hAnsi="Arial" w:cs="Arial"/>
                  <w:sz w:val="16"/>
                  <w:szCs w:val="16"/>
                  <w:lang w:val="en-US"/>
                </w:rPr>
                <w:t>489</w:t>
              </w:r>
            </w:ins>
          </w:p>
        </w:tc>
        <w:tc>
          <w:tcPr>
            <w:tcW w:w="916" w:type="dxa"/>
            <w:gridSpan w:val="4"/>
            <w:tcBorders>
              <w:top w:val="single" w:sz="4" w:space="0" w:color="auto"/>
              <w:left w:val="single" w:sz="4" w:space="0" w:color="auto"/>
              <w:bottom w:val="single" w:sz="4" w:space="0" w:color="auto"/>
              <w:right w:val="single" w:sz="4" w:space="0" w:color="auto"/>
            </w:tcBorders>
            <w:hideMark/>
          </w:tcPr>
          <w:p w14:paraId="1ABA5142" w14:textId="77777777" w:rsidR="00115CAE" w:rsidRPr="00115CAE" w:rsidRDefault="00115CAE" w:rsidP="00115CAE">
            <w:pPr>
              <w:keepNext/>
              <w:keepLines/>
              <w:spacing w:after="0" w:line="256" w:lineRule="auto"/>
              <w:jc w:val="center"/>
              <w:rPr>
                <w:ins w:id="130" w:author="NSB" w:date="2020-10-22T14:35:00Z"/>
                <w:rFonts w:ascii="Arial" w:eastAsia="宋体" w:hAnsi="Arial" w:cs="Arial"/>
                <w:sz w:val="16"/>
                <w:szCs w:val="16"/>
                <w:lang w:val="en-US"/>
              </w:rPr>
            </w:pPr>
            <w:ins w:id="131" w:author="NSB" w:date="2020-10-22T14:35:00Z">
              <w:r w:rsidRPr="00115CAE">
                <w:rPr>
                  <w:rFonts w:ascii="Arial" w:eastAsia="宋体" w:hAnsi="Arial" w:cs="Arial"/>
                  <w:sz w:val="16"/>
                  <w:szCs w:val="16"/>
                  <w:lang w:val="en-US"/>
                </w:rPr>
                <w:t>0</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78CC1C80" w14:textId="77777777" w:rsidR="00115CAE" w:rsidRPr="00115CAE" w:rsidRDefault="00115CAE" w:rsidP="00115CAE">
            <w:pPr>
              <w:keepNext/>
              <w:keepLines/>
              <w:spacing w:after="0" w:line="256" w:lineRule="auto"/>
              <w:jc w:val="center"/>
              <w:rPr>
                <w:ins w:id="132" w:author="NSB" w:date="2020-10-22T14:35:00Z"/>
                <w:rFonts w:ascii="Arial" w:eastAsia="宋体" w:hAnsi="Arial" w:cs="Arial"/>
                <w:sz w:val="16"/>
                <w:szCs w:val="16"/>
                <w:lang w:val="en-US"/>
              </w:rPr>
            </w:pPr>
            <w:ins w:id="133" w:author="NSB" w:date="2020-10-22T14:35:00Z">
              <w:r w:rsidRPr="00115CAE">
                <w:rPr>
                  <w:rFonts w:ascii="Arial" w:eastAsia="宋体" w:hAnsi="Arial" w:cs="Arial"/>
                  <w:sz w:val="16"/>
                  <w:szCs w:val="16"/>
                  <w:lang w:val="en-US"/>
                </w:rPr>
                <w:t>489</w:t>
              </w:r>
            </w:ins>
          </w:p>
        </w:tc>
        <w:tc>
          <w:tcPr>
            <w:tcW w:w="762" w:type="dxa"/>
            <w:tcBorders>
              <w:top w:val="single" w:sz="4" w:space="0" w:color="auto"/>
              <w:left w:val="single" w:sz="4" w:space="0" w:color="auto"/>
              <w:bottom w:val="single" w:sz="4" w:space="0" w:color="auto"/>
              <w:right w:val="single" w:sz="4" w:space="0" w:color="auto"/>
            </w:tcBorders>
            <w:hideMark/>
          </w:tcPr>
          <w:p w14:paraId="496E5E4C" w14:textId="77777777" w:rsidR="00115CAE" w:rsidRPr="00115CAE" w:rsidRDefault="00115CAE" w:rsidP="00115CAE">
            <w:pPr>
              <w:keepNext/>
              <w:keepLines/>
              <w:spacing w:after="0" w:line="256" w:lineRule="auto"/>
              <w:jc w:val="center"/>
              <w:rPr>
                <w:ins w:id="134" w:author="NSB" w:date="2020-10-22T14:35:00Z"/>
                <w:rFonts w:ascii="Arial" w:eastAsia="宋体" w:hAnsi="Arial" w:cs="Arial"/>
                <w:sz w:val="16"/>
                <w:szCs w:val="16"/>
                <w:lang w:val="en-US"/>
              </w:rPr>
            </w:pPr>
            <w:ins w:id="135" w:author="NSB" w:date="2020-10-22T14:35:00Z">
              <w:r w:rsidRPr="00115CAE">
                <w:rPr>
                  <w:rFonts w:ascii="Arial" w:eastAsia="宋体" w:hAnsi="Arial" w:cs="Arial"/>
                  <w:sz w:val="16"/>
                  <w:szCs w:val="16"/>
                  <w:lang w:val="en-US"/>
                </w:rPr>
                <w:t>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2A2476EE" w14:textId="77777777" w:rsidR="00115CAE" w:rsidRPr="00115CAE" w:rsidRDefault="00115CAE" w:rsidP="00115CAE">
            <w:pPr>
              <w:keepNext/>
              <w:keepLines/>
              <w:spacing w:after="0" w:line="256" w:lineRule="auto"/>
              <w:jc w:val="center"/>
              <w:rPr>
                <w:ins w:id="136" w:author="NSB" w:date="2020-10-22T14:35:00Z"/>
                <w:rFonts w:ascii="Arial" w:eastAsia="宋体" w:hAnsi="Arial" w:cs="Arial"/>
                <w:sz w:val="16"/>
                <w:szCs w:val="16"/>
                <w:lang w:val="en-US"/>
              </w:rPr>
            </w:pPr>
            <w:ins w:id="137" w:author="NSB" w:date="2020-10-22T14:35:00Z">
              <w:r w:rsidRPr="00115CAE">
                <w:rPr>
                  <w:rFonts w:ascii="Arial" w:eastAsia="宋体" w:hAnsi="Arial" w:cs="Arial"/>
                  <w:sz w:val="16"/>
                  <w:szCs w:val="16"/>
                  <w:lang w:val="en-US"/>
                </w:rPr>
                <w:t>489</w:t>
              </w:r>
            </w:ins>
          </w:p>
        </w:tc>
        <w:tc>
          <w:tcPr>
            <w:tcW w:w="782" w:type="dxa"/>
            <w:tcBorders>
              <w:top w:val="single" w:sz="4" w:space="0" w:color="auto"/>
              <w:left w:val="single" w:sz="4" w:space="0" w:color="auto"/>
              <w:bottom w:val="single" w:sz="4" w:space="0" w:color="auto"/>
              <w:right w:val="single" w:sz="4" w:space="0" w:color="auto"/>
            </w:tcBorders>
            <w:hideMark/>
          </w:tcPr>
          <w:p w14:paraId="53F362D3" w14:textId="77777777" w:rsidR="00115CAE" w:rsidRPr="00115CAE" w:rsidRDefault="00115CAE" w:rsidP="00115CAE">
            <w:pPr>
              <w:keepNext/>
              <w:keepLines/>
              <w:spacing w:after="0" w:line="256" w:lineRule="auto"/>
              <w:jc w:val="center"/>
              <w:rPr>
                <w:ins w:id="138" w:author="NSB" w:date="2020-10-22T14:35:00Z"/>
                <w:rFonts w:ascii="Arial" w:eastAsia="宋体" w:hAnsi="Arial" w:cs="Arial"/>
                <w:sz w:val="16"/>
                <w:szCs w:val="16"/>
                <w:lang w:val="en-US"/>
              </w:rPr>
            </w:pPr>
            <w:ins w:id="139" w:author="NSB" w:date="2020-10-22T14:35:00Z">
              <w:r w:rsidRPr="00115CAE">
                <w:rPr>
                  <w:rFonts w:ascii="Arial" w:eastAsia="宋体" w:hAnsi="Arial" w:cs="Arial"/>
                  <w:sz w:val="16"/>
                  <w:szCs w:val="16"/>
                  <w:lang w:val="en-US"/>
                </w:rPr>
                <w:t>0</w:t>
              </w:r>
            </w:ins>
          </w:p>
        </w:tc>
      </w:tr>
      <w:tr w:rsidR="00115CAE" w:rsidRPr="00115CAE" w14:paraId="612D9B0E" w14:textId="77777777" w:rsidTr="00784930">
        <w:trPr>
          <w:jc w:val="center"/>
          <w:ins w:id="140"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4BDF7991" w14:textId="77777777" w:rsidR="00115CAE" w:rsidRPr="00115CAE" w:rsidRDefault="00115CAE" w:rsidP="00115CAE">
            <w:pPr>
              <w:keepNext/>
              <w:keepLines/>
              <w:spacing w:after="0" w:line="256" w:lineRule="auto"/>
              <w:rPr>
                <w:ins w:id="141" w:author="NSB" w:date="2020-10-22T14:35:00Z"/>
                <w:rFonts w:ascii="Arial" w:eastAsia="宋体" w:hAnsi="Arial"/>
                <w:sz w:val="16"/>
                <w:szCs w:val="16"/>
                <w:lang w:val="it-IT"/>
              </w:rPr>
            </w:pPr>
            <w:ins w:id="142" w:author="NSB" w:date="2020-10-22T14:35:00Z">
              <w:r w:rsidRPr="00115CAE">
                <w:rPr>
                  <w:rFonts w:ascii="Arial" w:eastAsia="宋体" w:hAnsi="Arial"/>
                  <w:sz w:val="16"/>
                  <w:szCs w:val="16"/>
                  <w:lang w:val="it-IT"/>
                </w:rPr>
                <w:t>SSB ARFCN</w:t>
              </w:r>
            </w:ins>
          </w:p>
        </w:tc>
        <w:tc>
          <w:tcPr>
            <w:tcW w:w="1129" w:type="dxa"/>
            <w:tcBorders>
              <w:top w:val="single" w:sz="4" w:space="0" w:color="auto"/>
              <w:left w:val="single" w:sz="4" w:space="0" w:color="auto"/>
              <w:bottom w:val="single" w:sz="4" w:space="0" w:color="auto"/>
              <w:right w:val="single" w:sz="4" w:space="0" w:color="auto"/>
            </w:tcBorders>
          </w:tcPr>
          <w:p w14:paraId="57478086" w14:textId="77777777" w:rsidR="00115CAE" w:rsidRPr="00115CAE" w:rsidRDefault="00115CAE" w:rsidP="00115CAE">
            <w:pPr>
              <w:keepNext/>
              <w:keepLines/>
              <w:spacing w:after="0" w:line="256" w:lineRule="auto"/>
              <w:jc w:val="center"/>
              <w:rPr>
                <w:ins w:id="143" w:author="NSB" w:date="2020-10-22T14:35:00Z"/>
                <w:rFonts w:ascii="Arial" w:eastAsia="宋体" w:hAnsi="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6D1A6E24" w14:textId="77777777" w:rsidR="00115CAE" w:rsidRPr="00115CAE" w:rsidRDefault="00115CAE" w:rsidP="00115CAE">
            <w:pPr>
              <w:keepNext/>
              <w:keepLines/>
              <w:spacing w:after="0" w:line="256" w:lineRule="auto"/>
              <w:jc w:val="center"/>
              <w:rPr>
                <w:ins w:id="144" w:author="NSB" w:date="2020-10-22T14:35:00Z"/>
                <w:rFonts w:ascii="Arial" w:eastAsia="宋体" w:hAnsi="Arial" w:cs="Arial"/>
                <w:sz w:val="16"/>
                <w:szCs w:val="16"/>
                <w:lang w:val="en-US"/>
              </w:rPr>
            </w:pPr>
            <w:ins w:id="145" w:author="NSB" w:date="2020-10-22T14:35:00Z">
              <w:r w:rsidRPr="00115CAE">
                <w:rPr>
                  <w:rFonts w:ascii="Arial" w:eastAsia="宋体" w:hAnsi="Arial" w:cs="Arial"/>
                  <w:sz w:val="16"/>
                  <w:szCs w:val="16"/>
                  <w:lang w:val="en-US"/>
                </w:rPr>
                <w:t>freq1</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2A0056A3" w14:textId="77777777" w:rsidR="00115CAE" w:rsidRPr="00115CAE" w:rsidRDefault="00115CAE" w:rsidP="00115CAE">
            <w:pPr>
              <w:keepNext/>
              <w:keepLines/>
              <w:spacing w:after="0" w:line="256" w:lineRule="auto"/>
              <w:jc w:val="center"/>
              <w:rPr>
                <w:ins w:id="146" w:author="NSB" w:date="2020-10-22T14:35:00Z"/>
                <w:rFonts w:ascii="Arial" w:eastAsia="宋体" w:hAnsi="Arial" w:cs="Arial"/>
                <w:sz w:val="16"/>
                <w:szCs w:val="16"/>
                <w:lang w:val="en-US"/>
              </w:rPr>
            </w:pPr>
            <w:ins w:id="147" w:author="NSB" w:date="2020-10-22T14:35:00Z">
              <w:r w:rsidRPr="00115CAE">
                <w:rPr>
                  <w:rFonts w:ascii="Arial" w:eastAsia="宋体" w:hAnsi="Arial" w:cs="Arial"/>
                  <w:sz w:val="16"/>
                  <w:szCs w:val="16"/>
                  <w:lang w:val="en-US"/>
                </w:rPr>
                <w:t>freq1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6A0872EB" w14:textId="77777777" w:rsidR="00115CAE" w:rsidRPr="00115CAE" w:rsidRDefault="00115CAE" w:rsidP="00115CAE">
            <w:pPr>
              <w:keepNext/>
              <w:keepLines/>
              <w:spacing w:after="0" w:line="256" w:lineRule="auto"/>
              <w:jc w:val="center"/>
              <w:rPr>
                <w:ins w:id="148" w:author="NSB" w:date="2020-10-22T14:35:00Z"/>
                <w:rFonts w:ascii="Arial" w:eastAsia="宋体" w:hAnsi="Arial" w:cs="Arial"/>
                <w:sz w:val="16"/>
                <w:szCs w:val="16"/>
                <w:lang w:val="en-US"/>
              </w:rPr>
            </w:pPr>
            <w:ins w:id="149" w:author="NSB" w:date="2020-10-22T14:35:00Z">
              <w:r w:rsidRPr="00115CAE">
                <w:rPr>
                  <w:rFonts w:ascii="Arial" w:eastAsia="宋体" w:hAnsi="Arial" w:cs="Arial"/>
                  <w:sz w:val="16"/>
                  <w:szCs w:val="16"/>
                  <w:lang w:val="en-US"/>
                </w:rPr>
                <w:t>freq1</w:t>
              </w:r>
            </w:ins>
          </w:p>
        </w:tc>
      </w:tr>
      <w:tr w:rsidR="00115CAE" w:rsidRPr="00115CAE" w14:paraId="616BC13B" w14:textId="77777777" w:rsidTr="00784930">
        <w:trPr>
          <w:jc w:val="center"/>
          <w:ins w:id="150" w:author="NSB" w:date="2020-10-22T14:35:00Z"/>
        </w:trPr>
        <w:tc>
          <w:tcPr>
            <w:tcW w:w="1981" w:type="dxa"/>
            <w:gridSpan w:val="3"/>
            <w:tcBorders>
              <w:top w:val="single" w:sz="4" w:space="0" w:color="auto"/>
              <w:left w:val="single" w:sz="4" w:space="0" w:color="auto"/>
              <w:bottom w:val="nil"/>
              <w:right w:val="single" w:sz="4" w:space="0" w:color="auto"/>
            </w:tcBorders>
            <w:hideMark/>
          </w:tcPr>
          <w:p w14:paraId="2DA24154" w14:textId="77777777" w:rsidR="00115CAE" w:rsidRPr="00115CAE" w:rsidRDefault="00115CAE" w:rsidP="00115CAE">
            <w:pPr>
              <w:keepNext/>
              <w:keepLines/>
              <w:spacing w:after="0" w:line="256" w:lineRule="auto"/>
              <w:rPr>
                <w:ins w:id="151" w:author="NSB" w:date="2020-10-22T14:35:00Z"/>
                <w:rFonts w:ascii="Arial" w:eastAsia="宋体" w:hAnsi="Arial"/>
                <w:sz w:val="16"/>
                <w:szCs w:val="16"/>
                <w:lang w:val="en-US"/>
              </w:rPr>
            </w:pPr>
            <w:ins w:id="152" w:author="NSB" w:date="2020-10-22T14:35:00Z">
              <w:r w:rsidRPr="00115CAE">
                <w:rPr>
                  <w:rFonts w:ascii="Arial" w:eastAsia="宋体" w:hAnsi="Arial"/>
                  <w:sz w:val="16"/>
                  <w:szCs w:val="16"/>
                  <w:lang w:val="en-US"/>
                </w:rPr>
                <w:t>Duplex mode</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44B0F3CE" w14:textId="77777777" w:rsidR="00115CAE" w:rsidRPr="00115CAE" w:rsidRDefault="00115CAE" w:rsidP="00115CAE">
            <w:pPr>
              <w:keepNext/>
              <w:keepLines/>
              <w:spacing w:after="0" w:line="256" w:lineRule="auto"/>
              <w:rPr>
                <w:ins w:id="153" w:author="NSB" w:date="2020-10-22T14:35:00Z"/>
                <w:rFonts w:ascii="Arial" w:eastAsia="宋体" w:hAnsi="Arial"/>
                <w:sz w:val="16"/>
                <w:szCs w:val="16"/>
                <w:lang w:val="en-US"/>
              </w:rPr>
            </w:pPr>
            <w:ins w:id="154"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5385F9D4" w14:textId="77777777" w:rsidR="00115CAE" w:rsidRPr="00115CAE" w:rsidRDefault="00115CAE" w:rsidP="00115CAE">
            <w:pPr>
              <w:keepNext/>
              <w:keepLines/>
              <w:spacing w:after="0" w:line="256" w:lineRule="auto"/>
              <w:jc w:val="center"/>
              <w:rPr>
                <w:ins w:id="155"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5CE2B9B" w14:textId="77777777" w:rsidR="00115CAE" w:rsidRPr="00115CAE" w:rsidRDefault="00115CAE" w:rsidP="00115CAE">
            <w:pPr>
              <w:keepNext/>
              <w:keepLines/>
              <w:spacing w:after="0" w:line="256" w:lineRule="auto"/>
              <w:jc w:val="center"/>
              <w:rPr>
                <w:ins w:id="156" w:author="NSB" w:date="2020-10-22T14:35:00Z"/>
                <w:rFonts w:ascii="Arial" w:eastAsia="宋体" w:hAnsi="Arial" w:cs="Arial"/>
                <w:sz w:val="16"/>
                <w:szCs w:val="16"/>
                <w:lang w:val="en-US"/>
              </w:rPr>
            </w:pPr>
            <w:ins w:id="157" w:author="NSB" w:date="2020-10-22T14:35:00Z">
              <w:r w:rsidRPr="00115CAE">
                <w:rPr>
                  <w:rFonts w:ascii="Arial" w:eastAsia="宋体" w:hAnsi="Arial" w:cs="Arial"/>
                  <w:sz w:val="16"/>
                  <w:szCs w:val="16"/>
                  <w:lang w:val="en-US"/>
                </w:rPr>
                <w:t>FDD</w:t>
              </w:r>
            </w:ins>
          </w:p>
        </w:tc>
      </w:tr>
      <w:tr w:rsidR="00115CAE" w:rsidRPr="00115CAE" w14:paraId="28D4437D" w14:textId="77777777" w:rsidTr="00784930">
        <w:trPr>
          <w:jc w:val="center"/>
          <w:ins w:id="158" w:author="NSB" w:date="2020-10-22T14:35:00Z"/>
        </w:trPr>
        <w:tc>
          <w:tcPr>
            <w:tcW w:w="1981" w:type="dxa"/>
            <w:gridSpan w:val="3"/>
            <w:tcBorders>
              <w:top w:val="nil"/>
              <w:left w:val="single" w:sz="4" w:space="0" w:color="auto"/>
              <w:bottom w:val="single" w:sz="4" w:space="0" w:color="auto"/>
              <w:right w:val="single" w:sz="4" w:space="0" w:color="auto"/>
            </w:tcBorders>
            <w:hideMark/>
          </w:tcPr>
          <w:p w14:paraId="7DE0F229" w14:textId="77777777" w:rsidR="00115CAE" w:rsidRPr="00115CAE" w:rsidRDefault="00115CAE" w:rsidP="00115CAE">
            <w:pPr>
              <w:rPr>
                <w:ins w:id="159" w:author="NSB" w:date="2020-10-22T14:35:00Z"/>
                <w:rFonts w:eastAsia="宋体" w:cs="Arial"/>
                <w:sz w:val="16"/>
                <w:szCs w:val="16"/>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9B70728" w14:textId="77777777" w:rsidR="00115CAE" w:rsidRPr="00115CAE" w:rsidRDefault="00115CAE" w:rsidP="00115CAE">
            <w:pPr>
              <w:keepNext/>
              <w:keepLines/>
              <w:spacing w:after="0" w:line="256" w:lineRule="auto"/>
              <w:rPr>
                <w:ins w:id="160" w:author="NSB" w:date="2020-10-22T14:35:00Z"/>
                <w:rFonts w:ascii="Arial" w:eastAsia="宋体" w:hAnsi="Arial"/>
                <w:sz w:val="16"/>
                <w:szCs w:val="16"/>
                <w:lang w:val="en-US"/>
              </w:rPr>
            </w:pPr>
            <w:ins w:id="161" w:author="NSB" w:date="2020-10-22T14:35:00Z">
              <w:r w:rsidRPr="00115CAE">
                <w:rPr>
                  <w:rFonts w:ascii="Arial" w:eastAsia="宋体" w:hAnsi="Arial"/>
                  <w:sz w:val="16"/>
                  <w:szCs w:val="16"/>
                </w:rPr>
                <w:t>Config 2,3,5,6</w:t>
              </w:r>
            </w:ins>
          </w:p>
        </w:tc>
        <w:tc>
          <w:tcPr>
            <w:tcW w:w="1129" w:type="dxa"/>
            <w:tcBorders>
              <w:top w:val="nil"/>
              <w:left w:val="single" w:sz="4" w:space="0" w:color="auto"/>
              <w:bottom w:val="single" w:sz="4" w:space="0" w:color="auto"/>
              <w:right w:val="single" w:sz="4" w:space="0" w:color="auto"/>
            </w:tcBorders>
            <w:hideMark/>
          </w:tcPr>
          <w:p w14:paraId="3D9A518A" w14:textId="77777777" w:rsidR="00115CAE" w:rsidRPr="00115CAE" w:rsidRDefault="00115CAE" w:rsidP="00115CAE">
            <w:pPr>
              <w:rPr>
                <w:ins w:id="162" w:author="NSB" w:date="2020-10-22T14:35: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436E3F6" w14:textId="77777777" w:rsidR="00115CAE" w:rsidRPr="00115CAE" w:rsidRDefault="00115CAE" w:rsidP="00115CAE">
            <w:pPr>
              <w:keepNext/>
              <w:keepLines/>
              <w:spacing w:after="0" w:line="256" w:lineRule="auto"/>
              <w:jc w:val="center"/>
              <w:rPr>
                <w:ins w:id="163" w:author="NSB" w:date="2020-10-22T14:35:00Z"/>
                <w:rFonts w:ascii="Arial" w:eastAsia="宋体" w:hAnsi="Arial" w:cs="Arial"/>
                <w:sz w:val="16"/>
                <w:szCs w:val="16"/>
                <w:lang w:val="en-US"/>
              </w:rPr>
            </w:pPr>
            <w:ins w:id="164" w:author="NSB" w:date="2020-10-22T14:35:00Z">
              <w:r w:rsidRPr="00115CAE">
                <w:rPr>
                  <w:rFonts w:ascii="Arial" w:eastAsia="宋体" w:hAnsi="Arial" w:cs="Arial"/>
                  <w:sz w:val="16"/>
                  <w:szCs w:val="16"/>
                  <w:lang w:val="en-US"/>
                </w:rPr>
                <w:t>TDD</w:t>
              </w:r>
            </w:ins>
          </w:p>
        </w:tc>
      </w:tr>
      <w:tr w:rsidR="00115CAE" w:rsidRPr="00115CAE" w14:paraId="18784B65" w14:textId="77777777" w:rsidTr="00784930">
        <w:trPr>
          <w:jc w:val="center"/>
          <w:ins w:id="165" w:author="NSB" w:date="2020-10-22T14:35:00Z"/>
        </w:trPr>
        <w:tc>
          <w:tcPr>
            <w:tcW w:w="1981" w:type="dxa"/>
            <w:gridSpan w:val="3"/>
            <w:tcBorders>
              <w:top w:val="single" w:sz="4" w:space="0" w:color="auto"/>
              <w:left w:val="single" w:sz="4" w:space="0" w:color="auto"/>
              <w:bottom w:val="nil"/>
              <w:right w:val="single" w:sz="4" w:space="0" w:color="auto"/>
            </w:tcBorders>
            <w:hideMark/>
          </w:tcPr>
          <w:p w14:paraId="722DD432" w14:textId="77777777" w:rsidR="00115CAE" w:rsidRPr="00115CAE" w:rsidRDefault="00115CAE" w:rsidP="00115CAE">
            <w:pPr>
              <w:keepNext/>
              <w:keepLines/>
              <w:spacing w:after="0" w:line="256" w:lineRule="auto"/>
              <w:rPr>
                <w:ins w:id="166" w:author="NSB" w:date="2020-10-22T14:35:00Z"/>
                <w:rFonts w:ascii="Arial" w:eastAsia="宋体" w:hAnsi="Arial"/>
                <w:sz w:val="16"/>
                <w:szCs w:val="16"/>
                <w:lang w:val="en-US"/>
              </w:rPr>
            </w:pPr>
            <w:ins w:id="167" w:author="NSB" w:date="2020-10-22T14:35:00Z">
              <w:r w:rsidRPr="00115CAE">
                <w:rPr>
                  <w:rFonts w:ascii="Arial" w:eastAsia="宋体" w:hAnsi="Arial"/>
                  <w:sz w:val="16"/>
                  <w:szCs w:val="16"/>
                  <w:lang w:val="en-US"/>
                </w:rPr>
                <w:t>TDD configuration</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63326E6F" w14:textId="77777777" w:rsidR="00115CAE" w:rsidRPr="00115CAE" w:rsidRDefault="00115CAE" w:rsidP="00115CAE">
            <w:pPr>
              <w:keepNext/>
              <w:keepLines/>
              <w:spacing w:after="0" w:line="256" w:lineRule="auto"/>
              <w:rPr>
                <w:ins w:id="168" w:author="NSB" w:date="2020-10-22T14:35:00Z"/>
                <w:rFonts w:ascii="Arial" w:eastAsia="宋体" w:hAnsi="Arial"/>
                <w:sz w:val="16"/>
                <w:szCs w:val="16"/>
                <w:lang w:val="en-US"/>
              </w:rPr>
            </w:pPr>
            <w:ins w:id="169"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20C3844C" w14:textId="77777777" w:rsidR="00115CAE" w:rsidRPr="00115CAE" w:rsidRDefault="00115CAE" w:rsidP="00115CAE">
            <w:pPr>
              <w:keepNext/>
              <w:keepLines/>
              <w:spacing w:after="0" w:line="256" w:lineRule="auto"/>
              <w:jc w:val="center"/>
              <w:rPr>
                <w:ins w:id="170"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7B727A3" w14:textId="77777777" w:rsidR="00115CAE" w:rsidRPr="00115CAE" w:rsidRDefault="00115CAE" w:rsidP="00115CAE">
            <w:pPr>
              <w:keepNext/>
              <w:keepLines/>
              <w:spacing w:after="0" w:line="256" w:lineRule="auto"/>
              <w:jc w:val="center"/>
              <w:rPr>
                <w:ins w:id="171" w:author="NSB" w:date="2020-10-22T14:35:00Z"/>
                <w:rFonts w:ascii="Arial" w:eastAsia="宋体" w:hAnsi="Arial" w:cs="Arial"/>
                <w:sz w:val="16"/>
                <w:szCs w:val="16"/>
                <w:lang w:val="en-US"/>
              </w:rPr>
            </w:pPr>
            <w:ins w:id="172" w:author="NSB" w:date="2020-10-22T14:35:00Z">
              <w:r w:rsidRPr="00115CAE">
                <w:rPr>
                  <w:rFonts w:ascii="Arial" w:eastAsia="宋体" w:hAnsi="Arial" w:cs="Arial"/>
                  <w:sz w:val="16"/>
                  <w:szCs w:val="16"/>
                  <w:lang w:val="en-US"/>
                </w:rPr>
                <w:t>Not Applicable</w:t>
              </w:r>
            </w:ins>
          </w:p>
        </w:tc>
      </w:tr>
      <w:tr w:rsidR="00115CAE" w:rsidRPr="00115CAE" w14:paraId="1E04F852" w14:textId="77777777" w:rsidTr="00784930">
        <w:trPr>
          <w:jc w:val="center"/>
          <w:ins w:id="173" w:author="NSB" w:date="2020-10-22T14:35:00Z"/>
        </w:trPr>
        <w:tc>
          <w:tcPr>
            <w:tcW w:w="1981" w:type="dxa"/>
            <w:gridSpan w:val="3"/>
            <w:tcBorders>
              <w:top w:val="nil"/>
              <w:left w:val="single" w:sz="4" w:space="0" w:color="auto"/>
              <w:bottom w:val="nil"/>
              <w:right w:val="single" w:sz="4" w:space="0" w:color="auto"/>
            </w:tcBorders>
            <w:hideMark/>
          </w:tcPr>
          <w:p w14:paraId="59F1177D" w14:textId="77777777" w:rsidR="00115CAE" w:rsidRPr="00115CAE" w:rsidRDefault="00115CAE" w:rsidP="00115CAE">
            <w:pPr>
              <w:rPr>
                <w:ins w:id="174" w:author="NSB" w:date="2020-10-22T14:35:00Z"/>
                <w:rFonts w:eastAsia="宋体" w:cs="Arial"/>
                <w:sz w:val="16"/>
                <w:szCs w:val="16"/>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11F0049" w14:textId="77777777" w:rsidR="00115CAE" w:rsidRPr="00115CAE" w:rsidRDefault="00115CAE" w:rsidP="00115CAE">
            <w:pPr>
              <w:keepNext/>
              <w:keepLines/>
              <w:spacing w:after="0" w:line="256" w:lineRule="auto"/>
              <w:rPr>
                <w:ins w:id="175" w:author="NSB" w:date="2020-10-22T14:35:00Z"/>
                <w:rFonts w:ascii="Arial" w:eastAsia="宋体" w:hAnsi="Arial"/>
                <w:sz w:val="16"/>
                <w:szCs w:val="16"/>
                <w:lang w:val="en-US"/>
              </w:rPr>
            </w:pPr>
            <w:ins w:id="176" w:author="NSB" w:date="2020-10-22T14:35: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6D5ABD3E" w14:textId="77777777" w:rsidR="00115CAE" w:rsidRPr="00115CAE" w:rsidRDefault="00115CAE" w:rsidP="00115CAE">
            <w:pPr>
              <w:rPr>
                <w:ins w:id="177" w:author="NSB" w:date="2020-10-22T14:35: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D1AF3BA" w14:textId="77777777" w:rsidR="00115CAE" w:rsidRPr="00115CAE" w:rsidRDefault="00115CAE" w:rsidP="00115CAE">
            <w:pPr>
              <w:keepNext/>
              <w:keepLines/>
              <w:spacing w:after="0" w:line="256" w:lineRule="auto"/>
              <w:jc w:val="center"/>
              <w:rPr>
                <w:ins w:id="178" w:author="NSB" w:date="2020-10-22T14:35:00Z"/>
                <w:rFonts w:ascii="Arial" w:eastAsia="宋体" w:hAnsi="Arial" w:cs="Arial"/>
                <w:sz w:val="16"/>
                <w:szCs w:val="16"/>
                <w:lang w:val="en-US"/>
              </w:rPr>
            </w:pPr>
            <w:ins w:id="179" w:author="NSB" w:date="2020-10-22T14:35:00Z">
              <w:r w:rsidRPr="00115CAE">
                <w:rPr>
                  <w:rFonts w:ascii="Arial" w:eastAsia="宋体" w:hAnsi="Arial" w:cs="Arial"/>
                  <w:sz w:val="16"/>
                  <w:szCs w:val="16"/>
                  <w:lang w:val="en-US"/>
                </w:rPr>
                <w:t>TDDConf.1.1</w:t>
              </w:r>
            </w:ins>
          </w:p>
        </w:tc>
      </w:tr>
      <w:tr w:rsidR="00115CAE" w:rsidRPr="00115CAE" w14:paraId="39843851" w14:textId="77777777" w:rsidTr="00784930">
        <w:trPr>
          <w:jc w:val="center"/>
          <w:ins w:id="180" w:author="NSB" w:date="2020-10-22T14:35:00Z"/>
        </w:trPr>
        <w:tc>
          <w:tcPr>
            <w:tcW w:w="1981" w:type="dxa"/>
            <w:gridSpan w:val="3"/>
            <w:tcBorders>
              <w:top w:val="nil"/>
              <w:left w:val="single" w:sz="4" w:space="0" w:color="auto"/>
              <w:bottom w:val="single" w:sz="4" w:space="0" w:color="auto"/>
              <w:right w:val="single" w:sz="4" w:space="0" w:color="auto"/>
            </w:tcBorders>
            <w:hideMark/>
          </w:tcPr>
          <w:p w14:paraId="3FB71BC9" w14:textId="77777777" w:rsidR="00115CAE" w:rsidRPr="00115CAE" w:rsidRDefault="00115CAE" w:rsidP="00115CAE">
            <w:pPr>
              <w:rPr>
                <w:ins w:id="181" w:author="NSB" w:date="2020-10-22T14:35:00Z"/>
                <w:rFonts w:eastAsia="宋体" w:cs="Arial"/>
                <w:sz w:val="16"/>
                <w:szCs w:val="16"/>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EB1B81F" w14:textId="77777777" w:rsidR="00115CAE" w:rsidRPr="00115CAE" w:rsidRDefault="00115CAE" w:rsidP="00115CAE">
            <w:pPr>
              <w:keepNext/>
              <w:keepLines/>
              <w:spacing w:after="0" w:line="256" w:lineRule="auto"/>
              <w:rPr>
                <w:ins w:id="182" w:author="NSB" w:date="2020-10-22T14:35:00Z"/>
                <w:rFonts w:ascii="Arial" w:eastAsia="宋体" w:hAnsi="Arial"/>
                <w:sz w:val="16"/>
                <w:szCs w:val="16"/>
                <w:lang w:val="en-US"/>
              </w:rPr>
            </w:pPr>
            <w:ins w:id="183" w:author="NSB" w:date="2020-10-22T14:35: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32F16FC1" w14:textId="77777777" w:rsidR="00115CAE" w:rsidRPr="00115CAE" w:rsidRDefault="00115CAE" w:rsidP="00115CAE">
            <w:pPr>
              <w:rPr>
                <w:ins w:id="184" w:author="NSB" w:date="2020-10-22T14:35: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3590791" w14:textId="77777777" w:rsidR="00115CAE" w:rsidRPr="00115CAE" w:rsidRDefault="00115CAE" w:rsidP="00115CAE">
            <w:pPr>
              <w:keepNext/>
              <w:keepLines/>
              <w:spacing w:after="0" w:line="256" w:lineRule="auto"/>
              <w:jc w:val="center"/>
              <w:rPr>
                <w:ins w:id="185" w:author="NSB" w:date="2020-10-22T14:35:00Z"/>
                <w:rFonts w:ascii="Arial" w:eastAsia="宋体" w:hAnsi="Arial" w:cs="Arial"/>
                <w:sz w:val="16"/>
                <w:szCs w:val="16"/>
                <w:lang w:val="en-US"/>
              </w:rPr>
            </w:pPr>
            <w:ins w:id="186" w:author="NSB" w:date="2020-10-22T14:35:00Z">
              <w:r w:rsidRPr="00115CAE">
                <w:rPr>
                  <w:rFonts w:ascii="Arial" w:eastAsia="宋体" w:hAnsi="Arial" w:cs="Arial"/>
                  <w:sz w:val="16"/>
                  <w:szCs w:val="16"/>
                  <w:lang w:val="en-US"/>
                </w:rPr>
                <w:t>TDDConf.2.1</w:t>
              </w:r>
            </w:ins>
          </w:p>
        </w:tc>
      </w:tr>
      <w:tr w:rsidR="00115CAE" w:rsidRPr="00115CAE" w14:paraId="3D0442FA" w14:textId="77777777" w:rsidTr="00784930">
        <w:trPr>
          <w:jc w:val="center"/>
          <w:ins w:id="187" w:author="NSB" w:date="2020-10-22T14:35:00Z"/>
        </w:trPr>
        <w:tc>
          <w:tcPr>
            <w:tcW w:w="1981" w:type="dxa"/>
            <w:gridSpan w:val="3"/>
            <w:tcBorders>
              <w:top w:val="single" w:sz="4" w:space="0" w:color="auto"/>
              <w:left w:val="single" w:sz="4" w:space="0" w:color="auto"/>
              <w:bottom w:val="nil"/>
              <w:right w:val="single" w:sz="4" w:space="0" w:color="auto"/>
            </w:tcBorders>
            <w:hideMark/>
          </w:tcPr>
          <w:p w14:paraId="207151F8" w14:textId="77777777" w:rsidR="00115CAE" w:rsidRPr="00115CAE" w:rsidRDefault="00115CAE" w:rsidP="00115CAE">
            <w:pPr>
              <w:keepNext/>
              <w:keepLines/>
              <w:spacing w:after="0" w:line="256" w:lineRule="auto"/>
              <w:rPr>
                <w:ins w:id="188" w:author="NSB" w:date="2020-10-22T14:35:00Z"/>
                <w:rFonts w:ascii="Arial" w:eastAsia="宋体" w:hAnsi="Arial"/>
                <w:sz w:val="16"/>
                <w:szCs w:val="16"/>
                <w:lang w:val="en-US"/>
              </w:rPr>
            </w:pPr>
            <w:proofErr w:type="spellStart"/>
            <w:ins w:id="189" w:author="NSB" w:date="2020-10-22T14:35:00Z">
              <w:r w:rsidRPr="00115CAE">
                <w:rPr>
                  <w:rFonts w:ascii="Arial" w:eastAsia="宋体" w:hAnsi="Arial"/>
                  <w:sz w:val="16"/>
                  <w:szCs w:val="16"/>
                  <w:lang w:val="en-US"/>
                </w:rPr>
                <w:t>BW</w:t>
              </w:r>
              <w:r w:rsidRPr="00115CAE">
                <w:rPr>
                  <w:rFonts w:ascii="Arial" w:eastAsia="宋体" w:hAnsi="Arial"/>
                  <w:sz w:val="16"/>
                  <w:szCs w:val="16"/>
                  <w:vertAlign w:val="subscript"/>
                  <w:lang w:val="en-US"/>
                </w:rPr>
                <w:t>channel</w:t>
              </w:r>
              <w:proofErr w:type="spellEnd"/>
            </w:ins>
          </w:p>
        </w:tc>
        <w:tc>
          <w:tcPr>
            <w:tcW w:w="1811" w:type="dxa"/>
            <w:gridSpan w:val="2"/>
            <w:tcBorders>
              <w:top w:val="single" w:sz="4" w:space="0" w:color="auto"/>
              <w:left w:val="single" w:sz="4" w:space="0" w:color="auto"/>
              <w:bottom w:val="single" w:sz="4" w:space="0" w:color="auto"/>
              <w:right w:val="single" w:sz="4" w:space="0" w:color="auto"/>
            </w:tcBorders>
            <w:hideMark/>
          </w:tcPr>
          <w:p w14:paraId="36626911" w14:textId="77777777" w:rsidR="00115CAE" w:rsidRPr="00115CAE" w:rsidRDefault="00115CAE" w:rsidP="00115CAE">
            <w:pPr>
              <w:keepNext/>
              <w:keepLines/>
              <w:spacing w:after="0" w:line="256" w:lineRule="auto"/>
              <w:rPr>
                <w:ins w:id="190" w:author="NSB" w:date="2020-10-22T14:35:00Z"/>
                <w:rFonts w:ascii="Arial" w:eastAsia="宋体" w:hAnsi="Arial"/>
                <w:sz w:val="16"/>
                <w:szCs w:val="16"/>
                <w:lang w:val="en-US"/>
              </w:rPr>
            </w:pPr>
            <w:ins w:id="191"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hideMark/>
          </w:tcPr>
          <w:p w14:paraId="78658012" w14:textId="77777777" w:rsidR="00115CAE" w:rsidRPr="00115CAE" w:rsidRDefault="00115CAE" w:rsidP="00115CAE">
            <w:pPr>
              <w:keepNext/>
              <w:keepLines/>
              <w:spacing w:after="0" w:line="256" w:lineRule="auto"/>
              <w:jc w:val="center"/>
              <w:rPr>
                <w:ins w:id="192" w:author="NSB" w:date="2020-10-22T14:35:00Z"/>
                <w:rFonts w:ascii="Arial" w:eastAsia="宋体" w:hAnsi="Arial"/>
                <w:sz w:val="16"/>
                <w:szCs w:val="16"/>
                <w:lang w:val="en-US"/>
              </w:rPr>
            </w:pPr>
            <w:ins w:id="193" w:author="NSB" w:date="2020-10-22T14:35:00Z">
              <w:r w:rsidRPr="00115CAE">
                <w:rPr>
                  <w:rFonts w:ascii="Arial" w:eastAsia="宋体" w:hAnsi="Arial"/>
                  <w:sz w:val="16"/>
                  <w:szCs w:val="16"/>
                  <w:lang w:val="en-US"/>
                </w:rPr>
                <w:t>MHz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68EF3D01" w14:textId="77777777" w:rsidR="00115CAE" w:rsidRPr="00115CAE" w:rsidRDefault="00115CAE" w:rsidP="00115CAE">
            <w:pPr>
              <w:keepNext/>
              <w:keepLines/>
              <w:spacing w:after="0" w:line="256" w:lineRule="auto"/>
              <w:jc w:val="center"/>
              <w:rPr>
                <w:ins w:id="194" w:author="NSB" w:date="2020-10-22T14:35:00Z"/>
                <w:rFonts w:ascii="Arial" w:eastAsia="宋体" w:hAnsi="Arial" w:cs="Arial"/>
                <w:sz w:val="16"/>
                <w:szCs w:val="16"/>
                <w:lang w:val="de-DE"/>
              </w:rPr>
            </w:pPr>
            <w:ins w:id="195" w:author="NSB" w:date="2020-10-22T14:35:00Z">
              <w:r w:rsidRPr="00115CAE">
                <w:rPr>
                  <w:rFonts w:ascii="Arial" w:eastAsia="宋体" w:hAnsi="Arial" w:cs="Arial"/>
                  <w:sz w:val="16"/>
                  <w:szCs w:val="16"/>
                </w:rPr>
                <w:t xml:space="preserve">10: </w:t>
              </w:r>
              <w:proofErr w:type="spellStart"/>
              <w:proofErr w:type="gramStart"/>
              <w:r w:rsidRPr="00115CAE">
                <w:rPr>
                  <w:rFonts w:ascii="Arial" w:eastAsia="宋体" w:hAnsi="Arial" w:cs="Arial"/>
                  <w:sz w:val="16"/>
                  <w:szCs w:val="16"/>
                  <w:lang w:val="de-DE"/>
                </w:rPr>
                <w:t>N</w:t>
              </w:r>
              <w:r w:rsidRPr="00115CAE">
                <w:rPr>
                  <w:rFonts w:ascii="Arial" w:eastAsia="宋体" w:hAnsi="Arial" w:cs="Arial"/>
                  <w:sz w:val="16"/>
                  <w:szCs w:val="16"/>
                  <w:vertAlign w:val="subscript"/>
                  <w:lang w:val="de-DE"/>
                </w:rPr>
                <w:t>RB,c</w:t>
              </w:r>
              <w:proofErr w:type="spellEnd"/>
              <w:proofErr w:type="gramEnd"/>
              <w:r w:rsidRPr="00115CAE">
                <w:rPr>
                  <w:rFonts w:ascii="Arial" w:eastAsia="宋体" w:hAnsi="Arial" w:cs="Arial"/>
                  <w:sz w:val="16"/>
                  <w:szCs w:val="16"/>
                  <w:lang w:val="de-DE"/>
                </w:rPr>
                <w:t xml:space="preserve"> = 52</w:t>
              </w:r>
            </w:ins>
          </w:p>
        </w:tc>
      </w:tr>
      <w:tr w:rsidR="00115CAE" w:rsidRPr="00115CAE" w14:paraId="673A31F5" w14:textId="77777777" w:rsidTr="00784930">
        <w:trPr>
          <w:jc w:val="center"/>
          <w:ins w:id="196" w:author="NSB" w:date="2020-10-22T14:35:00Z"/>
        </w:trPr>
        <w:tc>
          <w:tcPr>
            <w:tcW w:w="1981" w:type="dxa"/>
            <w:gridSpan w:val="3"/>
            <w:tcBorders>
              <w:top w:val="nil"/>
              <w:left w:val="single" w:sz="4" w:space="0" w:color="auto"/>
              <w:bottom w:val="nil"/>
              <w:right w:val="single" w:sz="4" w:space="0" w:color="auto"/>
            </w:tcBorders>
            <w:hideMark/>
          </w:tcPr>
          <w:p w14:paraId="678A5513" w14:textId="77777777" w:rsidR="00115CAE" w:rsidRPr="00115CAE" w:rsidRDefault="00115CAE" w:rsidP="00115CAE">
            <w:pPr>
              <w:rPr>
                <w:ins w:id="197" w:author="NSB" w:date="2020-10-22T14:35:00Z"/>
                <w:rFonts w:eastAsia="宋体" w:cs="Arial"/>
                <w:sz w:val="16"/>
                <w:szCs w:val="16"/>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0EE9517" w14:textId="77777777" w:rsidR="00115CAE" w:rsidRPr="00115CAE" w:rsidRDefault="00115CAE" w:rsidP="00115CAE">
            <w:pPr>
              <w:keepNext/>
              <w:keepLines/>
              <w:spacing w:after="0" w:line="256" w:lineRule="auto"/>
              <w:rPr>
                <w:ins w:id="198" w:author="NSB" w:date="2020-10-22T14:35:00Z"/>
                <w:rFonts w:ascii="Arial" w:eastAsia="宋体" w:hAnsi="Arial"/>
                <w:sz w:val="16"/>
                <w:szCs w:val="16"/>
                <w:lang w:val="en-US"/>
              </w:rPr>
            </w:pPr>
            <w:ins w:id="199" w:author="NSB" w:date="2020-10-22T14:35: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1BDA6F5F" w14:textId="77777777" w:rsidR="00115CAE" w:rsidRPr="00115CAE" w:rsidRDefault="00115CAE" w:rsidP="00115CAE">
            <w:pPr>
              <w:rPr>
                <w:ins w:id="200" w:author="NSB" w:date="2020-10-22T14:35: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5EF4516" w14:textId="77777777" w:rsidR="00115CAE" w:rsidRPr="00115CAE" w:rsidRDefault="00115CAE" w:rsidP="00115CAE">
            <w:pPr>
              <w:keepNext/>
              <w:keepLines/>
              <w:spacing w:after="0" w:line="256" w:lineRule="auto"/>
              <w:jc w:val="center"/>
              <w:rPr>
                <w:ins w:id="201" w:author="NSB" w:date="2020-10-22T14:35:00Z"/>
                <w:rFonts w:ascii="Arial" w:eastAsia="宋体" w:hAnsi="Arial" w:cs="Arial"/>
                <w:sz w:val="16"/>
                <w:szCs w:val="16"/>
              </w:rPr>
            </w:pPr>
            <w:ins w:id="202" w:author="NSB" w:date="2020-10-22T14:35:00Z">
              <w:r w:rsidRPr="00115CAE">
                <w:rPr>
                  <w:rFonts w:ascii="Arial" w:eastAsia="宋体" w:hAnsi="Arial" w:cs="Arial"/>
                  <w:sz w:val="16"/>
                  <w:szCs w:val="16"/>
                </w:rPr>
                <w:t xml:space="preserve">10: </w:t>
              </w:r>
              <w:proofErr w:type="spellStart"/>
              <w:proofErr w:type="gramStart"/>
              <w:r w:rsidRPr="00115CAE">
                <w:rPr>
                  <w:rFonts w:ascii="Arial" w:eastAsia="宋体" w:hAnsi="Arial" w:cs="Arial"/>
                  <w:sz w:val="16"/>
                  <w:szCs w:val="16"/>
                  <w:lang w:val="de-DE"/>
                </w:rPr>
                <w:t>N</w:t>
              </w:r>
              <w:r w:rsidRPr="00115CAE">
                <w:rPr>
                  <w:rFonts w:ascii="Arial" w:eastAsia="宋体" w:hAnsi="Arial" w:cs="Arial"/>
                  <w:sz w:val="16"/>
                  <w:szCs w:val="16"/>
                  <w:vertAlign w:val="subscript"/>
                  <w:lang w:val="de-DE"/>
                </w:rPr>
                <w:t>RB,c</w:t>
              </w:r>
              <w:proofErr w:type="spellEnd"/>
              <w:proofErr w:type="gramEnd"/>
              <w:r w:rsidRPr="00115CAE">
                <w:rPr>
                  <w:rFonts w:ascii="Arial" w:eastAsia="宋体" w:hAnsi="Arial" w:cs="Arial"/>
                  <w:sz w:val="16"/>
                  <w:szCs w:val="16"/>
                  <w:lang w:val="de-DE"/>
                </w:rPr>
                <w:t xml:space="preserve"> = 52</w:t>
              </w:r>
            </w:ins>
          </w:p>
        </w:tc>
      </w:tr>
      <w:tr w:rsidR="00115CAE" w:rsidRPr="00115CAE" w14:paraId="26570726" w14:textId="77777777" w:rsidTr="00784930">
        <w:trPr>
          <w:jc w:val="center"/>
          <w:ins w:id="203" w:author="NSB" w:date="2020-10-22T14:35:00Z"/>
        </w:trPr>
        <w:tc>
          <w:tcPr>
            <w:tcW w:w="1981" w:type="dxa"/>
            <w:gridSpan w:val="3"/>
            <w:tcBorders>
              <w:top w:val="nil"/>
              <w:left w:val="single" w:sz="4" w:space="0" w:color="auto"/>
              <w:bottom w:val="single" w:sz="4" w:space="0" w:color="auto"/>
              <w:right w:val="single" w:sz="4" w:space="0" w:color="auto"/>
            </w:tcBorders>
            <w:hideMark/>
          </w:tcPr>
          <w:p w14:paraId="3E9B8375" w14:textId="77777777" w:rsidR="00115CAE" w:rsidRPr="00115CAE" w:rsidRDefault="00115CAE" w:rsidP="00115CAE">
            <w:pPr>
              <w:rPr>
                <w:ins w:id="204" w:author="NSB" w:date="2020-10-22T14:35:00Z"/>
                <w:rFonts w:eastAsia="宋体" w:cs="Arial"/>
                <w:sz w:val="16"/>
                <w:szCs w:val="16"/>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F0EF837" w14:textId="77777777" w:rsidR="00115CAE" w:rsidRPr="00115CAE" w:rsidRDefault="00115CAE" w:rsidP="00115CAE">
            <w:pPr>
              <w:keepNext/>
              <w:keepLines/>
              <w:spacing w:after="0" w:line="256" w:lineRule="auto"/>
              <w:rPr>
                <w:ins w:id="205" w:author="NSB" w:date="2020-10-22T14:35:00Z"/>
                <w:rFonts w:ascii="Arial" w:eastAsia="宋体" w:hAnsi="Arial"/>
                <w:sz w:val="16"/>
                <w:szCs w:val="16"/>
                <w:lang w:val="en-US"/>
              </w:rPr>
            </w:pPr>
            <w:ins w:id="206" w:author="NSB" w:date="2020-10-22T14:35: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2C555895" w14:textId="77777777" w:rsidR="00115CAE" w:rsidRPr="00115CAE" w:rsidRDefault="00115CAE" w:rsidP="00115CAE">
            <w:pPr>
              <w:rPr>
                <w:ins w:id="207" w:author="NSB" w:date="2020-10-22T14:35:00Z"/>
                <w:rFonts w:eastAsia="宋体"/>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13416AE" w14:textId="77777777" w:rsidR="00115CAE" w:rsidRPr="00115CAE" w:rsidRDefault="00115CAE" w:rsidP="00115CAE">
            <w:pPr>
              <w:keepNext/>
              <w:keepLines/>
              <w:spacing w:after="0" w:line="256" w:lineRule="auto"/>
              <w:jc w:val="center"/>
              <w:rPr>
                <w:ins w:id="208" w:author="NSB" w:date="2020-10-22T14:35:00Z"/>
                <w:rFonts w:ascii="Arial" w:eastAsia="宋体" w:hAnsi="Arial" w:cs="Arial"/>
                <w:sz w:val="16"/>
                <w:szCs w:val="16"/>
              </w:rPr>
            </w:pPr>
            <w:ins w:id="209" w:author="NSB" w:date="2020-10-22T14:35:00Z">
              <w:r w:rsidRPr="00115CAE">
                <w:rPr>
                  <w:rFonts w:ascii="Arial" w:eastAsia="宋体" w:hAnsi="Arial" w:cs="Arial"/>
                  <w:sz w:val="16"/>
                  <w:szCs w:val="16"/>
                </w:rPr>
                <w:t xml:space="preserve">40: </w:t>
              </w:r>
              <w:proofErr w:type="spellStart"/>
              <w:proofErr w:type="gramStart"/>
              <w:r w:rsidRPr="00115CAE">
                <w:rPr>
                  <w:rFonts w:ascii="Arial" w:eastAsia="宋体" w:hAnsi="Arial" w:cs="Arial"/>
                  <w:sz w:val="16"/>
                  <w:szCs w:val="16"/>
                  <w:lang w:val="de-DE"/>
                </w:rPr>
                <w:t>N</w:t>
              </w:r>
              <w:r w:rsidRPr="00115CAE">
                <w:rPr>
                  <w:rFonts w:ascii="Arial" w:eastAsia="宋体" w:hAnsi="Arial" w:cs="Arial"/>
                  <w:sz w:val="16"/>
                  <w:szCs w:val="16"/>
                  <w:vertAlign w:val="subscript"/>
                  <w:lang w:val="de-DE"/>
                </w:rPr>
                <w:t>RB,c</w:t>
              </w:r>
              <w:proofErr w:type="spellEnd"/>
              <w:proofErr w:type="gramEnd"/>
              <w:r w:rsidRPr="00115CAE">
                <w:rPr>
                  <w:rFonts w:ascii="Arial" w:eastAsia="宋体" w:hAnsi="Arial" w:cs="Arial"/>
                  <w:sz w:val="16"/>
                  <w:szCs w:val="16"/>
                  <w:lang w:val="de-DE"/>
                </w:rPr>
                <w:t xml:space="preserve"> = 106</w:t>
              </w:r>
            </w:ins>
          </w:p>
        </w:tc>
      </w:tr>
      <w:tr w:rsidR="00115CAE" w:rsidRPr="00115CAE" w14:paraId="3B97EAAF" w14:textId="77777777" w:rsidTr="00784930">
        <w:trPr>
          <w:jc w:val="center"/>
          <w:ins w:id="210"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73BA12E5" w14:textId="77777777" w:rsidR="00115CAE" w:rsidRPr="00115CAE" w:rsidRDefault="00115CAE" w:rsidP="00115CAE">
            <w:pPr>
              <w:keepNext/>
              <w:keepLines/>
              <w:spacing w:after="0" w:line="256" w:lineRule="auto"/>
              <w:rPr>
                <w:ins w:id="211" w:author="NSB" w:date="2020-10-22T14:35:00Z"/>
                <w:rFonts w:ascii="Arial" w:eastAsia="宋体" w:hAnsi="Arial"/>
                <w:sz w:val="16"/>
                <w:szCs w:val="16"/>
              </w:rPr>
            </w:pPr>
            <w:ins w:id="212" w:author="NSB" w:date="2020-10-22T14:35:00Z">
              <w:r w:rsidRPr="00115CAE">
                <w:rPr>
                  <w:rFonts w:ascii="Arial" w:eastAsia="宋体" w:hAnsi="Arial"/>
                  <w:sz w:val="16"/>
                  <w:szCs w:val="16"/>
                  <w:lang w:val="en-US"/>
                </w:rPr>
                <w:t>Downlink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4473D014" w14:textId="77777777" w:rsidR="00115CAE" w:rsidRPr="00115CAE" w:rsidRDefault="00115CAE" w:rsidP="00115CAE">
            <w:pPr>
              <w:keepNext/>
              <w:keepLines/>
              <w:spacing w:after="0" w:line="256" w:lineRule="auto"/>
              <w:jc w:val="center"/>
              <w:rPr>
                <w:ins w:id="213"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A0276E5" w14:textId="77777777" w:rsidR="00115CAE" w:rsidRPr="00115CAE" w:rsidRDefault="00115CAE" w:rsidP="00115CAE">
            <w:pPr>
              <w:keepNext/>
              <w:keepLines/>
              <w:spacing w:after="0" w:line="256" w:lineRule="auto"/>
              <w:jc w:val="center"/>
              <w:rPr>
                <w:ins w:id="214" w:author="NSB" w:date="2020-10-22T14:35:00Z"/>
                <w:rFonts w:ascii="Arial" w:eastAsia="宋体" w:hAnsi="Arial" w:cs="Arial"/>
                <w:sz w:val="16"/>
                <w:szCs w:val="16"/>
              </w:rPr>
            </w:pPr>
            <w:ins w:id="215" w:author="NSB" w:date="2020-10-22T14:35:00Z">
              <w:r w:rsidRPr="00115CAE">
                <w:rPr>
                  <w:rFonts w:ascii="Arial" w:eastAsia="宋体" w:hAnsi="Arial" w:cs="Arial"/>
                  <w:sz w:val="16"/>
                  <w:szCs w:val="16"/>
                </w:rPr>
                <w:t>DLBWP.0.1</w:t>
              </w:r>
            </w:ins>
          </w:p>
        </w:tc>
      </w:tr>
      <w:tr w:rsidR="00115CAE" w:rsidRPr="00115CAE" w14:paraId="5BA12DC9" w14:textId="77777777" w:rsidTr="00784930">
        <w:trPr>
          <w:jc w:val="center"/>
          <w:ins w:id="216"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4E131DF4" w14:textId="77777777" w:rsidR="00115CAE" w:rsidRPr="00115CAE" w:rsidRDefault="00115CAE" w:rsidP="00115CAE">
            <w:pPr>
              <w:keepNext/>
              <w:keepLines/>
              <w:spacing w:after="0" w:line="256" w:lineRule="auto"/>
              <w:rPr>
                <w:ins w:id="217" w:author="NSB" w:date="2020-10-22T14:35:00Z"/>
                <w:rFonts w:ascii="Arial" w:eastAsia="宋体" w:hAnsi="Arial"/>
                <w:sz w:val="16"/>
                <w:szCs w:val="16"/>
                <w:lang w:val="en-US"/>
              </w:rPr>
            </w:pPr>
            <w:ins w:id="218" w:author="NSB" w:date="2020-10-22T14:35:00Z">
              <w:r w:rsidRPr="00115CAE">
                <w:rPr>
                  <w:rFonts w:ascii="Arial" w:eastAsia="宋体" w:hAnsi="Arial"/>
                  <w:sz w:val="16"/>
                  <w:szCs w:val="16"/>
                  <w:lang w:val="en-US"/>
                </w:rPr>
                <w:t>Downlink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4E710670" w14:textId="77777777" w:rsidR="00115CAE" w:rsidRPr="00115CAE" w:rsidRDefault="00115CAE" w:rsidP="00115CAE">
            <w:pPr>
              <w:keepNext/>
              <w:keepLines/>
              <w:spacing w:after="0" w:line="256" w:lineRule="auto"/>
              <w:jc w:val="center"/>
              <w:rPr>
                <w:ins w:id="219"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110C6A2" w14:textId="77777777" w:rsidR="00115CAE" w:rsidRPr="00115CAE" w:rsidRDefault="00115CAE" w:rsidP="00115CAE">
            <w:pPr>
              <w:keepNext/>
              <w:keepLines/>
              <w:spacing w:after="0" w:line="256" w:lineRule="auto"/>
              <w:jc w:val="center"/>
              <w:rPr>
                <w:ins w:id="220" w:author="NSB" w:date="2020-10-22T14:35:00Z"/>
                <w:rFonts w:ascii="Arial" w:eastAsia="宋体" w:hAnsi="Arial" w:cs="Arial"/>
                <w:sz w:val="16"/>
                <w:szCs w:val="16"/>
              </w:rPr>
            </w:pPr>
            <w:ins w:id="221" w:author="NSB" w:date="2020-10-22T14:35:00Z">
              <w:r w:rsidRPr="00115CAE">
                <w:rPr>
                  <w:rFonts w:ascii="Arial" w:eastAsia="宋体" w:hAnsi="Arial" w:cs="Arial"/>
                  <w:sz w:val="16"/>
                  <w:szCs w:val="16"/>
                </w:rPr>
                <w:t>DLBWP.1.1</w:t>
              </w:r>
            </w:ins>
          </w:p>
        </w:tc>
      </w:tr>
      <w:tr w:rsidR="00115CAE" w:rsidRPr="00115CAE" w14:paraId="4117A656" w14:textId="77777777" w:rsidTr="00784930">
        <w:trPr>
          <w:jc w:val="center"/>
          <w:ins w:id="222"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5166584D" w14:textId="77777777" w:rsidR="00115CAE" w:rsidRPr="00115CAE" w:rsidRDefault="00115CAE" w:rsidP="00115CAE">
            <w:pPr>
              <w:keepNext/>
              <w:keepLines/>
              <w:spacing w:after="0" w:line="256" w:lineRule="auto"/>
              <w:rPr>
                <w:ins w:id="223" w:author="NSB" w:date="2020-10-22T14:35:00Z"/>
                <w:rFonts w:ascii="Arial" w:eastAsia="宋体" w:hAnsi="Arial"/>
                <w:sz w:val="16"/>
                <w:szCs w:val="16"/>
                <w:lang w:val="en-US"/>
              </w:rPr>
            </w:pPr>
            <w:ins w:id="224" w:author="NSB" w:date="2020-10-22T14:35:00Z">
              <w:r w:rsidRPr="00115CAE">
                <w:rPr>
                  <w:rFonts w:ascii="Arial" w:eastAsia="宋体" w:hAnsi="Arial"/>
                  <w:sz w:val="16"/>
                  <w:szCs w:val="16"/>
                  <w:lang w:val="en-US"/>
                </w:rPr>
                <w:t>Uplink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5E566B78" w14:textId="77777777" w:rsidR="00115CAE" w:rsidRPr="00115CAE" w:rsidRDefault="00115CAE" w:rsidP="00115CAE">
            <w:pPr>
              <w:keepNext/>
              <w:keepLines/>
              <w:spacing w:after="0" w:line="256" w:lineRule="auto"/>
              <w:jc w:val="center"/>
              <w:rPr>
                <w:ins w:id="225"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465D135" w14:textId="77777777" w:rsidR="00115CAE" w:rsidRPr="00115CAE" w:rsidRDefault="00115CAE" w:rsidP="00115CAE">
            <w:pPr>
              <w:keepNext/>
              <w:keepLines/>
              <w:spacing w:after="0" w:line="256" w:lineRule="auto"/>
              <w:jc w:val="center"/>
              <w:rPr>
                <w:ins w:id="226" w:author="NSB" w:date="2020-10-22T14:35:00Z"/>
                <w:rFonts w:ascii="Arial" w:eastAsia="宋体" w:hAnsi="Arial" w:cs="Arial"/>
                <w:sz w:val="16"/>
                <w:szCs w:val="16"/>
              </w:rPr>
            </w:pPr>
            <w:ins w:id="227" w:author="NSB" w:date="2020-10-22T14:35:00Z">
              <w:r w:rsidRPr="00115CAE">
                <w:rPr>
                  <w:rFonts w:ascii="Arial" w:eastAsia="宋体" w:hAnsi="Arial" w:cs="Arial"/>
                  <w:sz w:val="16"/>
                  <w:szCs w:val="16"/>
                </w:rPr>
                <w:t>ULBWP.0.1</w:t>
              </w:r>
            </w:ins>
          </w:p>
        </w:tc>
      </w:tr>
      <w:tr w:rsidR="00115CAE" w:rsidRPr="00115CAE" w14:paraId="7BDBDFD6" w14:textId="77777777" w:rsidTr="00784930">
        <w:trPr>
          <w:jc w:val="center"/>
          <w:ins w:id="228"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4355010A" w14:textId="77777777" w:rsidR="00115CAE" w:rsidRPr="00115CAE" w:rsidRDefault="00115CAE" w:rsidP="00115CAE">
            <w:pPr>
              <w:keepNext/>
              <w:keepLines/>
              <w:spacing w:after="0" w:line="256" w:lineRule="auto"/>
              <w:rPr>
                <w:ins w:id="229" w:author="NSB" w:date="2020-10-22T14:35:00Z"/>
                <w:rFonts w:ascii="Arial" w:eastAsia="宋体" w:hAnsi="Arial"/>
                <w:sz w:val="16"/>
                <w:szCs w:val="16"/>
                <w:lang w:val="en-US"/>
              </w:rPr>
            </w:pPr>
            <w:ins w:id="230" w:author="NSB" w:date="2020-10-22T14:35:00Z">
              <w:r w:rsidRPr="00115CAE">
                <w:rPr>
                  <w:rFonts w:ascii="Arial" w:eastAsia="宋体" w:hAnsi="Arial"/>
                  <w:sz w:val="16"/>
                  <w:szCs w:val="16"/>
                  <w:lang w:val="en-US"/>
                </w:rPr>
                <w:t>Uplink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2F15C7A2" w14:textId="77777777" w:rsidR="00115CAE" w:rsidRPr="00115CAE" w:rsidRDefault="00115CAE" w:rsidP="00115CAE">
            <w:pPr>
              <w:keepNext/>
              <w:keepLines/>
              <w:spacing w:after="0" w:line="256" w:lineRule="auto"/>
              <w:jc w:val="center"/>
              <w:rPr>
                <w:ins w:id="231"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1985403" w14:textId="77777777" w:rsidR="00115CAE" w:rsidRPr="00115CAE" w:rsidRDefault="00115CAE" w:rsidP="00115CAE">
            <w:pPr>
              <w:keepNext/>
              <w:keepLines/>
              <w:spacing w:after="0" w:line="256" w:lineRule="auto"/>
              <w:jc w:val="center"/>
              <w:rPr>
                <w:ins w:id="232" w:author="NSB" w:date="2020-10-22T14:35:00Z"/>
                <w:rFonts w:ascii="Arial" w:eastAsia="宋体" w:hAnsi="Arial" w:cs="Arial"/>
                <w:sz w:val="16"/>
                <w:szCs w:val="16"/>
              </w:rPr>
            </w:pPr>
            <w:ins w:id="233" w:author="NSB" w:date="2020-10-22T14:35:00Z">
              <w:r w:rsidRPr="00115CAE">
                <w:rPr>
                  <w:rFonts w:ascii="Arial" w:eastAsia="宋体" w:hAnsi="Arial" w:cs="Arial"/>
                  <w:sz w:val="16"/>
                  <w:szCs w:val="16"/>
                </w:rPr>
                <w:t>ULBWP.1.1</w:t>
              </w:r>
            </w:ins>
          </w:p>
        </w:tc>
      </w:tr>
      <w:tr w:rsidR="00115CAE" w:rsidRPr="00115CAE" w14:paraId="596C956C" w14:textId="77777777" w:rsidTr="00784930">
        <w:trPr>
          <w:trHeight w:val="60"/>
          <w:jc w:val="center"/>
          <w:ins w:id="234" w:author="NSB" w:date="2020-10-22T14:35:00Z"/>
        </w:trPr>
        <w:tc>
          <w:tcPr>
            <w:tcW w:w="1897" w:type="dxa"/>
            <w:gridSpan w:val="2"/>
            <w:tcBorders>
              <w:top w:val="single" w:sz="4" w:space="0" w:color="auto"/>
              <w:left w:val="single" w:sz="4" w:space="0" w:color="auto"/>
              <w:bottom w:val="nil"/>
              <w:right w:val="single" w:sz="4" w:space="0" w:color="auto"/>
            </w:tcBorders>
            <w:hideMark/>
          </w:tcPr>
          <w:p w14:paraId="3D27128C" w14:textId="77777777" w:rsidR="00115CAE" w:rsidRPr="00115CAE" w:rsidRDefault="00115CAE" w:rsidP="00115CAE">
            <w:pPr>
              <w:keepNext/>
              <w:keepLines/>
              <w:spacing w:after="0" w:line="256" w:lineRule="auto"/>
              <w:rPr>
                <w:ins w:id="235" w:author="NSB" w:date="2020-10-22T14:35:00Z"/>
                <w:rFonts w:ascii="Arial" w:eastAsia="宋体" w:hAnsi="Arial"/>
                <w:sz w:val="16"/>
                <w:szCs w:val="16"/>
                <w:lang w:val="en-US"/>
              </w:rPr>
            </w:pPr>
            <w:ins w:id="236" w:author="NSB" w:date="2020-10-22T14:35:00Z">
              <w:r w:rsidRPr="00115CAE">
                <w:rPr>
                  <w:rFonts w:ascii="Arial" w:eastAsia="宋体" w:hAnsi="Arial"/>
                  <w:sz w:val="16"/>
                  <w:szCs w:val="16"/>
                  <w:lang w:val="en-US"/>
                </w:rPr>
                <w:t>TRS configuration</w:t>
              </w:r>
            </w:ins>
          </w:p>
        </w:tc>
        <w:tc>
          <w:tcPr>
            <w:tcW w:w="1895" w:type="dxa"/>
            <w:gridSpan w:val="3"/>
            <w:tcBorders>
              <w:top w:val="single" w:sz="4" w:space="0" w:color="auto"/>
              <w:left w:val="single" w:sz="4" w:space="0" w:color="auto"/>
              <w:bottom w:val="single" w:sz="4" w:space="0" w:color="auto"/>
              <w:right w:val="single" w:sz="4" w:space="0" w:color="auto"/>
            </w:tcBorders>
            <w:hideMark/>
          </w:tcPr>
          <w:p w14:paraId="1EFF5DCD" w14:textId="77777777" w:rsidR="00115CAE" w:rsidRPr="00115CAE" w:rsidRDefault="00115CAE" w:rsidP="00115CAE">
            <w:pPr>
              <w:keepNext/>
              <w:keepLines/>
              <w:spacing w:after="0" w:line="256" w:lineRule="auto"/>
              <w:rPr>
                <w:ins w:id="237" w:author="NSB" w:date="2020-10-22T14:35:00Z"/>
                <w:rFonts w:ascii="Arial" w:eastAsia="宋体" w:hAnsi="Arial"/>
                <w:sz w:val="16"/>
                <w:szCs w:val="16"/>
                <w:lang w:val="en-US"/>
              </w:rPr>
            </w:pPr>
            <w:ins w:id="238"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tcPr>
          <w:p w14:paraId="45BE4C40" w14:textId="77777777" w:rsidR="00115CAE" w:rsidRPr="00115CAE" w:rsidRDefault="00115CAE" w:rsidP="00115CAE">
            <w:pPr>
              <w:keepNext/>
              <w:keepLines/>
              <w:spacing w:after="0" w:line="256" w:lineRule="auto"/>
              <w:jc w:val="center"/>
              <w:rPr>
                <w:ins w:id="239" w:author="NSB" w:date="2020-10-22T14:35:00Z"/>
                <w:rFonts w:ascii="Arial" w:eastAsia="宋体" w:hAnsi="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08017BB" w14:textId="77777777" w:rsidR="00115CAE" w:rsidRPr="00115CAE" w:rsidRDefault="00115CAE" w:rsidP="00115CAE">
            <w:pPr>
              <w:keepNext/>
              <w:keepLines/>
              <w:spacing w:after="0" w:line="256" w:lineRule="auto"/>
              <w:jc w:val="center"/>
              <w:rPr>
                <w:ins w:id="240" w:author="NSB" w:date="2020-10-22T14:35:00Z"/>
                <w:rFonts w:ascii="Arial" w:eastAsia="宋体" w:hAnsi="Arial"/>
                <w:bCs/>
                <w:sz w:val="16"/>
                <w:szCs w:val="16"/>
              </w:rPr>
            </w:pPr>
            <w:ins w:id="241" w:author="NSB" w:date="2020-10-22T14:35:00Z">
              <w:r w:rsidRPr="00115CAE">
                <w:rPr>
                  <w:rFonts w:ascii="Arial" w:eastAsia="宋体" w:hAnsi="Arial"/>
                  <w:bCs/>
                  <w:sz w:val="16"/>
                  <w:szCs w:val="16"/>
                </w:rPr>
                <w:t>TRS.1.1 FDD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3D1B2AAA" w14:textId="77777777" w:rsidR="00115CAE" w:rsidRPr="00115CAE" w:rsidRDefault="00115CAE" w:rsidP="00115CAE">
            <w:pPr>
              <w:keepNext/>
              <w:keepLines/>
              <w:spacing w:after="0" w:line="256" w:lineRule="auto"/>
              <w:jc w:val="center"/>
              <w:rPr>
                <w:ins w:id="242" w:author="NSB" w:date="2020-10-22T14:35:00Z"/>
                <w:rFonts w:ascii="Arial" w:eastAsia="宋体" w:hAnsi="Arial" w:cs="Arial"/>
                <w:sz w:val="16"/>
                <w:szCs w:val="16"/>
              </w:rPr>
            </w:pPr>
            <w:ins w:id="243" w:author="NSB" w:date="2020-10-22T14:35:00Z">
              <w:r w:rsidRPr="00115CAE">
                <w:rPr>
                  <w:rFonts w:ascii="Arial" w:eastAsia="宋体" w:hAnsi="Arial" w:cs="Arial"/>
                  <w:sz w:val="16"/>
                  <w:szCs w:val="16"/>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56408B68" w14:textId="77777777" w:rsidR="00115CAE" w:rsidRPr="00115CAE" w:rsidRDefault="00115CAE" w:rsidP="00115CAE">
            <w:pPr>
              <w:keepNext/>
              <w:keepLines/>
              <w:spacing w:after="0" w:line="256" w:lineRule="auto"/>
              <w:jc w:val="center"/>
              <w:rPr>
                <w:ins w:id="244" w:author="NSB" w:date="2020-10-22T14:35:00Z"/>
                <w:rFonts w:ascii="Arial" w:eastAsia="宋体" w:hAnsi="Arial"/>
                <w:bCs/>
                <w:sz w:val="16"/>
                <w:szCs w:val="16"/>
              </w:rPr>
            </w:pPr>
            <w:ins w:id="245" w:author="NSB" w:date="2020-10-22T14:35:00Z">
              <w:r w:rsidRPr="00115CAE">
                <w:rPr>
                  <w:rFonts w:ascii="Arial" w:eastAsia="宋体" w:hAnsi="Arial"/>
                  <w:bCs/>
                  <w:sz w:val="16"/>
                  <w:szCs w:val="16"/>
                </w:rPr>
                <w:t>TRS.1.1 FDD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0530F1D9" w14:textId="77777777" w:rsidR="00115CAE" w:rsidRPr="00115CAE" w:rsidRDefault="00115CAE" w:rsidP="00115CAE">
            <w:pPr>
              <w:keepNext/>
              <w:keepLines/>
              <w:spacing w:after="0" w:line="256" w:lineRule="auto"/>
              <w:jc w:val="center"/>
              <w:rPr>
                <w:ins w:id="246" w:author="NSB" w:date="2020-10-22T14:35:00Z"/>
                <w:rFonts w:ascii="Arial" w:eastAsia="宋体" w:hAnsi="Arial" w:cs="Arial"/>
                <w:sz w:val="16"/>
                <w:szCs w:val="16"/>
              </w:rPr>
            </w:pPr>
            <w:ins w:id="247" w:author="NSB" w:date="2020-10-22T14:35:00Z">
              <w:r w:rsidRPr="00115CAE">
                <w:rPr>
                  <w:rFonts w:ascii="Arial" w:eastAsia="宋体" w:hAnsi="Arial" w:cs="Arial"/>
                  <w:sz w:val="16"/>
                  <w:szCs w:val="16"/>
                </w:rPr>
                <w:t>NA</w:t>
              </w:r>
            </w:ins>
          </w:p>
        </w:tc>
        <w:tc>
          <w:tcPr>
            <w:tcW w:w="781" w:type="dxa"/>
            <w:tcBorders>
              <w:top w:val="single" w:sz="4" w:space="0" w:color="auto"/>
              <w:left w:val="single" w:sz="4" w:space="0" w:color="auto"/>
              <w:bottom w:val="single" w:sz="4" w:space="0" w:color="auto"/>
              <w:right w:val="single" w:sz="4" w:space="0" w:color="auto"/>
            </w:tcBorders>
            <w:hideMark/>
          </w:tcPr>
          <w:p w14:paraId="41BAB5DF" w14:textId="77777777" w:rsidR="00115CAE" w:rsidRPr="00115CAE" w:rsidRDefault="00115CAE" w:rsidP="00115CAE">
            <w:pPr>
              <w:keepNext/>
              <w:keepLines/>
              <w:spacing w:after="0" w:line="256" w:lineRule="auto"/>
              <w:jc w:val="center"/>
              <w:rPr>
                <w:ins w:id="248" w:author="NSB" w:date="2020-10-22T14:35:00Z"/>
                <w:rFonts w:ascii="Arial" w:eastAsia="宋体" w:hAnsi="Arial"/>
                <w:bCs/>
                <w:sz w:val="16"/>
                <w:szCs w:val="16"/>
              </w:rPr>
            </w:pPr>
            <w:ins w:id="249" w:author="NSB" w:date="2020-10-22T14:35:00Z">
              <w:r w:rsidRPr="00115CAE">
                <w:rPr>
                  <w:rFonts w:ascii="Arial" w:eastAsia="宋体" w:hAnsi="Arial"/>
                  <w:bCs/>
                  <w:sz w:val="16"/>
                  <w:szCs w:val="16"/>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32E01403" w14:textId="77777777" w:rsidR="00115CAE" w:rsidRPr="00115CAE" w:rsidRDefault="00115CAE" w:rsidP="00115CAE">
            <w:pPr>
              <w:keepNext/>
              <w:keepLines/>
              <w:spacing w:after="0" w:line="256" w:lineRule="auto"/>
              <w:jc w:val="center"/>
              <w:rPr>
                <w:ins w:id="250" w:author="NSB" w:date="2020-10-22T14:35:00Z"/>
                <w:rFonts w:ascii="Arial" w:eastAsia="宋体" w:hAnsi="Arial" w:cs="Arial"/>
                <w:sz w:val="16"/>
                <w:szCs w:val="16"/>
              </w:rPr>
            </w:pPr>
            <w:ins w:id="251" w:author="NSB" w:date="2020-10-22T14:35:00Z">
              <w:r w:rsidRPr="00115CAE">
                <w:rPr>
                  <w:rFonts w:ascii="Arial" w:eastAsia="宋体" w:hAnsi="Arial" w:cs="Arial"/>
                  <w:sz w:val="16"/>
                  <w:szCs w:val="16"/>
                </w:rPr>
                <w:t>NA</w:t>
              </w:r>
            </w:ins>
          </w:p>
        </w:tc>
      </w:tr>
      <w:tr w:rsidR="00115CAE" w:rsidRPr="00115CAE" w14:paraId="771582D2" w14:textId="77777777" w:rsidTr="00784930">
        <w:trPr>
          <w:trHeight w:val="60"/>
          <w:jc w:val="center"/>
          <w:ins w:id="252" w:author="NSB" w:date="2020-10-22T14:35:00Z"/>
        </w:trPr>
        <w:tc>
          <w:tcPr>
            <w:tcW w:w="1897" w:type="dxa"/>
            <w:gridSpan w:val="2"/>
            <w:tcBorders>
              <w:top w:val="nil"/>
              <w:left w:val="single" w:sz="4" w:space="0" w:color="auto"/>
              <w:bottom w:val="nil"/>
              <w:right w:val="single" w:sz="4" w:space="0" w:color="auto"/>
            </w:tcBorders>
            <w:hideMark/>
          </w:tcPr>
          <w:p w14:paraId="35AD4460" w14:textId="77777777" w:rsidR="00115CAE" w:rsidRPr="00115CAE" w:rsidRDefault="00115CAE" w:rsidP="00115CAE">
            <w:pPr>
              <w:rPr>
                <w:ins w:id="253" w:author="NSB" w:date="2020-10-22T14:35:00Z"/>
                <w:rFonts w:eastAsia="宋体" w:cs="Arial"/>
                <w:sz w:val="16"/>
                <w:szCs w:val="16"/>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5324DF2E" w14:textId="77777777" w:rsidR="00115CAE" w:rsidRPr="00115CAE" w:rsidRDefault="00115CAE" w:rsidP="00115CAE">
            <w:pPr>
              <w:keepNext/>
              <w:keepLines/>
              <w:spacing w:after="0" w:line="256" w:lineRule="auto"/>
              <w:rPr>
                <w:ins w:id="254" w:author="NSB" w:date="2020-10-22T14:35:00Z"/>
                <w:rFonts w:ascii="Arial" w:eastAsia="宋体" w:hAnsi="Arial"/>
                <w:sz w:val="16"/>
                <w:szCs w:val="16"/>
                <w:lang w:val="en-US"/>
              </w:rPr>
            </w:pPr>
            <w:ins w:id="255" w:author="NSB" w:date="2020-10-22T14:35:00Z">
              <w:r w:rsidRPr="00115CAE">
                <w:rPr>
                  <w:rFonts w:ascii="Arial" w:eastAsia="宋体" w:hAnsi="Arial"/>
                  <w:sz w:val="16"/>
                  <w:szCs w:val="16"/>
                </w:rPr>
                <w:t>Config 2,5</w:t>
              </w:r>
            </w:ins>
          </w:p>
        </w:tc>
        <w:tc>
          <w:tcPr>
            <w:tcW w:w="1129" w:type="dxa"/>
            <w:tcBorders>
              <w:top w:val="single" w:sz="4" w:space="0" w:color="auto"/>
              <w:left w:val="single" w:sz="4" w:space="0" w:color="auto"/>
              <w:bottom w:val="single" w:sz="4" w:space="0" w:color="auto"/>
              <w:right w:val="single" w:sz="4" w:space="0" w:color="auto"/>
            </w:tcBorders>
          </w:tcPr>
          <w:p w14:paraId="4892CC6A" w14:textId="77777777" w:rsidR="00115CAE" w:rsidRPr="00115CAE" w:rsidRDefault="00115CAE" w:rsidP="00115CAE">
            <w:pPr>
              <w:keepNext/>
              <w:keepLines/>
              <w:spacing w:after="0" w:line="256" w:lineRule="auto"/>
              <w:jc w:val="center"/>
              <w:rPr>
                <w:ins w:id="256" w:author="NSB" w:date="2020-10-22T14:35:00Z"/>
                <w:rFonts w:ascii="Arial" w:eastAsia="宋体" w:hAnsi="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42B8DD24" w14:textId="77777777" w:rsidR="00115CAE" w:rsidRPr="00115CAE" w:rsidRDefault="00115CAE" w:rsidP="00115CAE">
            <w:pPr>
              <w:keepNext/>
              <w:keepLines/>
              <w:spacing w:after="0" w:line="256" w:lineRule="auto"/>
              <w:jc w:val="center"/>
              <w:rPr>
                <w:ins w:id="257" w:author="NSB" w:date="2020-10-22T14:35:00Z"/>
                <w:rFonts w:ascii="Arial" w:eastAsia="宋体" w:hAnsi="Arial"/>
                <w:bCs/>
                <w:sz w:val="16"/>
                <w:szCs w:val="16"/>
              </w:rPr>
            </w:pPr>
            <w:ins w:id="258" w:author="NSB" w:date="2020-10-22T14:35:00Z">
              <w:r w:rsidRPr="00115CAE">
                <w:rPr>
                  <w:rFonts w:ascii="Arial" w:eastAsia="宋体" w:hAnsi="Arial"/>
                  <w:bCs/>
                  <w:sz w:val="16"/>
                  <w:szCs w:val="16"/>
                </w:rPr>
                <w:t>TRS.1.1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490897BA" w14:textId="77777777" w:rsidR="00115CAE" w:rsidRPr="00115CAE" w:rsidRDefault="00115CAE" w:rsidP="00115CAE">
            <w:pPr>
              <w:keepNext/>
              <w:keepLines/>
              <w:spacing w:after="0" w:line="256" w:lineRule="auto"/>
              <w:jc w:val="center"/>
              <w:rPr>
                <w:ins w:id="259" w:author="NSB" w:date="2020-10-22T14:35:00Z"/>
                <w:rFonts w:ascii="Arial" w:eastAsia="宋体" w:hAnsi="Arial" w:cs="Arial"/>
                <w:sz w:val="16"/>
                <w:szCs w:val="16"/>
              </w:rPr>
            </w:pPr>
            <w:ins w:id="260" w:author="NSB" w:date="2020-10-22T14:35:00Z">
              <w:r w:rsidRPr="00115CAE">
                <w:rPr>
                  <w:rFonts w:ascii="Arial" w:eastAsia="宋体" w:hAnsi="Arial" w:cs="Arial"/>
                  <w:sz w:val="16"/>
                  <w:szCs w:val="16"/>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69B198C1" w14:textId="77777777" w:rsidR="00115CAE" w:rsidRPr="00115CAE" w:rsidRDefault="00115CAE" w:rsidP="00115CAE">
            <w:pPr>
              <w:keepNext/>
              <w:keepLines/>
              <w:spacing w:after="0" w:line="256" w:lineRule="auto"/>
              <w:jc w:val="center"/>
              <w:rPr>
                <w:ins w:id="261" w:author="NSB" w:date="2020-10-22T14:35:00Z"/>
                <w:rFonts w:ascii="Arial" w:eastAsia="宋体" w:hAnsi="Arial"/>
                <w:bCs/>
                <w:sz w:val="16"/>
                <w:szCs w:val="16"/>
              </w:rPr>
            </w:pPr>
            <w:ins w:id="262" w:author="NSB" w:date="2020-10-22T14:35:00Z">
              <w:r w:rsidRPr="00115CAE">
                <w:rPr>
                  <w:rFonts w:ascii="Arial" w:eastAsia="宋体" w:hAnsi="Arial"/>
                  <w:bCs/>
                  <w:sz w:val="16"/>
                  <w:szCs w:val="16"/>
                </w:rPr>
                <w:t>TRS.1.1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5D3E0A50" w14:textId="77777777" w:rsidR="00115CAE" w:rsidRPr="00115CAE" w:rsidRDefault="00115CAE" w:rsidP="00115CAE">
            <w:pPr>
              <w:keepNext/>
              <w:keepLines/>
              <w:spacing w:after="0" w:line="256" w:lineRule="auto"/>
              <w:jc w:val="center"/>
              <w:rPr>
                <w:ins w:id="263" w:author="NSB" w:date="2020-10-22T14:35:00Z"/>
                <w:rFonts w:ascii="Arial" w:eastAsia="宋体" w:hAnsi="Arial" w:cs="Arial"/>
                <w:sz w:val="16"/>
                <w:szCs w:val="16"/>
              </w:rPr>
            </w:pPr>
            <w:ins w:id="264" w:author="NSB" w:date="2020-10-22T14:35:00Z">
              <w:r w:rsidRPr="00115CAE">
                <w:rPr>
                  <w:rFonts w:ascii="Arial" w:eastAsia="宋体" w:hAnsi="Arial" w:cs="Arial"/>
                  <w:sz w:val="16"/>
                  <w:szCs w:val="16"/>
                </w:rPr>
                <w:t>NA</w:t>
              </w:r>
            </w:ins>
          </w:p>
        </w:tc>
        <w:tc>
          <w:tcPr>
            <w:tcW w:w="781" w:type="dxa"/>
            <w:tcBorders>
              <w:top w:val="single" w:sz="4" w:space="0" w:color="auto"/>
              <w:left w:val="single" w:sz="4" w:space="0" w:color="auto"/>
              <w:bottom w:val="single" w:sz="4" w:space="0" w:color="auto"/>
              <w:right w:val="single" w:sz="4" w:space="0" w:color="auto"/>
            </w:tcBorders>
            <w:hideMark/>
          </w:tcPr>
          <w:p w14:paraId="301E95FA" w14:textId="77777777" w:rsidR="00115CAE" w:rsidRPr="00115CAE" w:rsidRDefault="00115CAE" w:rsidP="00115CAE">
            <w:pPr>
              <w:keepNext/>
              <w:keepLines/>
              <w:spacing w:after="0" w:line="256" w:lineRule="auto"/>
              <w:jc w:val="center"/>
              <w:rPr>
                <w:ins w:id="265" w:author="NSB" w:date="2020-10-22T14:35:00Z"/>
                <w:rFonts w:ascii="Arial" w:eastAsia="宋体" w:hAnsi="Arial"/>
                <w:bCs/>
                <w:sz w:val="16"/>
                <w:szCs w:val="16"/>
              </w:rPr>
            </w:pPr>
            <w:ins w:id="266" w:author="NSB" w:date="2020-10-22T14:35:00Z">
              <w:r w:rsidRPr="00115CAE">
                <w:rPr>
                  <w:rFonts w:ascii="Arial" w:eastAsia="宋体" w:hAnsi="Arial"/>
                  <w:bCs/>
                  <w:sz w:val="16"/>
                  <w:szCs w:val="16"/>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206C556A" w14:textId="77777777" w:rsidR="00115CAE" w:rsidRPr="00115CAE" w:rsidRDefault="00115CAE" w:rsidP="00115CAE">
            <w:pPr>
              <w:keepNext/>
              <w:keepLines/>
              <w:spacing w:after="0" w:line="256" w:lineRule="auto"/>
              <w:jc w:val="center"/>
              <w:rPr>
                <w:ins w:id="267" w:author="NSB" w:date="2020-10-22T14:35:00Z"/>
                <w:rFonts w:ascii="Arial" w:eastAsia="宋体" w:hAnsi="Arial" w:cs="Arial"/>
                <w:sz w:val="16"/>
                <w:szCs w:val="16"/>
              </w:rPr>
            </w:pPr>
            <w:ins w:id="268" w:author="NSB" w:date="2020-10-22T14:35:00Z">
              <w:r w:rsidRPr="00115CAE">
                <w:rPr>
                  <w:rFonts w:ascii="Arial" w:eastAsia="宋体" w:hAnsi="Arial" w:cs="Arial"/>
                  <w:sz w:val="16"/>
                  <w:szCs w:val="16"/>
                </w:rPr>
                <w:t>NA</w:t>
              </w:r>
            </w:ins>
          </w:p>
        </w:tc>
      </w:tr>
      <w:tr w:rsidR="00115CAE" w:rsidRPr="00115CAE" w14:paraId="05DF9B5A" w14:textId="77777777" w:rsidTr="00784930">
        <w:trPr>
          <w:trHeight w:val="60"/>
          <w:jc w:val="center"/>
          <w:ins w:id="269" w:author="NSB" w:date="2020-10-22T14:35:00Z"/>
        </w:trPr>
        <w:tc>
          <w:tcPr>
            <w:tcW w:w="1897" w:type="dxa"/>
            <w:gridSpan w:val="2"/>
            <w:tcBorders>
              <w:top w:val="nil"/>
              <w:left w:val="single" w:sz="4" w:space="0" w:color="auto"/>
              <w:bottom w:val="single" w:sz="4" w:space="0" w:color="auto"/>
              <w:right w:val="single" w:sz="4" w:space="0" w:color="auto"/>
            </w:tcBorders>
            <w:hideMark/>
          </w:tcPr>
          <w:p w14:paraId="0F489ECA" w14:textId="77777777" w:rsidR="00115CAE" w:rsidRPr="00115CAE" w:rsidRDefault="00115CAE" w:rsidP="00115CAE">
            <w:pPr>
              <w:rPr>
                <w:ins w:id="270" w:author="NSB" w:date="2020-10-22T14:35:00Z"/>
                <w:rFonts w:eastAsia="宋体" w:cs="Arial"/>
                <w:sz w:val="16"/>
                <w:szCs w:val="16"/>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70005F75" w14:textId="77777777" w:rsidR="00115CAE" w:rsidRPr="00115CAE" w:rsidRDefault="00115CAE" w:rsidP="00115CAE">
            <w:pPr>
              <w:keepNext/>
              <w:keepLines/>
              <w:spacing w:after="0" w:line="256" w:lineRule="auto"/>
              <w:rPr>
                <w:ins w:id="271" w:author="NSB" w:date="2020-10-22T14:35:00Z"/>
                <w:rFonts w:ascii="Arial" w:eastAsia="宋体" w:hAnsi="Arial"/>
                <w:sz w:val="16"/>
                <w:szCs w:val="16"/>
                <w:lang w:val="en-US"/>
              </w:rPr>
            </w:pPr>
            <w:ins w:id="272" w:author="NSB" w:date="2020-10-22T14:35:00Z">
              <w:r w:rsidRPr="00115CAE">
                <w:rPr>
                  <w:rFonts w:ascii="Arial" w:eastAsia="宋体" w:hAnsi="Arial"/>
                  <w:sz w:val="16"/>
                  <w:szCs w:val="16"/>
                </w:rPr>
                <w:t>Config 3,6</w:t>
              </w:r>
            </w:ins>
          </w:p>
        </w:tc>
        <w:tc>
          <w:tcPr>
            <w:tcW w:w="1129" w:type="dxa"/>
            <w:tcBorders>
              <w:top w:val="single" w:sz="4" w:space="0" w:color="auto"/>
              <w:left w:val="single" w:sz="4" w:space="0" w:color="auto"/>
              <w:bottom w:val="single" w:sz="4" w:space="0" w:color="auto"/>
              <w:right w:val="single" w:sz="4" w:space="0" w:color="auto"/>
            </w:tcBorders>
          </w:tcPr>
          <w:p w14:paraId="595AEE8F" w14:textId="77777777" w:rsidR="00115CAE" w:rsidRPr="00115CAE" w:rsidRDefault="00115CAE" w:rsidP="00115CAE">
            <w:pPr>
              <w:keepNext/>
              <w:keepLines/>
              <w:spacing w:after="0" w:line="256" w:lineRule="auto"/>
              <w:jc w:val="center"/>
              <w:rPr>
                <w:ins w:id="273" w:author="NSB" w:date="2020-10-22T14:35:00Z"/>
                <w:rFonts w:ascii="Arial" w:eastAsia="宋体" w:hAnsi="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107EC2E3" w14:textId="77777777" w:rsidR="00115CAE" w:rsidRPr="00115CAE" w:rsidRDefault="00115CAE" w:rsidP="00115CAE">
            <w:pPr>
              <w:keepNext/>
              <w:keepLines/>
              <w:spacing w:after="0" w:line="256" w:lineRule="auto"/>
              <w:jc w:val="center"/>
              <w:rPr>
                <w:ins w:id="274" w:author="NSB" w:date="2020-10-22T14:35:00Z"/>
                <w:rFonts w:ascii="Arial" w:eastAsia="宋体" w:hAnsi="Arial"/>
                <w:bCs/>
                <w:sz w:val="16"/>
                <w:szCs w:val="16"/>
              </w:rPr>
            </w:pPr>
            <w:ins w:id="275" w:author="NSB" w:date="2020-10-22T14:35:00Z">
              <w:r w:rsidRPr="00115CAE">
                <w:rPr>
                  <w:rFonts w:ascii="Arial" w:eastAsia="宋体" w:hAnsi="Arial"/>
                  <w:bCs/>
                  <w:sz w:val="16"/>
                  <w:szCs w:val="16"/>
                </w:rPr>
                <w:t>TRS.1.2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6A073742" w14:textId="77777777" w:rsidR="00115CAE" w:rsidRPr="00115CAE" w:rsidRDefault="00115CAE" w:rsidP="00115CAE">
            <w:pPr>
              <w:keepNext/>
              <w:keepLines/>
              <w:spacing w:after="0" w:line="256" w:lineRule="auto"/>
              <w:jc w:val="center"/>
              <w:rPr>
                <w:ins w:id="276" w:author="NSB" w:date="2020-10-22T14:35:00Z"/>
                <w:rFonts w:ascii="Arial" w:eastAsia="宋体" w:hAnsi="Arial" w:cs="Arial"/>
                <w:sz w:val="16"/>
                <w:szCs w:val="16"/>
              </w:rPr>
            </w:pPr>
            <w:ins w:id="277" w:author="NSB" w:date="2020-10-22T14:35:00Z">
              <w:r w:rsidRPr="00115CAE">
                <w:rPr>
                  <w:rFonts w:ascii="Arial" w:eastAsia="宋体" w:hAnsi="Arial" w:cs="Arial"/>
                  <w:sz w:val="16"/>
                  <w:szCs w:val="16"/>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31DFD30B" w14:textId="77777777" w:rsidR="00115CAE" w:rsidRPr="00115CAE" w:rsidRDefault="00115CAE" w:rsidP="00115CAE">
            <w:pPr>
              <w:keepNext/>
              <w:keepLines/>
              <w:spacing w:after="0" w:line="256" w:lineRule="auto"/>
              <w:jc w:val="center"/>
              <w:rPr>
                <w:ins w:id="278" w:author="NSB" w:date="2020-10-22T14:35:00Z"/>
                <w:rFonts w:ascii="Arial" w:eastAsia="宋体" w:hAnsi="Arial"/>
                <w:bCs/>
                <w:sz w:val="16"/>
                <w:szCs w:val="16"/>
              </w:rPr>
            </w:pPr>
            <w:ins w:id="279" w:author="NSB" w:date="2020-10-22T14:35:00Z">
              <w:r w:rsidRPr="00115CAE">
                <w:rPr>
                  <w:rFonts w:ascii="Arial" w:eastAsia="宋体" w:hAnsi="Arial"/>
                  <w:bCs/>
                  <w:sz w:val="16"/>
                  <w:szCs w:val="16"/>
                </w:rPr>
                <w:t>TRS.1.2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72B00E55" w14:textId="77777777" w:rsidR="00115CAE" w:rsidRPr="00115CAE" w:rsidRDefault="00115CAE" w:rsidP="00115CAE">
            <w:pPr>
              <w:keepNext/>
              <w:keepLines/>
              <w:spacing w:after="0" w:line="256" w:lineRule="auto"/>
              <w:jc w:val="center"/>
              <w:rPr>
                <w:ins w:id="280" w:author="NSB" w:date="2020-10-22T14:35:00Z"/>
                <w:rFonts w:ascii="Arial" w:eastAsia="宋体" w:hAnsi="Arial" w:cs="Arial"/>
                <w:sz w:val="16"/>
                <w:szCs w:val="16"/>
              </w:rPr>
            </w:pPr>
            <w:ins w:id="281" w:author="NSB" w:date="2020-10-22T14:35:00Z">
              <w:r w:rsidRPr="00115CAE">
                <w:rPr>
                  <w:rFonts w:ascii="Arial" w:eastAsia="宋体" w:hAnsi="Arial" w:cs="Arial"/>
                  <w:sz w:val="16"/>
                  <w:szCs w:val="16"/>
                </w:rPr>
                <w:t>NA</w:t>
              </w:r>
            </w:ins>
          </w:p>
        </w:tc>
        <w:tc>
          <w:tcPr>
            <w:tcW w:w="781" w:type="dxa"/>
            <w:tcBorders>
              <w:top w:val="single" w:sz="4" w:space="0" w:color="auto"/>
              <w:left w:val="single" w:sz="4" w:space="0" w:color="auto"/>
              <w:bottom w:val="single" w:sz="4" w:space="0" w:color="auto"/>
              <w:right w:val="single" w:sz="4" w:space="0" w:color="auto"/>
            </w:tcBorders>
            <w:hideMark/>
          </w:tcPr>
          <w:p w14:paraId="6722BBB4" w14:textId="77777777" w:rsidR="00115CAE" w:rsidRPr="00115CAE" w:rsidRDefault="00115CAE" w:rsidP="00115CAE">
            <w:pPr>
              <w:keepNext/>
              <w:keepLines/>
              <w:spacing w:after="0" w:line="256" w:lineRule="auto"/>
              <w:jc w:val="center"/>
              <w:rPr>
                <w:ins w:id="282" w:author="NSB" w:date="2020-10-22T14:35:00Z"/>
                <w:rFonts w:ascii="Arial" w:eastAsia="宋体" w:hAnsi="Arial"/>
                <w:bCs/>
                <w:sz w:val="16"/>
                <w:szCs w:val="16"/>
              </w:rPr>
            </w:pPr>
            <w:ins w:id="283" w:author="NSB" w:date="2020-10-22T14:35:00Z">
              <w:r w:rsidRPr="00115CAE">
                <w:rPr>
                  <w:rFonts w:ascii="Arial" w:eastAsia="宋体" w:hAnsi="Arial"/>
                  <w:bCs/>
                  <w:sz w:val="16"/>
                  <w:szCs w:val="16"/>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3A87C6BA" w14:textId="77777777" w:rsidR="00115CAE" w:rsidRPr="00115CAE" w:rsidRDefault="00115CAE" w:rsidP="00115CAE">
            <w:pPr>
              <w:keepNext/>
              <w:keepLines/>
              <w:spacing w:after="0" w:line="256" w:lineRule="auto"/>
              <w:jc w:val="center"/>
              <w:rPr>
                <w:ins w:id="284" w:author="NSB" w:date="2020-10-22T14:35:00Z"/>
                <w:rFonts w:ascii="Arial" w:eastAsia="宋体" w:hAnsi="Arial" w:cs="Arial"/>
                <w:sz w:val="16"/>
                <w:szCs w:val="16"/>
              </w:rPr>
            </w:pPr>
            <w:ins w:id="285" w:author="NSB" w:date="2020-10-22T14:35:00Z">
              <w:r w:rsidRPr="00115CAE">
                <w:rPr>
                  <w:rFonts w:ascii="Arial" w:eastAsia="宋体" w:hAnsi="Arial" w:cs="Arial"/>
                  <w:sz w:val="16"/>
                  <w:szCs w:val="16"/>
                </w:rPr>
                <w:t>NA</w:t>
              </w:r>
            </w:ins>
          </w:p>
        </w:tc>
      </w:tr>
      <w:tr w:rsidR="00115CAE" w:rsidRPr="00115CAE" w14:paraId="36BFC803" w14:textId="77777777" w:rsidTr="00784930">
        <w:trPr>
          <w:jc w:val="center"/>
          <w:ins w:id="286"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6E576DA3" w14:textId="77777777" w:rsidR="00115CAE" w:rsidRPr="00115CAE" w:rsidRDefault="00115CAE" w:rsidP="00115CAE">
            <w:pPr>
              <w:keepNext/>
              <w:keepLines/>
              <w:spacing w:after="0" w:line="256" w:lineRule="auto"/>
              <w:rPr>
                <w:ins w:id="287" w:author="NSB" w:date="2020-10-22T14:35:00Z"/>
                <w:rFonts w:ascii="Arial" w:eastAsia="宋体" w:hAnsi="Arial"/>
                <w:sz w:val="16"/>
                <w:szCs w:val="16"/>
              </w:rPr>
            </w:pPr>
            <w:ins w:id="288" w:author="NSB" w:date="2020-10-22T14:35:00Z">
              <w:r w:rsidRPr="00115CAE">
                <w:rPr>
                  <w:rFonts w:ascii="Arial" w:eastAsia="宋体" w:hAnsi="Arial"/>
                  <w:sz w:val="16"/>
                  <w:szCs w:val="16"/>
                  <w:lang w:val="en-US"/>
                </w:rPr>
                <w:t>DRX Cycle</w:t>
              </w:r>
            </w:ins>
          </w:p>
        </w:tc>
        <w:tc>
          <w:tcPr>
            <w:tcW w:w="1129" w:type="dxa"/>
            <w:tcBorders>
              <w:top w:val="single" w:sz="4" w:space="0" w:color="auto"/>
              <w:left w:val="single" w:sz="4" w:space="0" w:color="auto"/>
              <w:bottom w:val="single" w:sz="4" w:space="0" w:color="auto"/>
              <w:right w:val="single" w:sz="4" w:space="0" w:color="auto"/>
            </w:tcBorders>
            <w:hideMark/>
          </w:tcPr>
          <w:p w14:paraId="2B15EAEC" w14:textId="77777777" w:rsidR="00115CAE" w:rsidRPr="00115CAE" w:rsidRDefault="00115CAE" w:rsidP="00115CAE">
            <w:pPr>
              <w:keepNext/>
              <w:keepLines/>
              <w:spacing w:after="0" w:line="256" w:lineRule="auto"/>
              <w:jc w:val="center"/>
              <w:rPr>
                <w:ins w:id="289" w:author="NSB" w:date="2020-10-22T14:35:00Z"/>
                <w:rFonts w:ascii="Arial" w:eastAsia="宋体" w:hAnsi="Arial"/>
                <w:sz w:val="16"/>
                <w:szCs w:val="16"/>
                <w:lang w:val="en-US"/>
              </w:rPr>
            </w:pPr>
            <w:proofErr w:type="spellStart"/>
            <w:ins w:id="290" w:author="NSB" w:date="2020-10-22T14:35:00Z">
              <w:r w:rsidRPr="00115CAE">
                <w:rPr>
                  <w:rFonts w:ascii="Arial" w:eastAsia="宋体" w:hAnsi="Arial"/>
                  <w:sz w:val="16"/>
                  <w:szCs w:val="16"/>
                  <w:lang w:val="en-US"/>
                </w:rPr>
                <w:t>ms</w:t>
              </w:r>
              <w:proofErr w:type="spellEnd"/>
            </w:ins>
          </w:p>
        </w:tc>
        <w:tc>
          <w:tcPr>
            <w:tcW w:w="4814" w:type="dxa"/>
            <w:gridSpan w:val="12"/>
            <w:tcBorders>
              <w:top w:val="single" w:sz="4" w:space="0" w:color="auto"/>
              <w:left w:val="single" w:sz="4" w:space="0" w:color="auto"/>
              <w:bottom w:val="single" w:sz="4" w:space="0" w:color="auto"/>
              <w:right w:val="single" w:sz="4" w:space="0" w:color="auto"/>
            </w:tcBorders>
            <w:hideMark/>
          </w:tcPr>
          <w:p w14:paraId="02E21802" w14:textId="77777777" w:rsidR="00115CAE" w:rsidRPr="00115CAE" w:rsidRDefault="00115CAE" w:rsidP="00115CAE">
            <w:pPr>
              <w:keepNext/>
              <w:keepLines/>
              <w:spacing w:after="0" w:line="256" w:lineRule="auto"/>
              <w:jc w:val="center"/>
              <w:rPr>
                <w:ins w:id="291" w:author="NSB" w:date="2020-10-22T14:35:00Z"/>
                <w:rFonts w:ascii="Arial" w:eastAsia="宋体" w:hAnsi="Arial" w:cs="Arial"/>
                <w:sz w:val="16"/>
                <w:szCs w:val="16"/>
                <w:lang w:val="en-US"/>
              </w:rPr>
            </w:pPr>
            <w:ins w:id="292" w:author="NSB" w:date="2020-10-22T14:35:00Z">
              <w:r w:rsidRPr="00115CAE">
                <w:rPr>
                  <w:rFonts w:ascii="Arial" w:eastAsia="宋体" w:hAnsi="Arial" w:cs="Arial"/>
                  <w:sz w:val="16"/>
                  <w:szCs w:val="16"/>
                  <w:lang w:val="en-US"/>
                </w:rPr>
                <w:t>Not Applicable</w:t>
              </w:r>
            </w:ins>
          </w:p>
        </w:tc>
      </w:tr>
      <w:tr w:rsidR="00115CAE" w:rsidRPr="00115CAE" w14:paraId="29C8D165" w14:textId="77777777" w:rsidTr="00784930">
        <w:trPr>
          <w:jc w:val="center"/>
          <w:ins w:id="293" w:author="NSB" w:date="2020-10-22T14:35:00Z"/>
        </w:trPr>
        <w:tc>
          <w:tcPr>
            <w:tcW w:w="2101" w:type="dxa"/>
            <w:gridSpan w:val="4"/>
            <w:tcBorders>
              <w:top w:val="single" w:sz="4" w:space="0" w:color="auto"/>
              <w:left w:val="single" w:sz="4" w:space="0" w:color="auto"/>
              <w:bottom w:val="nil"/>
              <w:right w:val="single" w:sz="4" w:space="0" w:color="auto"/>
            </w:tcBorders>
            <w:hideMark/>
          </w:tcPr>
          <w:p w14:paraId="7668F946" w14:textId="77777777" w:rsidR="00115CAE" w:rsidRPr="00115CAE" w:rsidRDefault="00115CAE" w:rsidP="00115CAE">
            <w:pPr>
              <w:keepNext/>
              <w:keepLines/>
              <w:spacing w:after="0" w:line="256" w:lineRule="auto"/>
              <w:rPr>
                <w:ins w:id="294" w:author="NSB" w:date="2020-10-22T14:35:00Z"/>
                <w:rFonts w:ascii="Arial" w:eastAsia="宋体" w:hAnsi="Arial"/>
                <w:sz w:val="16"/>
                <w:szCs w:val="16"/>
                <w:lang w:val="en-US"/>
              </w:rPr>
            </w:pPr>
            <w:ins w:id="295" w:author="NSB" w:date="2020-10-22T14:35:00Z">
              <w:r w:rsidRPr="00115CAE">
                <w:rPr>
                  <w:rFonts w:ascii="Arial" w:eastAsia="宋体" w:hAnsi="Arial"/>
                  <w:sz w:val="16"/>
                  <w:szCs w:val="16"/>
                  <w:lang w:val="en-US"/>
                </w:rPr>
                <w:t xml:space="preserve">PDSCH Reference measurement channel </w:t>
              </w:r>
            </w:ins>
          </w:p>
        </w:tc>
        <w:tc>
          <w:tcPr>
            <w:tcW w:w="1691" w:type="dxa"/>
            <w:tcBorders>
              <w:top w:val="single" w:sz="4" w:space="0" w:color="auto"/>
              <w:left w:val="single" w:sz="4" w:space="0" w:color="auto"/>
              <w:bottom w:val="single" w:sz="4" w:space="0" w:color="auto"/>
              <w:right w:val="single" w:sz="4" w:space="0" w:color="auto"/>
            </w:tcBorders>
            <w:hideMark/>
          </w:tcPr>
          <w:p w14:paraId="342FEFA3" w14:textId="77777777" w:rsidR="00115CAE" w:rsidRPr="00115CAE" w:rsidRDefault="00115CAE" w:rsidP="00115CAE">
            <w:pPr>
              <w:keepNext/>
              <w:keepLines/>
              <w:spacing w:after="0" w:line="256" w:lineRule="auto"/>
              <w:rPr>
                <w:ins w:id="296" w:author="NSB" w:date="2020-10-22T14:35:00Z"/>
                <w:rFonts w:ascii="Arial" w:eastAsia="宋体" w:hAnsi="Arial"/>
                <w:sz w:val="16"/>
                <w:szCs w:val="16"/>
                <w:lang w:val="en-US"/>
              </w:rPr>
            </w:pPr>
            <w:ins w:id="297"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2E0907C6" w14:textId="77777777" w:rsidR="00115CAE" w:rsidRPr="00115CAE" w:rsidRDefault="00115CAE" w:rsidP="00115CAE">
            <w:pPr>
              <w:keepNext/>
              <w:keepLines/>
              <w:spacing w:after="0" w:line="256" w:lineRule="auto"/>
              <w:jc w:val="center"/>
              <w:rPr>
                <w:ins w:id="298" w:author="NSB" w:date="2020-10-22T14:35: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B7BFC51" w14:textId="77777777" w:rsidR="00115CAE" w:rsidRPr="00115CAE" w:rsidRDefault="00115CAE" w:rsidP="00115CAE">
            <w:pPr>
              <w:keepNext/>
              <w:keepLines/>
              <w:spacing w:after="0" w:line="256" w:lineRule="auto"/>
              <w:jc w:val="center"/>
              <w:rPr>
                <w:ins w:id="299" w:author="NSB" w:date="2020-10-22T14:35:00Z"/>
                <w:rFonts w:ascii="Arial" w:eastAsia="宋体" w:hAnsi="Arial" w:cs="Arial"/>
                <w:sz w:val="16"/>
                <w:szCs w:val="16"/>
                <w:lang w:val="en-US"/>
              </w:rPr>
            </w:pPr>
            <w:ins w:id="300" w:author="NSB" w:date="2020-10-22T14:35:00Z">
              <w:r w:rsidRPr="00115CAE">
                <w:rPr>
                  <w:rFonts w:ascii="Arial" w:eastAsia="宋体" w:hAnsi="Arial" w:cs="Arial"/>
                  <w:sz w:val="16"/>
                  <w:szCs w:val="16"/>
                </w:rPr>
                <w:t>SR.1.1 FDD</w:t>
              </w:r>
            </w:ins>
          </w:p>
        </w:tc>
        <w:tc>
          <w:tcPr>
            <w:tcW w:w="900" w:type="dxa"/>
            <w:gridSpan w:val="3"/>
            <w:tcBorders>
              <w:top w:val="single" w:sz="4" w:space="0" w:color="auto"/>
              <w:left w:val="single" w:sz="4" w:space="0" w:color="auto"/>
              <w:bottom w:val="nil"/>
              <w:right w:val="single" w:sz="4" w:space="0" w:color="auto"/>
            </w:tcBorders>
            <w:hideMark/>
          </w:tcPr>
          <w:p w14:paraId="4E8B6A8B" w14:textId="77777777" w:rsidR="00115CAE" w:rsidRPr="00115CAE" w:rsidRDefault="00115CAE" w:rsidP="00115CAE">
            <w:pPr>
              <w:keepNext/>
              <w:keepLines/>
              <w:spacing w:after="0" w:line="256" w:lineRule="auto"/>
              <w:jc w:val="center"/>
              <w:rPr>
                <w:ins w:id="301" w:author="NSB" w:date="2020-10-22T14:35:00Z"/>
                <w:rFonts w:ascii="Arial" w:eastAsia="宋体" w:hAnsi="Arial" w:cs="Arial"/>
                <w:sz w:val="16"/>
                <w:szCs w:val="16"/>
                <w:lang w:val="en-US"/>
              </w:rPr>
            </w:pPr>
            <w:ins w:id="302" w:author="NSB" w:date="2020-10-22T14:35:00Z">
              <w:r w:rsidRPr="00115CAE">
                <w:rPr>
                  <w:rFonts w:ascii="Arial" w:eastAsia="宋体" w:hAnsi="Arial" w:cs="Arial"/>
                  <w:sz w:val="16"/>
                  <w:szCs w:val="16"/>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55833C66" w14:textId="77777777" w:rsidR="00115CAE" w:rsidRPr="00115CAE" w:rsidRDefault="00115CAE" w:rsidP="00115CAE">
            <w:pPr>
              <w:keepNext/>
              <w:keepLines/>
              <w:spacing w:after="0" w:line="256" w:lineRule="auto"/>
              <w:jc w:val="center"/>
              <w:rPr>
                <w:ins w:id="303" w:author="NSB" w:date="2020-10-22T14:35:00Z"/>
                <w:rFonts w:ascii="Arial" w:eastAsia="宋体" w:hAnsi="Arial" w:cs="Arial"/>
                <w:sz w:val="16"/>
                <w:szCs w:val="16"/>
                <w:lang w:val="en-US"/>
              </w:rPr>
            </w:pPr>
            <w:ins w:id="304" w:author="NSB" w:date="2020-10-22T14:35:00Z">
              <w:r w:rsidRPr="00115CAE">
                <w:rPr>
                  <w:rFonts w:ascii="Arial" w:eastAsia="宋体" w:hAnsi="Arial" w:cs="Arial"/>
                  <w:sz w:val="16"/>
                  <w:szCs w:val="16"/>
                </w:rPr>
                <w:t>SR.1.1 FDD</w:t>
              </w:r>
            </w:ins>
          </w:p>
        </w:tc>
        <w:tc>
          <w:tcPr>
            <w:tcW w:w="786" w:type="dxa"/>
            <w:gridSpan w:val="2"/>
            <w:tcBorders>
              <w:top w:val="single" w:sz="4" w:space="0" w:color="auto"/>
              <w:left w:val="single" w:sz="4" w:space="0" w:color="auto"/>
              <w:bottom w:val="nil"/>
              <w:right w:val="single" w:sz="4" w:space="0" w:color="auto"/>
            </w:tcBorders>
            <w:hideMark/>
          </w:tcPr>
          <w:p w14:paraId="26B0F018" w14:textId="77777777" w:rsidR="00115CAE" w:rsidRPr="00115CAE" w:rsidRDefault="00115CAE" w:rsidP="00115CAE">
            <w:pPr>
              <w:keepNext/>
              <w:keepLines/>
              <w:spacing w:after="0" w:line="256" w:lineRule="auto"/>
              <w:jc w:val="center"/>
              <w:rPr>
                <w:ins w:id="305" w:author="NSB" w:date="2020-10-22T14:35:00Z"/>
                <w:rFonts w:ascii="Arial" w:eastAsia="宋体" w:hAnsi="Arial" w:cs="Arial"/>
                <w:sz w:val="16"/>
                <w:szCs w:val="16"/>
                <w:lang w:val="en-US"/>
              </w:rPr>
            </w:pPr>
            <w:ins w:id="306" w:author="NSB" w:date="2020-10-22T14:35:00Z">
              <w:r w:rsidRPr="00115CAE">
                <w:rPr>
                  <w:rFonts w:ascii="Arial" w:eastAsia="宋体" w:hAnsi="Arial" w:cs="Arial"/>
                  <w:sz w:val="16"/>
                  <w:szCs w:val="16"/>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CF796CB" w14:textId="77777777" w:rsidR="00115CAE" w:rsidRPr="00115CAE" w:rsidRDefault="00115CAE" w:rsidP="00115CAE">
            <w:pPr>
              <w:keepNext/>
              <w:keepLines/>
              <w:spacing w:after="0" w:line="256" w:lineRule="auto"/>
              <w:jc w:val="center"/>
              <w:rPr>
                <w:ins w:id="307" w:author="NSB" w:date="2020-10-22T14:35:00Z"/>
                <w:rFonts w:ascii="Arial" w:eastAsia="宋体" w:hAnsi="Arial" w:cs="Arial"/>
                <w:sz w:val="16"/>
                <w:szCs w:val="16"/>
                <w:lang w:val="en-US"/>
              </w:rPr>
            </w:pPr>
            <w:ins w:id="308" w:author="NSB" w:date="2020-10-22T14:35:00Z">
              <w:r w:rsidRPr="00115CAE">
                <w:rPr>
                  <w:rFonts w:ascii="Arial" w:eastAsia="宋体" w:hAnsi="Arial" w:cs="Arial"/>
                  <w:sz w:val="16"/>
                  <w:szCs w:val="16"/>
                </w:rPr>
                <w:t>SR.1.1 FDD</w:t>
              </w:r>
            </w:ins>
          </w:p>
        </w:tc>
        <w:tc>
          <w:tcPr>
            <w:tcW w:w="782" w:type="dxa"/>
            <w:tcBorders>
              <w:top w:val="single" w:sz="4" w:space="0" w:color="auto"/>
              <w:left w:val="single" w:sz="4" w:space="0" w:color="auto"/>
              <w:bottom w:val="nil"/>
              <w:right w:val="single" w:sz="4" w:space="0" w:color="auto"/>
            </w:tcBorders>
            <w:hideMark/>
          </w:tcPr>
          <w:p w14:paraId="7160CDEC" w14:textId="77777777" w:rsidR="00115CAE" w:rsidRPr="00115CAE" w:rsidRDefault="00115CAE" w:rsidP="00115CAE">
            <w:pPr>
              <w:keepNext/>
              <w:keepLines/>
              <w:spacing w:after="0" w:line="256" w:lineRule="auto"/>
              <w:jc w:val="center"/>
              <w:rPr>
                <w:ins w:id="309" w:author="NSB" w:date="2020-10-22T14:35:00Z"/>
                <w:rFonts w:ascii="Arial" w:eastAsia="宋体" w:hAnsi="Arial" w:cs="Arial"/>
                <w:sz w:val="16"/>
                <w:szCs w:val="16"/>
                <w:lang w:val="en-US"/>
              </w:rPr>
            </w:pPr>
            <w:ins w:id="310" w:author="NSB" w:date="2020-10-22T14:35:00Z">
              <w:r w:rsidRPr="00115CAE">
                <w:rPr>
                  <w:rFonts w:ascii="Arial" w:eastAsia="宋体" w:hAnsi="Arial" w:cs="Arial"/>
                  <w:sz w:val="16"/>
                  <w:szCs w:val="16"/>
                  <w:lang w:val="en-US"/>
                </w:rPr>
                <w:t>-</w:t>
              </w:r>
            </w:ins>
          </w:p>
        </w:tc>
      </w:tr>
      <w:tr w:rsidR="00115CAE" w:rsidRPr="00115CAE" w14:paraId="38FAB27A" w14:textId="77777777" w:rsidTr="00784930">
        <w:trPr>
          <w:jc w:val="center"/>
          <w:ins w:id="311" w:author="NSB" w:date="2020-10-22T14:35:00Z"/>
        </w:trPr>
        <w:tc>
          <w:tcPr>
            <w:tcW w:w="2101" w:type="dxa"/>
            <w:gridSpan w:val="4"/>
            <w:tcBorders>
              <w:top w:val="nil"/>
              <w:left w:val="single" w:sz="4" w:space="0" w:color="auto"/>
              <w:bottom w:val="nil"/>
              <w:right w:val="single" w:sz="4" w:space="0" w:color="auto"/>
            </w:tcBorders>
            <w:hideMark/>
          </w:tcPr>
          <w:p w14:paraId="1815D082" w14:textId="77777777" w:rsidR="00115CAE" w:rsidRPr="00115CAE" w:rsidRDefault="00115CAE" w:rsidP="00115CAE">
            <w:pPr>
              <w:rPr>
                <w:ins w:id="312" w:author="NSB" w:date="2020-10-22T14:35: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7ECC347" w14:textId="77777777" w:rsidR="00115CAE" w:rsidRPr="00115CAE" w:rsidRDefault="00115CAE" w:rsidP="00115CAE">
            <w:pPr>
              <w:keepNext/>
              <w:keepLines/>
              <w:spacing w:after="0" w:line="256" w:lineRule="auto"/>
              <w:rPr>
                <w:ins w:id="313" w:author="NSB" w:date="2020-10-22T14:35:00Z"/>
                <w:rFonts w:ascii="Arial" w:eastAsia="宋体" w:hAnsi="Arial"/>
                <w:sz w:val="16"/>
                <w:szCs w:val="16"/>
                <w:lang w:val="en-US"/>
              </w:rPr>
            </w:pPr>
            <w:ins w:id="314" w:author="NSB" w:date="2020-10-22T14:35: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710C292C" w14:textId="77777777" w:rsidR="00115CAE" w:rsidRPr="00115CAE" w:rsidRDefault="00115CAE" w:rsidP="00115CAE">
            <w:pPr>
              <w:rPr>
                <w:ins w:id="315" w:author="NSB" w:date="2020-10-22T14:35:00Z"/>
                <w:rFonts w:eastAsia="宋体"/>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A946787" w14:textId="77777777" w:rsidR="00115CAE" w:rsidRPr="00115CAE" w:rsidRDefault="00115CAE" w:rsidP="00115CAE">
            <w:pPr>
              <w:keepNext/>
              <w:keepLines/>
              <w:spacing w:after="0" w:line="256" w:lineRule="auto"/>
              <w:jc w:val="center"/>
              <w:rPr>
                <w:ins w:id="316" w:author="NSB" w:date="2020-10-22T14:35:00Z"/>
                <w:rFonts w:ascii="Arial" w:eastAsia="宋体" w:hAnsi="Arial" w:cs="Arial"/>
                <w:sz w:val="16"/>
                <w:szCs w:val="16"/>
              </w:rPr>
            </w:pPr>
            <w:ins w:id="317" w:author="NSB" w:date="2020-10-22T14:35:00Z">
              <w:r w:rsidRPr="00115CAE">
                <w:rPr>
                  <w:rFonts w:ascii="Arial" w:eastAsia="宋体" w:hAnsi="Arial" w:cs="Arial"/>
                  <w:sz w:val="16"/>
                  <w:szCs w:val="16"/>
                </w:rPr>
                <w:t>SR.1.1 TDD</w:t>
              </w:r>
            </w:ins>
          </w:p>
        </w:tc>
        <w:tc>
          <w:tcPr>
            <w:tcW w:w="900" w:type="dxa"/>
            <w:gridSpan w:val="3"/>
            <w:tcBorders>
              <w:top w:val="nil"/>
              <w:left w:val="single" w:sz="4" w:space="0" w:color="auto"/>
              <w:bottom w:val="nil"/>
              <w:right w:val="single" w:sz="4" w:space="0" w:color="auto"/>
            </w:tcBorders>
            <w:hideMark/>
          </w:tcPr>
          <w:p w14:paraId="2A54B1A3" w14:textId="77777777" w:rsidR="00115CAE" w:rsidRPr="00115CAE" w:rsidRDefault="00115CAE" w:rsidP="00115CAE">
            <w:pPr>
              <w:rPr>
                <w:ins w:id="318" w:author="NSB" w:date="2020-10-22T14:35: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0E2F7CFB" w14:textId="77777777" w:rsidR="00115CAE" w:rsidRPr="00115CAE" w:rsidRDefault="00115CAE" w:rsidP="00115CAE">
            <w:pPr>
              <w:keepNext/>
              <w:keepLines/>
              <w:spacing w:after="0" w:line="256" w:lineRule="auto"/>
              <w:jc w:val="center"/>
              <w:rPr>
                <w:ins w:id="319" w:author="NSB" w:date="2020-10-22T14:35:00Z"/>
                <w:rFonts w:ascii="Arial" w:eastAsia="宋体" w:hAnsi="Arial" w:cs="Arial"/>
                <w:sz w:val="16"/>
                <w:szCs w:val="16"/>
              </w:rPr>
            </w:pPr>
            <w:ins w:id="320" w:author="NSB" w:date="2020-10-22T14:35:00Z">
              <w:r w:rsidRPr="00115CAE">
                <w:rPr>
                  <w:rFonts w:ascii="Arial" w:eastAsia="宋体" w:hAnsi="Arial" w:cs="Arial"/>
                  <w:sz w:val="16"/>
                  <w:szCs w:val="16"/>
                </w:rPr>
                <w:t>SR.1.1 TDD</w:t>
              </w:r>
            </w:ins>
          </w:p>
        </w:tc>
        <w:tc>
          <w:tcPr>
            <w:tcW w:w="786" w:type="dxa"/>
            <w:gridSpan w:val="2"/>
            <w:tcBorders>
              <w:top w:val="nil"/>
              <w:left w:val="single" w:sz="4" w:space="0" w:color="auto"/>
              <w:bottom w:val="nil"/>
              <w:right w:val="single" w:sz="4" w:space="0" w:color="auto"/>
            </w:tcBorders>
            <w:hideMark/>
          </w:tcPr>
          <w:p w14:paraId="4EDA5697" w14:textId="77777777" w:rsidR="00115CAE" w:rsidRPr="00115CAE" w:rsidRDefault="00115CAE" w:rsidP="00115CAE">
            <w:pPr>
              <w:rPr>
                <w:ins w:id="321" w:author="NSB" w:date="2020-10-22T14:35: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938BB8B" w14:textId="77777777" w:rsidR="00115CAE" w:rsidRPr="00115CAE" w:rsidRDefault="00115CAE" w:rsidP="00115CAE">
            <w:pPr>
              <w:keepNext/>
              <w:keepLines/>
              <w:spacing w:after="0" w:line="256" w:lineRule="auto"/>
              <w:jc w:val="center"/>
              <w:rPr>
                <w:ins w:id="322" w:author="NSB" w:date="2020-10-22T14:35:00Z"/>
                <w:rFonts w:ascii="Arial" w:eastAsia="宋体" w:hAnsi="Arial" w:cs="Arial"/>
                <w:sz w:val="16"/>
                <w:szCs w:val="16"/>
              </w:rPr>
            </w:pPr>
            <w:ins w:id="323" w:author="NSB" w:date="2020-10-22T14:35:00Z">
              <w:r w:rsidRPr="00115CAE">
                <w:rPr>
                  <w:rFonts w:ascii="Arial" w:eastAsia="宋体" w:hAnsi="Arial" w:cs="Arial"/>
                  <w:sz w:val="16"/>
                  <w:szCs w:val="16"/>
                </w:rPr>
                <w:t>SR.1.1 TDD</w:t>
              </w:r>
            </w:ins>
          </w:p>
        </w:tc>
        <w:tc>
          <w:tcPr>
            <w:tcW w:w="782" w:type="dxa"/>
            <w:tcBorders>
              <w:top w:val="nil"/>
              <w:left w:val="single" w:sz="4" w:space="0" w:color="auto"/>
              <w:bottom w:val="nil"/>
              <w:right w:val="single" w:sz="4" w:space="0" w:color="auto"/>
            </w:tcBorders>
            <w:hideMark/>
          </w:tcPr>
          <w:p w14:paraId="007F916D" w14:textId="77777777" w:rsidR="00115CAE" w:rsidRPr="00115CAE" w:rsidRDefault="00115CAE" w:rsidP="00115CAE">
            <w:pPr>
              <w:rPr>
                <w:ins w:id="324" w:author="NSB" w:date="2020-10-22T14:35:00Z"/>
                <w:rFonts w:eastAsia="宋体" w:cs="Arial"/>
                <w:sz w:val="16"/>
                <w:szCs w:val="16"/>
              </w:rPr>
            </w:pPr>
          </w:p>
        </w:tc>
      </w:tr>
      <w:tr w:rsidR="00115CAE" w:rsidRPr="00115CAE" w14:paraId="1C78A868" w14:textId="77777777" w:rsidTr="00784930">
        <w:trPr>
          <w:jc w:val="center"/>
          <w:ins w:id="325" w:author="NSB" w:date="2020-10-22T14:35:00Z"/>
        </w:trPr>
        <w:tc>
          <w:tcPr>
            <w:tcW w:w="2101" w:type="dxa"/>
            <w:gridSpan w:val="4"/>
            <w:tcBorders>
              <w:top w:val="nil"/>
              <w:left w:val="single" w:sz="4" w:space="0" w:color="auto"/>
              <w:bottom w:val="single" w:sz="4" w:space="0" w:color="auto"/>
              <w:right w:val="single" w:sz="4" w:space="0" w:color="auto"/>
            </w:tcBorders>
            <w:hideMark/>
          </w:tcPr>
          <w:p w14:paraId="049DCEC9" w14:textId="77777777" w:rsidR="00115CAE" w:rsidRPr="00115CAE" w:rsidRDefault="00115CAE" w:rsidP="00115CAE">
            <w:pPr>
              <w:spacing w:after="0" w:line="256" w:lineRule="auto"/>
              <w:rPr>
                <w:ins w:id="326"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12B981" w14:textId="77777777" w:rsidR="00115CAE" w:rsidRPr="00115CAE" w:rsidRDefault="00115CAE" w:rsidP="00115CAE">
            <w:pPr>
              <w:keepNext/>
              <w:keepLines/>
              <w:spacing w:after="0" w:line="256" w:lineRule="auto"/>
              <w:rPr>
                <w:ins w:id="327" w:author="NSB" w:date="2020-10-22T14:35:00Z"/>
                <w:rFonts w:ascii="Arial" w:eastAsia="宋体" w:hAnsi="Arial"/>
                <w:sz w:val="16"/>
                <w:szCs w:val="16"/>
                <w:lang w:val="en-US"/>
              </w:rPr>
            </w:pPr>
            <w:ins w:id="328" w:author="NSB" w:date="2020-10-22T14:35: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2A636474" w14:textId="77777777" w:rsidR="00115CAE" w:rsidRPr="00115CAE" w:rsidRDefault="00115CAE" w:rsidP="00115CAE">
            <w:pPr>
              <w:rPr>
                <w:ins w:id="329" w:author="NSB" w:date="2020-10-22T14:35:00Z"/>
                <w:rFonts w:eastAsia="宋体"/>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21180C5" w14:textId="77777777" w:rsidR="00115CAE" w:rsidRPr="00115CAE" w:rsidRDefault="00115CAE" w:rsidP="00115CAE">
            <w:pPr>
              <w:keepNext/>
              <w:keepLines/>
              <w:spacing w:after="0" w:line="256" w:lineRule="auto"/>
              <w:jc w:val="center"/>
              <w:rPr>
                <w:ins w:id="330" w:author="NSB" w:date="2020-10-22T14:35:00Z"/>
                <w:rFonts w:ascii="Arial" w:eastAsia="宋体" w:hAnsi="Arial" w:cs="Arial"/>
                <w:sz w:val="16"/>
                <w:szCs w:val="16"/>
              </w:rPr>
            </w:pPr>
            <w:ins w:id="331" w:author="NSB" w:date="2020-10-22T14:35:00Z">
              <w:r w:rsidRPr="00115CAE">
                <w:rPr>
                  <w:rFonts w:ascii="Arial" w:eastAsia="宋体" w:hAnsi="Arial" w:cs="Arial"/>
                  <w:sz w:val="16"/>
                  <w:szCs w:val="16"/>
                </w:rPr>
                <w:t>SR2.1 TDD</w:t>
              </w:r>
            </w:ins>
          </w:p>
        </w:tc>
        <w:tc>
          <w:tcPr>
            <w:tcW w:w="900" w:type="dxa"/>
            <w:gridSpan w:val="3"/>
            <w:tcBorders>
              <w:top w:val="nil"/>
              <w:left w:val="single" w:sz="4" w:space="0" w:color="auto"/>
              <w:bottom w:val="single" w:sz="4" w:space="0" w:color="auto"/>
              <w:right w:val="single" w:sz="4" w:space="0" w:color="auto"/>
            </w:tcBorders>
            <w:hideMark/>
          </w:tcPr>
          <w:p w14:paraId="3485DC1C" w14:textId="77777777" w:rsidR="00115CAE" w:rsidRPr="00115CAE" w:rsidRDefault="00115CAE" w:rsidP="00115CAE">
            <w:pPr>
              <w:rPr>
                <w:ins w:id="332" w:author="NSB" w:date="2020-10-22T14:35: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0E59F026" w14:textId="77777777" w:rsidR="00115CAE" w:rsidRPr="00115CAE" w:rsidRDefault="00115CAE" w:rsidP="00115CAE">
            <w:pPr>
              <w:keepNext/>
              <w:keepLines/>
              <w:spacing w:after="0" w:line="256" w:lineRule="auto"/>
              <w:jc w:val="center"/>
              <w:rPr>
                <w:ins w:id="333" w:author="NSB" w:date="2020-10-22T14:35:00Z"/>
                <w:rFonts w:ascii="Arial" w:eastAsia="宋体" w:hAnsi="Arial" w:cs="Arial"/>
                <w:sz w:val="16"/>
                <w:szCs w:val="16"/>
              </w:rPr>
            </w:pPr>
            <w:ins w:id="334" w:author="NSB" w:date="2020-10-22T14:35:00Z">
              <w:r w:rsidRPr="00115CAE">
                <w:rPr>
                  <w:rFonts w:ascii="Arial" w:eastAsia="宋体" w:hAnsi="Arial" w:cs="Arial"/>
                  <w:sz w:val="16"/>
                  <w:szCs w:val="16"/>
                </w:rPr>
                <w:t>SR2.1 TDD</w:t>
              </w:r>
            </w:ins>
          </w:p>
        </w:tc>
        <w:tc>
          <w:tcPr>
            <w:tcW w:w="786" w:type="dxa"/>
            <w:gridSpan w:val="2"/>
            <w:tcBorders>
              <w:top w:val="nil"/>
              <w:left w:val="single" w:sz="4" w:space="0" w:color="auto"/>
              <w:bottom w:val="single" w:sz="4" w:space="0" w:color="auto"/>
              <w:right w:val="single" w:sz="4" w:space="0" w:color="auto"/>
            </w:tcBorders>
            <w:hideMark/>
          </w:tcPr>
          <w:p w14:paraId="2B5E8A58" w14:textId="77777777" w:rsidR="00115CAE" w:rsidRPr="00115CAE" w:rsidRDefault="00115CAE" w:rsidP="00115CAE">
            <w:pPr>
              <w:rPr>
                <w:ins w:id="335" w:author="NSB" w:date="2020-10-22T14:35: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4EE0FB5" w14:textId="77777777" w:rsidR="00115CAE" w:rsidRPr="00115CAE" w:rsidRDefault="00115CAE" w:rsidP="00115CAE">
            <w:pPr>
              <w:keepNext/>
              <w:keepLines/>
              <w:spacing w:after="0" w:line="256" w:lineRule="auto"/>
              <w:jc w:val="center"/>
              <w:rPr>
                <w:ins w:id="336" w:author="NSB" w:date="2020-10-22T14:35:00Z"/>
                <w:rFonts w:ascii="Arial" w:eastAsia="宋体" w:hAnsi="Arial" w:cs="Arial"/>
                <w:sz w:val="16"/>
                <w:szCs w:val="16"/>
              </w:rPr>
            </w:pPr>
            <w:ins w:id="337" w:author="NSB" w:date="2020-10-22T14:35:00Z">
              <w:r w:rsidRPr="00115CAE">
                <w:rPr>
                  <w:rFonts w:ascii="Arial" w:eastAsia="宋体" w:hAnsi="Arial" w:cs="Arial"/>
                  <w:sz w:val="16"/>
                  <w:szCs w:val="16"/>
                </w:rPr>
                <w:t>SR2.1 TDD</w:t>
              </w:r>
            </w:ins>
          </w:p>
        </w:tc>
        <w:tc>
          <w:tcPr>
            <w:tcW w:w="782" w:type="dxa"/>
            <w:tcBorders>
              <w:top w:val="nil"/>
              <w:left w:val="single" w:sz="4" w:space="0" w:color="auto"/>
              <w:bottom w:val="single" w:sz="4" w:space="0" w:color="auto"/>
              <w:right w:val="single" w:sz="4" w:space="0" w:color="auto"/>
            </w:tcBorders>
            <w:hideMark/>
          </w:tcPr>
          <w:p w14:paraId="1BDD865F" w14:textId="77777777" w:rsidR="00115CAE" w:rsidRPr="00115CAE" w:rsidRDefault="00115CAE" w:rsidP="00115CAE">
            <w:pPr>
              <w:rPr>
                <w:ins w:id="338" w:author="NSB" w:date="2020-10-22T14:35:00Z"/>
                <w:rFonts w:eastAsia="宋体" w:cs="Arial"/>
                <w:sz w:val="16"/>
                <w:szCs w:val="16"/>
              </w:rPr>
            </w:pPr>
          </w:p>
        </w:tc>
      </w:tr>
      <w:tr w:rsidR="00115CAE" w:rsidRPr="00115CAE" w14:paraId="44486CE4" w14:textId="77777777" w:rsidTr="00784930">
        <w:trPr>
          <w:jc w:val="center"/>
          <w:ins w:id="339" w:author="NSB" w:date="2020-10-22T14:35:00Z"/>
        </w:trPr>
        <w:tc>
          <w:tcPr>
            <w:tcW w:w="2101" w:type="dxa"/>
            <w:gridSpan w:val="4"/>
            <w:tcBorders>
              <w:top w:val="single" w:sz="4" w:space="0" w:color="auto"/>
              <w:left w:val="single" w:sz="4" w:space="0" w:color="auto"/>
              <w:bottom w:val="nil"/>
              <w:right w:val="single" w:sz="4" w:space="0" w:color="auto"/>
            </w:tcBorders>
            <w:hideMark/>
          </w:tcPr>
          <w:p w14:paraId="5BE1529B" w14:textId="77777777" w:rsidR="00115CAE" w:rsidRPr="00115CAE" w:rsidRDefault="00115CAE" w:rsidP="00115CAE">
            <w:pPr>
              <w:keepNext/>
              <w:keepLines/>
              <w:spacing w:after="0" w:line="256" w:lineRule="auto"/>
              <w:rPr>
                <w:ins w:id="340" w:author="NSB" w:date="2020-10-22T14:35:00Z"/>
                <w:rFonts w:ascii="Arial" w:eastAsia="宋体" w:hAnsi="Arial"/>
                <w:sz w:val="16"/>
                <w:szCs w:val="16"/>
                <w:lang w:val="en-US"/>
              </w:rPr>
            </w:pPr>
            <w:ins w:id="341" w:author="NSB" w:date="2020-10-22T14:35:00Z">
              <w:r w:rsidRPr="00115CAE">
                <w:rPr>
                  <w:rFonts w:ascii="Arial" w:eastAsia="宋体" w:hAnsi="Arial"/>
                  <w:sz w:val="16"/>
                  <w:szCs w:val="16"/>
                </w:rPr>
                <w:t>RMSI CORESET Reference Channel</w:t>
              </w:r>
            </w:ins>
          </w:p>
        </w:tc>
        <w:tc>
          <w:tcPr>
            <w:tcW w:w="1691" w:type="dxa"/>
            <w:tcBorders>
              <w:top w:val="single" w:sz="4" w:space="0" w:color="auto"/>
              <w:left w:val="single" w:sz="4" w:space="0" w:color="auto"/>
              <w:bottom w:val="single" w:sz="4" w:space="0" w:color="auto"/>
              <w:right w:val="single" w:sz="4" w:space="0" w:color="auto"/>
            </w:tcBorders>
            <w:hideMark/>
          </w:tcPr>
          <w:p w14:paraId="6E2AE051" w14:textId="77777777" w:rsidR="00115CAE" w:rsidRPr="00115CAE" w:rsidRDefault="00115CAE" w:rsidP="00115CAE">
            <w:pPr>
              <w:keepNext/>
              <w:keepLines/>
              <w:spacing w:after="0" w:line="256" w:lineRule="auto"/>
              <w:rPr>
                <w:ins w:id="342" w:author="NSB" w:date="2020-10-22T14:35:00Z"/>
                <w:rFonts w:ascii="Arial" w:eastAsia="宋体" w:hAnsi="Arial"/>
                <w:sz w:val="16"/>
                <w:szCs w:val="16"/>
                <w:lang w:val="en-US"/>
              </w:rPr>
            </w:pPr>
            <w:ins w:id="343"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7DEC85B9" w14:textId="77777777" w:rsidR="00115CAE" w:rsidRPr="00115CAE" w:rsidRDefault="00115CAE" w:rsidP="00115CAE">
            <w:pPr>
              <w:keepNext/>
              <w:keepLines/>
              <w:spacing w:after="0" w:line="256" w:lineRule="auto"/>
              <w:jc w:val="center"/>
              <w:rPr>
                <w:ins w:id="344" w:author="NSB" w:date="2020-10-22T14:35: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5D3059C" w14:textId="77777777" w:rsidR="00115CAE" w:rsidRPr="00115CAE" w:rsidRDefault="00115CAE" w:rsidP="00115CAE">
            <w:pPr>
              <w:keepNext/>
              <w:keepLines/>
              <w:spacing w:after="0" w:line="256" w:lineRule="auto"/>
              <w:jc w:val="center"/>
              <w:rPr>
                <w:ins w:id="345" w:author="NSB" w:date="2020-10-22T14:35:00Z"/>
                <w:rFonts w:ascii="Arial" w:eastAsia="宋体" w:hAnsi="Arial" w:cs="Arial"/>
                <w:sz w:val="16"/>
                <w:szCs w:val="16"/>
                <w:lang w:val="en-US"/>
              </w:rPr>
            </w:pPr>
            <w:ins w:id="346" w:author="NSB" w:date="2020-10-22T14:35:00Z">
              <w:r w:rsidRPr="00115CAE">
                <w:rPr>
                  <w:rFonts w:ascii="Arial" w:eastAsia="宋体" w:hAnsi="Arial" w:cs="Arial"/>
                  <w:sz w:val="16"/>
                  <w:szCs w:val="16"/>
                </w:rPr>
                <w:t>CR.1.1 FDD</w:t>
              </w:r>
            </w:ins>
          </w:p>
        </w:tc>
        <w:tc>
          <w:tcPr>
            <w:tcW w:w="900" w:type="dxa"/>
            <w:gridSpan w:val="3"/>
            <w:tcBorders>
              <w:top w:val="single" w:sz="4" w:space="0" w:color="auto"/>
              <w:left w:val="single" w:sz="4" w:space="0" w:color="auto"/>
              <w:bottom w:val="nil"/>
              <w:right w:val="single" w:sz="4" w:space="0" w:color="auto"/>
            </w:tcBorders>
            <w:hideMark/>
          </w:tcPr>
          <w:p w14:paraId="3B8B382B" w14:textId="77777777" w:rsidR="00115CAE" w:rsidRPr="00115CAE" w:rsidRDefault="00115CAE" w:rsidP="00115CAE">
            <w:pPr>
              <w:keepNext/>
              <w:keepLines/>
              <w:spacing w:after="0" w:line="256" w:lineRule="auto"/>
              <w:jc w:val="center"/>
              <w:rPr>
                <w:ins w:id="347" w:author="NSB" w:date="2020-10-22T14:35:00Z"/>
                <w:rFonts w:ascii="Arial" w:eastAsia="宋体" w:hAnsi="Arial" w:cs="Arial"/>
                <w:sz w:val="16"/>
                <w:szCs w:val="16"/>
                <w:lang w:val="en-US"/>
              </w:rPr>
            </w:pPr>
            <w:ins w:id="348" w:author="NSB" w:date="2020-10-22T14:35:00Z">
              <w:r w:rsidRPr="00115CAE">
                <w:rPr>
                  <w:rFonts w:ascii="Arial" w:eastAsia="宋体" w:hAnsi="Arial" w:cs="Arial"/>
                  <w:sz w:val="16"/>
                  <w:szCs w:val="16"/>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66F6A542" w14:textId="77777777" w:rsidR="00115CAE" w:rsidRPr="00115CAE" w:rsidRDefault="00115CAE" w:rsidP="00115CAE">
            <w:pPr>
              <w:keepNext/>
              <w:keepLines/>
              <w:spacing w:after="0" w:line="256" w:lineRule="auto"/>
              <w:jc w:val="center"/>
              <w:rPr>
                <w:ins w:id="349" w:author="NSB" w:date="2020-10-22T14:35:00Z"/>
                <w:rFonts w:ascii="Arial" w:eastAsia="宋体" w:hAnsi="Arial" w:cs="Arial"/>
                <w:sz w:val="16"/>
                <w:szCs w:val="16"/>
                <w:lang w:val="en-US"/>
              </w:rPr>
            </w:pPr>
            <w:ins w:id="350" w:author="NSB" w:date="2020-10-22T14:35:00Z">
              <w:r w:rsidRPr="00115CAE">
                <w:rPr>
                  <w:rFonts w:ascii="Arial" w:eastAsia="宋体" w:hAnsi="Arial" w:cs="Arial"/>
                  <w:sz w:val="16"/>
                  <w:szCs w:val="16"/>
                </w:rPr>
                <w:t>CR.1.1 FDD</w:t>
              </w:r>
            </w:ins>
          </w:p>
        </w:tc>
        <w:tc>
          <w:tcPr>
            <w:tcW w:w="786" w:type="dxa"/>
            <w:gridSpan w:val="2"/>
            <w:tcBorders>
              <w:top w:val="single" w:sz="4" w:space="0" w:color="auto"/>
              <w:left w:val="single" w:sz="4" w:space="0" w:color="auto"/>
              <w:bottom w:val="nil"/>
              <w:right w:val="single" w:sz="4" w:space="0" w:color="auto"/>
            </w:tcBorders>
            <w:hideMark/>
          </w:tcPr>
          <w:p w14:paraId="1F2EB470" w14:textId="77777777" w:rsidR="00115CAE" w:rsidRPr="00115CAE" w:rsidRDefault="00115CAE" w:rsidP="00115CAE">
            <w:pPr>
              <w:keepNext/>
              <w:keepLines/>
              <w:spacing w:after="0" w:line="256" w:lineRule="auto"/>
              <w:jc w:val="center"/>
              <w:rPr>
                <w:ins w:id="351" w:author="NSB" w:date="2020-10-22T14:35:00Z"/>
                <w:rFonts w:ascii="Arial" w:eastAsia="宋体" w:hAnsi="Arial" w:cs="Arial"/>
                <w:sz w:val="16"/>
                <w:szCs w:val="16"/>
                <w:lang w:val="en-US"/>
              </w:rPr>
            </w:pPr>
            <w:ins w:id="352" w:author="NSB" w:date="2020-10-22T14:35:00Z">
              <w:r w:rsidRPr="00115CAE">
                <w:rPr>
                  <w:rFonts w:ascii="Arial" w:eastAsia="宋体" w:hAnsi="Arial" w:cs="Arial"/>
                  <w:sz w:val="16"/>
                  <w:szCs w:val="16"/>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DCCEFE6" w14:textId="77777777" w:rsidR="00115CAE" w:rsidRPr="00115CAE" w:rsidRDefault="00115CAE" w:rsidP="00115CAE">
            <w:pPr>
              <w:keepNext/>
              <w:keepLines/>
              <w:spacing w:after="0" w:line="256" w:lineRule="auto"/>
              <w:jc w:val="center"/>
              <w:rPr>
                <w:ins w:id="353" w:author="NSB" w:date="2020-10-22T14:35:00Z"/>
                <w:rFonts w:ascii="Arial" w:eastAsia="宋体" w:hAnsi="Arial" w:cs="Arial"/>
                <w:sz w:val="16"/>
                <w:szCs w:val="16"/>
                <w:lang w:val="en-US"/>
              </w:rPr>
            </w:pPr>
            <w:ins w:id="354" w:author="NSB" w:date="2020-10-22T14:35:00Z">
              <w:r w:rsidRPr="00115CAE">
                <w:rPr>
                  <w:rFonts w:ascii="Arial" w:eastAsia="宋体" w:hAnsi="Arial" w:cs="Arial"/>
                  <w:sz w:val="16"/>
                  <w:szCs w:val="16"/>
                </w:rPr>
                <w:t>CR.1.1 FDD</w:t>
              </w:r>
            </w:ins>
          </w:p>
        </w:tc>
        <w:tc>
          <w:tcPr>
            <w:tcW w:w="782" w:type="dxa"/>
            <w:tcBorders>
              <w:top w:val="single" w:sz="4" w:space="0" w:color="auto"/>
              <w:left w:val="single" w:sz="4" w:space="0" w:color="auto"/>
              <w:bottom w:val="nil"/>
              <w:right w:val="single" w:sz="4" w:space="0" w:color="auto"/>
            </w:tcBorders>
            <w:hideMark/>
          </w:tcPr>
          <w:p w14:paraId="1A1C21C6" w14:textId="77777777" w:rsidR="00115CAE" w:rsidRPr="00115CAE" w:rsidRDefault="00115CAE" w:rsidP="00115CAE">
            <w:pPr>
              <w:keepNext/>
              <w:keepLines/>
              <w:spacing w:after="0" w:line="256" w:lineRule="auto"/>
              <w:jc w:val="center"/>
              <w:rPr>
                <w:ins w:id="355" w:author="NSB" w:date="2020-10-22T14:35:00Z"/>
                <w:rFonts w:ascii="Arial" w:eastAsia="宋体" w:hAnsi="Arial" w:cs="Arial"/>
                <w:sz w:val="16"/>
                <w:szCs w:val="16"/>
                <w:lang w:val="en-US"/>
              </w:rPr>
            </w:pPr>
            <w:ins w:id="356" w:author="NSB" w:date="2020-10-22T14:35:00Z">
              <w:r w:rsidRPr="00115CAE">
                <w:rPr>
                  <w:rFonts w:ascii="Arial" w:eastAsia="宋体" w:hAnsi="Arial" w:cs="Arial"/>
                  <w:sz w:val="16"/>
                  <w:szCs w:val="16"/>
                  <w:lang w:val="en-US"/>
                </w:rPr>
                <w:t>-</w:t>
              </w:r>
            </w:ins>
          </w:p>
        </w:tc>
      </w:tr>
      <w:tr w:rsidR="00115CAE" w:rsidRPr="00115CAE" w14:paraId="73E866D7" w14:textId="77777777" w:rsidTr="00784930">
        <w:trPr>
          <w:jc w:val="center"/>
          <w:ins w:id="357" w:author="NSB" w:date="2020-10-22T14:35:00Z"/>
        </w:trPr>
        <w:tc>
          <w:tcPr>
            <w:tcW w:w="2101" w:type="dxa"/>
            <w:gridSpan w:val="4"/>
            <w:tcBorders>
              <w:top w:val="nil"/>
              <w:left w:val="single" w:sz="4" w:space="0" w:color="auto"/>
              <w:bottom w:val="nil"/>
              <w:right w:val="single" w:sz="4" w:space="0" w:color="auto"/>
            </w:tcBorders>
            <w:hideMark/>
          </w:tcPr>
          <w:p w14:paraId="29863701" w14:textId="77777777" w:rsidR="00115CAE" w:rsidRPr="00115CAE" w:rsidRDefault="00115CAE" w:rsidP="00115CAE">
            <w:pPr>
              <w:rPr>
                <w:ins w:id="358" w:author="NSB" w:date="2020-10-22T14:35: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CF8E27A" w14:textId="77777777" w:rsidR="00115CAE" w:rsidRPr="00115CAE" w:rsidRDefault="00115CAE" w:rsidP="00115CAE">
            <w:pPr>
              <w:keepNext/>
              <w:keepLines/>
              <w:spacing w:after="0" w:line="256" w:lineRule="auto"/>
              <w:rPr>
                <w:ins w:id="359" w:author="NSB" w:date="2020-10-22T14:35:00Z"/>
                <w:rFonts w:ascii="Arial" w:eastAsia="宋体" w:hAnsi="Arial"/>
                <w:sz w:val="16"/>
                <w:szCs w:val="16"/>
              </w:rPr>
            </w:pPr>
            <w:ins w:id="360" w:author="NSB" w:date="2020-10-22T14:35: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1315363E" w14:textId="77777777" w:rsidR="00115CAE" w:rsidRPr="00115CAE" w:rsidRDefault="00115CAE" w:rsidP="00115CAE">
            <w:pPr>
              <w:rPr>
                <w:ins w:id="361" w:author="NSB" w:date="2020-10-22T14:35:00Z"/>
                <w:rFonts w:eastAsia="宋体"/>
                <w:sz w:val="16"/>
                <w:szCs w:val="16"/>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FCEACC9" w14:textId="77777777" w:rsidR="00115CAE" w:rsidRPr="00115CAE" w:rsidRDefault="00115CAE" w:rsidP="00115CAE">
            <w:pPr>
              <w:keepNext/>
              <w:keepLines/>
              <w:spacing w:after="0" w:line="256" w:lineRule="auto"/>
              <w:jc w:val="center"/>
              <w:rPr>
                <w:ins w:id="362" w:author="NSB" w:date="2020-10-22T14:35:00Z"/>
                <w:rFonts w:ascii="Arial" w:eastAsia="宋体" w:hAnsi="Arial" w:cs="Arial"/>
                <w:sz w:val="16"/>
                <w:szCs w:val="16"/>
              </w:rPr>
            </w:pPr>
            <w:ins w:id="363" w:author="NSB" w:date="2020-10-22T14:35:00Z">
              <w:r w:rsidRPr="00115CAE">
                <w:rPr>
                  <w:rFonts w:ascii="Arial" w:eastAsia="宋体" w:hAnsi="Arial" w:cs="Arial"/>
                  <w:sz w:val="16"/>
                  <w:szCs w:val="16"/>
                </w:rPr>
                <w:t>CR.1.1 TDD</w:t>
              </w:r>
            </w:ins>
          </w:p>
        </w:tc>
        <w:tc>
          <w:tcPr>
            <w:tcW w:w="900" w:type="dxa"/>
            <w:gridSpan w:val="3"/>
            <w:tcBorders>
              <w:top w:val="nil"/>
              <w:left w:val="single" w:sz="4" w:space="0" w:color="auto"/>
              <w:bottom w:val="nil"/>
              <w:right w:val="single" w:sz="4" w:space="0" w:color="auto"/>
            </w:tcBorders>
            <w:hideMark/>
          </w:tcPr>
          <w:p w14:paraId="26C760B4" w14:textId="77777777" w:rsidR="00115CAE" w:rsidRPr="00115CAE" w:rsidRDefault="00115CAE" w:rsidP="00115CAE">
            <w:pPr>
              <w:rPr>
                <w:ins w:id="364" w:author="NSB" w:date="2020-10-22T14:35: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49D5B062" w14:textId="77777777" w:rsidR="00115CAE" w:rsidRPr="00115CAE" w:rsidRDefault="00115CAE" w:rsidP="00115CAE">
            <w:pPr>
              <w:keepNext/>
              <w:keepLines/>
              <w:spacing w:after="0" w:line="256" w:lineRule="auto"/>
              <w:jc w:val="center"/>
              <w:rPr>
                <w:ins w:id="365" w:author="NSB" w:date="2020-10-22T14:35:00Z"/>
                <w:rFonts w:ascii="Arial" w:eastAsia="宋体" w:hAnsi="Arial" w:cs="Arial"/>
                <w:sz w:val="16"/>
                <w:szCs w:val="16"/>
              </w:rPr>
            </w:pPr>
            <w:ins w:id="366" w:author="NSB" w:date="2020-10-22T14:35:00Z">
              <w:r w:rsidRPr="00115CAE">
                <w:rPr>
                  <w:rFonts w:ascii="Arial" w:eastAsia="宋体" w:hAnsi="Arial" w:cs="Arial"/>
                  <w:sz w:val="16"/>
                  <w:szCs w:val="16"/>
                </w:rPr>
                <w:t>CR.1.1 TDD</w:t>
              </w:r>
            </w:ins>
          </w:p>
        </w:tc>
        <w:tc>
          <w:tcPr>
            <w:tcW w:w="786" w:type="dxa"/>
            <w:gridSpan w:val="2"/>
            <w:tcBorders>
              <w:top w:val="nil"/>
              <w:left w:val="single" w:sz="4" w:space="0" w:color="auto"/>
              <w:bottom w:val="nil"/>
              <w:right w:val="single" w:sz="4" w:space="0" w:color="auto"/>
            </w:tcBorders>
            <w:hideMark/>
          </w:tcPr>
          <w:p w14:paraId="25DC7506" w14:textId="77777777" w:rsidR="00115CAE" w:rsidRPr="00115CAE" w:rsidRDefault="00115CAE" w:rsidP="00115CAE">
            <w:pPr>
              <w:rPr>
                <w:ins w:id="367" w:author="NSB" w:date="2020-10-22T14:35: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5821D5B" w14:textId="77777777" w:rsidR="00115CAE" w:rsidRPr="00115CAE" w:rsidRDefault="00115CAE" w:rsidP="00115CAE">
            <w:pPr>
              <w:keepNext/>
              <w:keepLines/>
              <w:spacing w:after="0" w:line="256" w:lineRule="auto"/>
              <w:jc w:val="center"/>
              <w:rPr>
                <w:ins w:id="368" w:author="NSB" w:date="2020-10-22T14:35:00Z"/>
                <w:rFonts w:ascii="Arial" w:eastAsia="宋体" w:hAnsi="Arial" w:cs="Arial"/>
                <w:sz w:val="16"/>
                <w:szCs w:val="16"/>
              </w:rPr>
            </w:pPr>
            <w:ins w:id="369" w:author="NSB" w:date="2020-10-22T14:35:00Z">
              <w:r w:rsidRPr="00115CAE">
                <w:rPr>
                  <w:rFonts w:ascii="Arial" w:eastAsia="宋体" w:hAnsi="Arial" w:cs="Arial"/>
                  <w:sz w:val="16"/>
                  <w:szCs w:val="16"/>
                </w:rPr>
                <w:t>CR.1.1 TDD</w:t>
              </w:r>
            </w:ins>
          </w:p>
        </w:tc>
        <w:tc>
          <w:tcPr>
            <w:tcW w:w="782" w:type="dxa"/>
            <w:tcBorders>
              <w:top w:val="nil"/>
              <w:left w:val="single" w:sz="4" w:space="0" w:color="auto"/>
              <w:bottom w:val="nil"/>
              <w:right w:val="single" w:sz="4" w:space="0" w:color="auto"/>
            </w:tcBorders>
            <w:hideMark/>
          </w:tcPr>
          <w:p w14:paraId="3BACEC0C" w14:textId="77777777" w:rsidR="00115CAE" w:rsidRPr="00115CAE" w:rsidRDefault="00115CAE" w:rsidP="00115CAE">
            <w:pPr>
              <w:rPr>
                <w:ins w:id="370" w:author="NSB" w:date="2020-10-22T14:35:00Z"/>
                <w:rFonts w:eastAsia="宋体" w:cs="Arial"/>
                <w:sz w:val="16"/>
                <w:szCs w:val="16"/>
              </w:rPr>
            </w:pPr>
          </w:p>
        </w:tc>
      </w:tr>
      <w:tr w:rsidR="00115CAE" w:rsidRPr="00115CAE" w14:paraId="3DE18923" w14:textId="77777777" w:rsidTr="00784930">
        <w:trPr>
          <w:jc w:val="center"/>
          <w:ins w:id="371" w:author="NSB" w:date="2020-10-22T14:35:00Z"/>
        </w:trPr>
        <w:tc>
          <w:tcPr>
            <w:tcW w:w="2101" w:type="dxa"/>
            <w:gridSpan w:val="4"/>
            <w:tcBorders>
              <w:top w:val="nil"/>
              <w:left w:val="single" w:sz="4" w:space="0" w:color="auto"/>
              <w:bottom w:val="single" w:sz="4" w:space="0" w:color="auto"/>
              <w:right w:val="single" w:sz="4" w:space="0" w:color="auto"/>
            </w:tcBorders>
            <w:hideMark/>
          </w:tcPr>
          <w:p w14:paraId="35BE482F" w14:textId="77777777" w:rsidR="00115CAE" w:rsidRPr="00115CAE" w:rsidRDefault="00115CAE" w:rsidP="00115CAE">
            <w:pPr>
              <w:spacing w:after="0" w:line="256" w:lineRule="auto"/>
              <w:rPr>
                <w:ins w:id="372"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E3F323" w14:textId="77777777" w:rsidR="00115CAE" w:rsidRPr="00115CAE" w:rsidRDefault="00115CAE" w:rsidP="00115CAE">
            <w:pPr>
              <w:keepNext/>
              <w:keepLines/>
              <w:spacing w:after="0" w:line="256" w:lineRule="auto"/>
              <w:rPr>
                <w:ins w:id="373" w:author="NSB" w:date="2020-10-22T14:35:00Z"/>
                <w:rFonts w:ascii="Arial" w:eastAsia="宋体" w:hAnsi="Arial"/>
                <w:sz w:val="16"/>
                <w:szCs w:val="16"/>
              </w:rPr>
            </w:pPr>
            <w:ins w:id="374" w:author="NSB" w:date="2020-10-22T14:35: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46F36B2B" w14:textId="77777777" w:rsidR="00115CAE" w:rsidRPr="00115CAE" w:rsidRDefault="00115CAE" w:rsidP="00115CAE">
            <w:pPr>
              <w:rPr>
                <w:ins w:id="375" w:author="NSB" w:date="2020-10-22T14:35:00Z"/>
                <w:rFonts w:eastAsia="宋体"/>
                <w:sz w:val="16"/>
                <w:szCs w:val="16"/>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3632837" w14:textId="77777777" w:rsidR="00115CAE" w:rsidRPr="00115CAE" w:rsidRDefault="00115CAE" w:rsidP="00115CAE">
            <w:pPr>
              <w:keepNext/>
              <w:keepLines/>
              <w:spacing w:after="0" w:line="256" w:lineRule="auto"/>
              <w:jc w:val="center"/>
              <w:rPr>
                <w:ins w:id="376" w:author="NSB" w:date="2020-10-22T14:35:00Z"/>
                <w:rFonts w:ascii="Arial" w:eastAsia="宋体" w:hAnsi="Arial" w:cs="Arial"/>
                <w:sz w:val="16"/>
                <w:szCs w:val="16"/>
              </w:rPr>
            </w:pPr>
            <w:ins w:id="377" w:author="NSB" w:date="2020-10-22T14:35:00Z">
              <w:r w:rsidRPr="00115CAE">
                <w:rPr>
                  <w:rFonts w:ascii="Arial" w:eastAsia="宋体" w:hAnsi="Arial" w:cs="Arial"/>
                  <w:sz w:val="16"/>
                  <w:szCs w:val="16"/>
                </w:rPr>
                <w:t>CR2.1 TDD</w:t>
              </w:r>
            </w:ins>
          </w:p>
        </w:tc>
        <w:tc>
          <w:tcPr>
            <w:tcW w:w="900" w:type="dxa"/>
            <w:gridSpan w:val="3"/>
            <w:tcBorders>
              <w:top w:val="nil"/>
              <w:left w:val="single" w:sz="4" w:space="0" w:color="auto"/>
              <w:bottom w:val="single" w:sz="4" w:space="0" w:color="auto"/>
              <w:right w:val="single" w:sz="4" w:space="0" w:color="auto"/>
            </w:tcBorders>
            <w:hideMark/>
          </w:tcPr>
          <w:p w14:paraId="0E0A866C" w14:textId="77777777" w:rsidR="00115CAE" w:rsidRPr="00115CAE" w:rsidRDefault="00115CAE" w:rsidP="00115CAE">
            <w:pPr>
              <w:rPr>
                <w:ins w:id="378" w:author="NSB" w:date="2020-10-22T14:35: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44D398CD" w14:textId="77777777" w:rsidR="00115CAE" w:rsidRPr="00115CAE" w:rsidRDefault="00115CAE" w:rsidP="00115CAE">
            <w:pPr>
              <w:keepNext/>
              <w:keepLines/>
              <w:spacing w:after="0" w:line="256" w:lineRule="auto"/>
              <w:jc w:val="center"/>
              <w:rPr>
                <w:ins w:id="379" w:author="NSB" w:date="2020-10-22T14:35:00Z"/>
                <w:rFonts w:ascii="Arial" w:eastAsia="宋体" w:hAnsi="Arial" w:cs="Arial"/>
                <w:sz w:val="16"/>
                <w:szCs w:val="16"/>
              </w:rPr>
            </w:pPr>
            <w:ins w:id="380" w:author="NSB" w:date="2020-10-22T14:35:00Z">
              <w:r w:rsidRPr="00115CAE">
                <w:rPr>
                  <w:rFonts w:ascii="Arial" w:eastAsia="宋体" w:hAnsi="Arial" w:cs="Arial"/>
                  <w:sz w:val="16"/>
                  <w:szCs w:val="16"/>
                </w:rPr>
                <w:t>CR2.1 TDD</w:t>
              </w:r>
            </w:ins>
          </w:p>
        </w:tc>
        <w:tc>
          <w:tcPr>
            <w:tcW w:w="786" w:type="dxa"/>
            <w:gridSpan w:val="2"/>
            <w:tcBorders>
              <w:top w:val="nil"/>
              <w:left w:val="single" w:sz="4" w:space="0" w:color="auto"/>
              <w:bottom w:val="single" w:sz="4" w:space="0" w:color="auto"/>
              <w:right w:val="single" w:sz="4" w:space="0" w:color="auto"/>
            </w:tcBorders>
            <w:hideMark/>
          </w:tcPr>
          <w:p w14:paraId="0499D9D3" w14:textId="77777777" w:rsidR="00115CAE" w:rsidRPr="00115CAE" w:rsidRDefault="00115CAE" w:rsidP="00115CAE">
            <w:pPr>
              <w:rPr>
                <w:ins w:id="381" w:author="NSB" w:date="2020-10-22T14:35: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D4635F7" w14:textId="77777777" w:rsidR="00115CAE" w:rsidRPr="00115CAE" w:rsidRDefault="00115CAE" w:rsidP="00115CAE">
            <w:pPr>
              <w:keepNext/>
              <w:keepLines/>
              <w:spacing w:after="0" w:line="256" w:lineRule="auto"/>
              <w:jc w:val="center"/>
              <w:rPr>
                <w:ins w:id="382" w:author="NSB" w:date="2020-10-22T14:35:00Z"/>
                <w:rFonts w:ascii="Arial" w:eastAsia="宋体" w:hAnsi="Arial" w:cs="Arial"/>
                <w:sz w:val="16"/>
                <w:szCs w:val="16"/>
              </w:rPr>
            </w:pPr>
            <w:ins w:id="383" w:author="NSB" w:date="2020-10-22T14:35:00Z">
              <w:r w:rsidRPr="00115CAE">
                <w:rPr>
                  <w:rFonts w:ascii="Arial" w:eastAsia="宋体" w:hAnsi="Arial" w:cs="Arial"/>
                  <w:sz w:val="16"/>
                  <w:szCs w:val="16"/>
                </w:rPr>
                <w:t>CR2.1 TDD</w:t>
              </w:r>
            </w:ins>
          </w:p>
        </w:tc>
        <w:tc>
          <w:tcPr>
            <w:tcW w:w="782" w:type="dxa"/>
            <w:tcBorders>
              <w:top w:val="nil"/>
              <w:left w:val="single" w:sz="4" w:space="0" w:color="auto"/>
              <w:bottom w:val="single" w:sz="4" w:space="0" w:color="auto"/>
              <w:right w:val="single" w:sz="4" w:space="0" w:color="auto"/>
            </w:tcBorders>
            <w:hideMark/>
          </w:tcPr>
          <w:p w14:paraId="2991150E" w14:textId="77777777" w:rsidR="00115CAE" w:rsidRPr="00115CAE" w:rsidRDefault="00115CAE" w:rsidP="00115CAE">
            <w:pPr>
              <w:rPr>
                <w:ins w:id="384" w:author="NSB" w:date="2020-10-22T14:35:00Z"/>
                <w:rFonts w:eastAsia="宋体" w:cs="Arial"/>
                <w:sz w:val="16"/>
                <w:szCs w:val="16"/>
              </w:rPr>
            </w:pPr>
          </w:p>
        </w:tc>
      </w:tr>
      <w:tr w:rsidR="00115CAE" w:rsidRPr="00115CAE" w14:paraId="471589F5" w14:textId="77777777" w:rsidTr="00784930">
        <w:trPr>
          <w:jc w:val="center"/>
          <w:ins w:id="385" w:author="NSB" w:date="2020-10-22T14:35:00Z"/>
        </w:trPr>
        <w:tc>
          <w:tcPr>
            <w:tcW w:w="2101" w:type="dxa"/>
            <w:gridSpan w:val="4"/>
            <w:tcBorders>
              <w:top w:val="single" w:sz="4" w:space="0" w:color="auto"/>
              <w:left w:val="single" w:sz="4" w:space="0" w:color="auto"/>
              <w:bottom w:val="nil"/>
              <w:right w:val="single" w:sz="4" w:space="0" w:color="auto"/>
            </w:tcBorders>
            <w:hideMark/>
          </w:tcPr>
          <w:p w14:paraId="1056CF65" w14:textId="77777777" w:rsidR="00115CAE" w:rsidRPr="00115CAE" w:rsidRDefault="00115CAE" w:rsidP="00115CAE">
            <w:pPr>
              <w:keepNext/>
              <w:keepLines/>
              <w:spacing w:after="0" w:line="256" w:lineRule="auto"/>
              <w:rPr>
                <w:ins w:id="386" w:author="NSB" w:date="2020-10-22T14:35:00Z"/>
                <w:rFonts w:ascii="Arial" w:eastAsia="宋体" w:hAnsi="Arial"/>
                <w:sz w:val="16"/>
                <w:szCs w:val="16"/>
                <w:lang w:val="en-US"/>
              </w:rPr>
            </w:pPr>
            <w:ins w:id="387" w:author="NSB" w:date="2020-10-22T14:35:00Z">
              <w:r w:rsidRPr="00115CAE">
                <w:rPr>
                  <w:rFonts w:ascii="Arial" w:eastAsia="宋体" w:hAnsi="Arial"/>
                  <w:sz w:val="16"/>
                  <w:szCs w:val="16"/>
                </w:rPr>
                <w:t>Control Channel RMC</w:t>
              </w:r>
            </w:ins>
          </w:p>
        </w:tc>
        <w:tc>
          <w:tcPr>
            <w:tcW w:w="1691" w:type="dxa"/>
            <w:tcBorders>
              <w:top w:val="single" w:sz="4" w:space="0" w:color="auto"/>
              <w:left w:val="single" w:sz="4" w:space="0" w:color="auto"/>
              <w:bottom w:val="single" w:sz="4" w:space="0" w:color="auto"/>
              <w:right w:val="single" w:sz="4" w:space="0" w:color="auto"/>
            </w:tcBorders>
            <w:hideMark/>
          </w:tcPr>
          <w:p w14:paraId="6D5F1AB3" w14:textId="77777777" w:rsidR="00115CAE" w:rsidRPr="00115CAE" w:rsidRDefault="00115CAE" w:rsidP="00115CAE">
            <w:pPr>
              <w:keepNext/>
              <w:keepLines/>
              <w:spacing w:after="0" w:line="256" w:lineRule="auto"/>
              <w:rPr>
                <w:ins w:id="388" w:author="NSB" w:date="2020-10-22T14:35:00Z"/>
                <w:rFonts w:ascii="Arial" w:eastAsia="宋体" w:hAnsi="Arial"/>
                <w:sz w:val="16"/>
                <w:szCs w:val="16"/>
                <w:lang w:val="en-US"/>
              </w:rPr>
            </w:pPr>
            <w:ins w:id="389"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nil"/>
              <w:right w:val="single" w:sz="4" w:space="0" w:color="auto"/>
            </w:tcBorders>
          </w:tcPr>
          <w:p w14:paraId="74902A07" w14:textId="77777777" w:rsidR="00115CAE" w:rsidRPr="00115CAE" w:rsidRDefault="00115CAE" w:rsidP="00115CAE">
            <w:pPr>
              <w:keepNext/>
              <w:keepLines/>
              <w:spacing w:after="0" w:line="256" w:lineRule="auto"/>
              <w:jc w:val="center"/>
              <w:rPr>
                <w:ins w:id="390" w:author="NSB" w:date="2020-10-22T14:35: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9A9490D" w14:textId="77777777" w:rsidR="00115CAE" w:rsidRPr="00115CAE" w:rsidRDefault="00115CAE" w:rsidP="00115CAE">
            <w:pPr>
              <w:keepNext/>
              <w:keepLines/>
              <w:spacing w:after="0" w:line="256" w:lineRule="auto"/>
              <w:jc w:val="center"/>
              <w:rPr>
                <w:ins w:id="391" w:author="NSB" w:date="2020-10-22T14:35:00Z"/>
                <w:rFonts w:ascii="Arial" w:eastAsia="宋体" w:hAnsi="Arial" w:cs="Arial"/>
                <w:sz w:val="16"/>
                <w:szCs w:val="16"/>
                <w:lang w:val="en-US"/>
              </w:rPr>
            </w:pPr>
            <w:ins w:id="392" w:author="NSB" w:date="2020-10-22T14:35:00Z">
              <w:r w:rsidRPr="00115CAE">
                <w:rPr>
                  <w:rFonts w:ascii="Arial" w:eastAsia="宋体" w:hAnsi="Arial" w:cs="Arial"/>
                  <w:sz w:val="16"/>
                  <w:szCs w:val="16"/>
                </w:rPr>
                <w:t>CCR.1.1 FDD</w:t>
              </w:r>
            </w:ins>
          </w:p>
        </w:tc>
        <w:tc>
          <w:tcPr>
            <w:tcW w:w="900" w:type="dxa"/>
            <w:gridSpan w:val="3"/>
            <w:tcBorders>
              <w:top w:val="single" w:sz="4" w:space="0" w:color="auto"/>
              <w:left w:val="single" w:sz="4" w:space="0" w:color="auto"/>
              <w:bottom w:val="nil"/>
              <w:right w:val="single" w:sz="4" w:space="0" w:color="auto"/>
            </w:tcBorders>
            <w:hideMark/>
          </w:tcPr>
          <w:p w14:paraId="4E6450F6" w14:textId="77777777" w:rsidR="00115CAE" w:rsidRPr="00115CAE" w:rsidRDefault="00115CAE" w:rsidP="00115CAE">
            <w:pPr>
              <w:keepNext/>
              <w:keepLines/>
              <w:spacing w:after="0" w:line="256" w:lineRule="auto"/>
              <w:jc w:val="center"/>
              <w:rPr>
                <w:ins w:id="393" w:author="NSB" w:date="2020-10-22T14:35:00Z"/>
                <w:rFonts w:ascii="Arial" w:eastAsia="宋体" w:hAnsi="Arial" w:cs="Arial"/>
                <w:sz w:val="16"/>
                <w:szCs w:val="16"/>
                <w:lang w:val="en-US"/>
              </w:rPr>
            </w:pPr>
            <w:ins w:id="394" w:author="NSB" w:date="2020-10-22T14:35:00Z">
              <w:r w:rsidRPr="00115CAE">
                <w:rPr>
                  <w:rFonts w:ascii="Arial" w:eastAsia="宋体" w:hAnsi="Arial" w:cs="Arial"/>
                  <w:sz w:val="16"/>
                  <w:szCs w:val="16"/>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7982D404" w14:textId="77777777" w:rsidR="00115CAE" w:rsidRPr="00115CAE" w:rsidRDefault="00115CAE" w:rsidP="00115CAE">
            <w:pPr>
              <w:keepNext/>
              <w:keepLines/>
              <w:spacing w:after="0" w:line="256" w:lineRule="auto"/>
              <w:jc w:val="center"/>
              <w:rPr>
                <w:ins w:id="395" w:author="NSB" w:date="2020-10-22T14:35:00Z"/>
                <w:rFonts w:ascii="Arial" w:eastAsia="宋体" w:hAnsi="Arial" w:cs="Arial"/>
                <w:sz w:val="16"/>
                <w:szCs w:val="16"/>
                <w:lang w:val="en-US"/>
              </w:rPr>
            </w:pPr>
            <w:ins w:id="396" w:author="NSB" w:date="2020-10-22T14:35:00Z">
              <w:r w:rsidRPr="00115CAE">
                <w:rPr>
                  <w:rFonts w:ascii="Arial" w:eastAsia="宋体" w:hAnsi="Arial" w:cs="Arial"/>
                  <w:sz w:val="16"/>
                  <w:szCs w:val="16"/>
                </w:rPr>
                <w:t>CCR.1.1 FDD</w:t>
              </w:r>
            </w:ins>
          </w:p>
        </w:tc>
        <w:tc>
          <w:tcPr>
            <w:tcW w:w="786" w:type="dxa"/>
            <w:gridSpan w:val="2"/>
            <w:tcBorders>
              <w:top w:val="single" w:sz="4" w:space="0" w:color="auto"/>
              <w:left w:val="single" w:sz="4" w:space="0" w:color="auto"/>
              <w:bottom w:val="nil"/>
              <w:right w:val="single" w:sz="4" w:space="0" w:color="auto"/>
            </w:tcBorders>
            <w:hideMark/>
          </w:tcPr>
          <w:p w14:paraId="2B0C97D0" w14:textId="77777777" w:rsidR="00115CAE" w:rsidRPr="00115CAE" w:rsidRDefault="00115CAE" w:rsidP="00115CAE">
            <w:pPr>
              <w:keepNext/>
              <w:keepLines/>
              <w:spacing w:after="0" w:line="256" w:lineRule="auto"/>
              <w:jc w:val="center"/>
              <w:rPr>
                <w:ins w:id="397" w:author="NSB" w:date="2020-10-22T14:35:00Z"/>
                <w:rFonts w:ascii="Arial" w:eastAsia="宋体" w:hAnsi="Arial" w:cs="Arial"/>
                <w:sz w:val="16"/>
                <w:szCs w:val="16"/>
                <w:lang w:val="en-US"/>
              </w:rPr>
            </w:pPr>
            <w:ins w:id="398" w:author="NSB" w:date="2020-10-22T14:35:00Z">
              <w:r w:rsidRPr="00115CAE">
                <w:rPr>
                  <w:rFonts w:ascii="Arial" w:eastAsia="宋体" w:hAnsi="Arial" w:cs="Arial"/>
                  <w:sz w:val="16"/>
                  <w:szCs w:val="16"/>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D28D1DE" w14:textId="77777777" w:rsidR="00115CAE" w:rsidRPr="00115CAE" w:rsidRDefault="00115CAE" w:rsidP="00115CAE">
            <w:pPr>
              <w:keepNext/>
              <w:keepLines/>
              <w:spacing w:after="0" w:line="256" w:lineRule="auto"/>
              <w:jc w:val="center"/>
              <w:rPr>
                <w:ins w:id="399" w:author="NSB" w:date="2020-10-22T14:35:00Z"/>
                <w:rFonts w:ascii="Arial" w:eastAsia="宋体" w:hAnsi="Arial" w:cs="Arial"/>
                <w:sz w:val="16"/>
                <w:szCs w:val="16"/>
                <w:lang w:val="en-US"/>
              </w:rPr>
            </w:pPr>
            <w:ins w:id="400" w:author="NSB" w:date="2020-10-22T14:35:00Z">
              <w:r w:rsidRPr="00115CAE">
                <w:rPr>
                  <w:rFonts w:ascii="Arial" w:eastAsia="宋体" w:hAnsi="Arial" w:cs="Arial"/>
                  <w:sz w:val="16"/>
                  <w:szCs w:val="16"/>
                </w:rPr>
                <w:t>CCR.1.1 FDD</w:t>
              </w:r>
            </w:ins>
          </w:p>
        </w:tc>
        <w:tc>
          <w:tcPr>
            <w:tcW w:w="782" w:type="dxa"/>
            <w:tcBorders>
              <w:top w:val="single" w:sz="4" w:space="0" w:color="auto"/>
              <w:left w:val="single" w:sz="4" w:space="0" w:color="auto"/>
              <w:bottom w:val="nil"/>
              <w:right w:val="single" w:sz="4" w:space="0" w:color="auto"/>
            </w:tcBorders>
            <w:hideMark/>
          </w:tcPr>
          <w:p w14:paraId="4207FA2E" w14:textId="77777777" w:rsidR="00115CAE" w:rsidRPr="00115CAE" w:rsidRDefault="00115CAE" w:rsidP="00115CAE">
            <w:pPr>
              <w:keepNext/>
              <w:keepLines/>
              <w:spacing w:after="0" w:line="256" w:lineRule="auto"/>
              <w:jc w:val="center"/>
              <w:rPr>
                <w:ins w:id="401" w:author="NSB" w:date="2020-10-22T14:35:00Z"/>
                <w:rFonts w:ascii="Arial" w:eastAsia="宋体" w:hAnsi="Arial" w:cs="Arial"/>
                <w:sz w:val="16"/>
                <w:szCs w:val="16"/>
                <w:lang w:val="en-US"/>
              </w:rPr>
            </w:pPr>
            <w:ins w:id="402" w:author="NSB" w:date="2020-10-22T14:35:00Z">
              <w:r w:rsidRPr="00115CAE">
                <w:rPr>
                  <w:rFonts w:ascii="Arial" w:eastAsia="宋体" w:hAnsi="Arial" w:cs="Arial"/>
                  <w:sz w:val="16"/>
                  <w:szCs w:val="16"/>
                  <w:lang w:val="en-US"/>
                </w:rPr>
                <w:t>-</w:t>
              </w:r>
            </w:ins>
          </w:p>
        </w:tc>
      </w:tr>
      <w:tr w:rsidR="00115CAE" w:rsidRPr="00115CAE" w14:paraId="21C2D321" w14:textId="77777777" w:rsidTr="00784930">
        <w:trPr>
          <w:jc w:val="center"/>
          <w:ins w:id="403" w:author="NSB" w:date="2020-10-22T14:35:00Z"/>
        </w:trPr>
        <w:tc>
          <w:tcPr>
            <w:tcW w:w="2101" w:type="dxa"/>
            <w:gridSpan w:val="4"/>
            <w:tcBorders>
              <w:top w:val="nil"/>
              <w:left w:val="single" w:sz="4" w:space="0" w:color="auto"/>
              <w:bottom w:val="nil"/>
              <w:right w:val="single" w:sz="4" w:space="0" w:color="auto"/>
            </w:tcBorders>
            <w:hideMark/>
          </w:tcPr>
          <w:p w14:paraId="205A4E47" w14:textId="77777777" w:rsidR="00115CAE" w:rsidRPr="00115CAE" w:rsidRDefault="00115CAE" w:rsidP="00115CAE">
            <w:pPr>
              <w:rPr>
                <w:ins w:id="404" w:author="NSB" w:date="2020-10-22T14:35: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379BE34" w14:textId="77777777" w:rsidR="00115CAE" w:rsidRPr="00115CAE" w:rsidRDefault="00115CAE" w:rsidP="00115CAE">
            <w:pPr>
              <w:keepNext/>
              <w:keepLines/>
              <w:spacing w:after="0" w:line="256" w:lineRule="auto"/>
              <w:rPr>
                <w:ins w:id="405" w:author="NSB" w:date="2020-10-22T14:35:00Z"/>
                <w:rFonts w:ascii="Arial" w:eastAsia="宋体" w:hAnsi="Arial"/>
                <w:sz w:val="16"/>
                <w:szCs w:val="16"/>
              </w:rPr>
            </w:pPr>
            <w:ins w:id="406" w:author="NSB" w:date="2020-10-22T14:35:00Z">
              <w:r w:rsidRPr="00115CAE">
                <w:rPr>
                  <w:rFonts w:ascii="Arial" w:eastAsia="宋体" w:hAnsi="Arial"/>
                  <w:sz w:val="16"/>
                  <w:szCs w:val="16"/>
                </w:rPr>
                <w:t>Config 2,5</w:t>
              </w:r>
            </w:ins>
          </w:p>
        </w:tc>
        <w:tc>
          <w:tcPr>
            <w:tcW w:w="1129" w:type="dxa"/>
            <w:tcBorders>
              <w:top w:val="nil"/>
              <w:left w:val="single" w:sz="4" w:space="0" w:color="auto"/>
              <w:bottom w:val="nil"/>
              <w:right w:val="single" w:sz="4" w:space="0" w:color="auto"/>
            </w:tcBorders>
            <w:hideMark/>
          </w:tcPr>
          <w:p w14:paraId="3082A483" w14:textId="77777777" w:rsidR="00115CAE" w:rsidRPr="00115CAE" w:rsidRDefault="00115CAE" w:rsidP="00115CAE">
            <w:pPr>
              <w:rPr>
                <w:ins w:id="407" w:author="NSB" w:date="2020-10-22T14:35:00Z"/>
                <w:rFonts w:eastAsia="宋体"/>
                <w:sz w:val="16"/>
                <w:szCs w:val="16"/>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EEE0458" w14:textId="77777777" w:rsidR="00115CAE" w:rsidRPr="00115CAE" w:rsidRDefault="00115CAE" w:rsidP="00115CAE">
            <w:pPr>
              <w:keepNext/>
              <w:keepLines/>
              <w:spacing w:after="0" w:line="256" w:lineRule="auto"/>
              <w:jc w:val="center"/>
              <w:rPr>
                <w:ins w:id="408" w:author="NSB" w:date="2020-10-22T14:35:00Z"/>
                <w:rFonts w:ascii="Arial" w:eastAsia="宋体" w:hAnsi="Arial" w:cs="Arial"/>
                <w:sz w:val="16"/>
                <w:szCs w:val="16"/>
              </w:rPr>
            </w:pPr>
            <w:ins w:id="409" w:author="NSB" w:date="2020-10-22T14:35:00Z">
              <w:r w:rsidRPr="00115CAE">
                <w:rPr>
                  <w:rFonts w:ascii="Arial" w:eastAsia="宋体" w:hAnsi="Arial" w:cs="Arial"/>
                  <w:sz w:val="16"/>
                  <w:szCs w:val="16"/>
                </w:rPr>
                <w:t>CCR.1.1 TDD</w:t>
              </w:r>
            </w:ins>
          </w:p>
        </w:tc>
        <w:tc>
          <w:tcPr>
            <w:tcW w:w="900" w:type="dxa"/>
            <w:gridSpan w:val="3"/>
            <w:tcBorders>
              <w:top w:val="nil"/>
              <w:left w:val="single" w:sz="4" w:space="0" w:color="auto"/>
              <w:bottom w:val="nil"/>
              <w:right w:val="single" w:sz="4" w:space="0" w:color="auto"/>
            </w:tcBorders>
            <w:hideMark/>
          </w:tcPr>
          <w:p w14:paraId="2C2953C6" w14:textId="77777777" w:rsidR="00115CAE" w:rsidRPr="00115CAE" w:rsidRDefault="00115CAE" w:rsidP="00115CAE">
            <w:pPr>
              <w:rPr>
                <w:ins w:id="410" w:author="NSB" w:date="2020-10-22T14:35: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487FA86C" w14:textId="77777777" w:rsidR="00115CAE" w:rsidRPr="00115CAE" w:rsidRDefault="00115CAE" w:rsidP="00115CAE">
            <w:pPr>
              <w:keepNext/>
              <w:keepLines/>
              <w:spacing w:after="0" w:line="256" w:lineRule="auto"/>
              <w:jc w:val="center"/>
              <w:rPr>
                <w:ins w:id="411" w:author="NSB" w:date="2020-10-22T14:35:00Z"/>
                <w:rFonts w:ascii="Arial" w:eastAsia="宋体" w:hAnsi="Arial" w:cs="Arial"/>
                <w:sz w:val="16"/>
                <w:szCs w:val="16"/>
              </w:rPr>
            </w:pPr>
            <w:ins w:id="412" w:author="NSB" w:date="2020-10-22T14:35:00Z">
              <w:r w:rsidRPr="00115CAE">
                <w:rPr>
                  <w:rFonts w:ascii="Arial" w:eastAsia="宋体" w:hAnsi="Arial" w:cs="Arial"/>
                  <w:sz w:val="16"/>
                  <w:szCs w:val="16"/>
                </w:rPr>
                <w:t>CCR.1.1 TDD</w:t>
              </w:r>
            </w:ins>
          </w:p>
        </w:tc>
        <w:tc>
          <w:tcPr>
            <w:tcW w:w="786" w:type="dxa"/>
            <w:gridSpan w:val="2"/>
            <w:tcBorders>
              <w:top w:val="nil"/>
              <w:left w:val="single" w:sz="4" w:space="0" w:color="auto"/>
              <w:bottom w:val="nil"/>
              <w:right w:val="single" w:sz="4" w:space="0" w:color="auto"/>
            </w:tcBorders>
            <w:hideMark/>
          </w:tcPr>
          <w:p w14:paraId="646D1ABD" w14:textId="77777777" w:rsidR="00115CAE" w:rsidRPr="00115CAE" w:rsidRDefault="00115CAE" w:rsidP="00115CAE">
            <w:pPr>
              <w:rPr>
                <w:ins w:id="413" w:author="NSB" w:date="2020-10-22T14:35: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8A7A6E4" w14:textId="77777777" w:rsidR="00115CAE" w:rsidRPr="00115CAE" w:rsidRDefault="00115CAE" w:rsidP="00115CAE">
            <w:pPr>
              <w:keepNext/>
              <w:keepLines/>
              <w:spacing w:after="0" w:line="256" w:lineRule="auto"/>
              <w:jc w:val="center"/>
              <w:rPr>
                <w:ins w:id="414" w:author="NSB" w:date="2020-10-22T14:35:00Z"/>
                <w:rFonts w:ascii="Arial" w:eastAsia="宋体" w:hAnsi="Arial" w:cs="Arial"/>
                <w:sz w:val="16"/>
                <w:szCs w:val="16"/>
              </w:rPr>
            </w:pPr>
            <w:ins w:id="415" w:author="NSB" w:date="2020-10-22T14:35:00Z">
              <w:r w:rsidRPr="00115CAE">
                <w:rPr>
                  <w:rFonts w:ascii="Arial" w:eastAsia="宋体" w:hAnsi="Arial" w:cs="Arial"/>
                  <w:sz w:val="16"/>
                  <w:szCs w:val="16"/>
                </w:rPr>
                <w:t>CCR.1.1 TDD</w:t>
              </w:r>
            </w:ins>
          </w:p>
        </w:tc>
        <w:tc>
          <w:tcPr>
            <w:tcW w:w="782" w:type="dxa"/>
            <w:tcBorders>
              <w:top w:val="nil"/>
              <w:left w:val="single" w:sz="4" w:space="0" w:color="auto"/>
              <w:bottom w:val="nil"/>
              <w:right w:val="single" w:sz="4" w:space="0" w:color="auto"/>
            </w:tcBorders>
            <w:hideMark/>
          </w:tcPr>
          <w:p w14:paraId="62BA57B0" w14:textId="77777777" w:rsidR="00115CAE" w:rsidRPr="00115CAE" w:rsidRDefault="00115CAE" w:rsidP="00115CAE">
            <w:pPr>
              <w:rPr>
                <w:ins w:id="416" w:author="NSB" w:date="2020-10-22T14:35:00Z"/>
                <w:rFonts w:eastAsia="宋体" w:cs="Arial"/>
                <w:sz w:val="16"/>
                <w:szCs w:val="16"/>
              </w:rPr>
            </w:pPr>
          </w:p>
        </w:tc>
      </w:tr>
      <w:tr w:rsidR="00115CAE" w:rsidRPr="00115CAE" w14:paraId="5E43CF52" w14:textId="77777777" w:rsidTr="00784930">
        <w:trPr>
          <w:jc w:val="center"/>
          <w:ins w:id="417" w:author="NSB" w:date="2020-10-22T14:35:00Z"/>
        </w:trPr>
        <w:tc>
          <w:tcPr>
            <w:tcW w:w="2101" w:type="dxa"/>
            <w:gridSpan w:val="4"/>
            <w:tcBorders>
              <w:top w:val="nil"/>
              <w:left w:val="single" w:sz="4" w:space="0" w:color="auto"/>
              <w:bottom w:val="single" w:sz="4" w:space="0" w:color="auto"/>
              <w:right w:val="single" w:sz="4" w:space="0" w:color="auto"/>
            </w:tcBorders>
            <w:hideMark/>
          </w:tcPr>
          <w:p w14:paraId="4A2A6ACF" w14:textId="77777777" w:rsidR="00115CAE" w:rsidRPr="00115CAE" w:rsidRDefault="00115CAE" w:rsidP="00115CAE">
            <w:pPr>
              <w:spacing w:after="0" w:line="256" w:lineRule="auto"/>
              <w:rPr>
                <w:ins w:id="418"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8506E86" w14:textId="77777777" w:rsidR="00115CAE" w:rsidRPr="00115CAE" w:rsidRDefault="00115CAE" w:rsidP="00115CAE">
            <w:pPr>
              <w:keepNext/>
              <w:keepLines/>
              <w:spacing w:after="0" w:line="256" w:lineRule="auto"/>
              <w:rPr>
                <w:ins w:id="419" w:author="NSB" w:date="2020-10-22T14:35:00Z"/>
                <w:rFonts w:ascii="Arial" w:eastAsia="宋体" w:hAnsi="Arial"/>
                <w:sz w:val="16"/>
                <w:szCs w:val="16"/>
              </w:rPr>
            </w:pPr>
            <w:ins w:id="420" w:author="NSB" w:date="2020-10-22T14:35: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20ACF707" w14:textId="77777777" w:rsidR="00115CAE" w:rsidRPr="00115CAE" w:rsidRDefault="00115CAE" w:rsidP="00115CAE">
            <w:pPr>
              <w:rPr>
                <w:ins w:id="421" w:author="NSB" w:date="2020-10-22T14:35:00Z"/>
                <w:rFonts w:eastAsia="宋体"/>
                <w:sz w:val="16"/>
                <w:szCs w:val="16"/>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68D940C" w14:textId="77777777" w:rsidR="00115CAE" w:rsidRPr="00115CAE" w:rsidRDefault="00115CAE" w:rsidP="00115CAE">
            <w:pPr>
              <w:keepNext/>
              <w:keepLines/>
              <w:spacing w:after="0" w:line="256" w:lineRule="auto"/>
              <w:jc w:val="center"/>
              <w:rPr>
                <w:ins w:id="422" w:author="NSB" w:date="2020-10-22T14:35:00Z"/>
                <w:rFonts w:ascii="Arial" w:eastAsia="宋体" w:hAnsi="Arial" w:cs="Arial"/>
                <w:sz w:val="16"/>
                <w:szCs w:val="16"/>
              </w:rPr>
            </w:pPr>
            <w:ins w:id="423" w:author="NSB" w:date="2020-10-22T14:35:00Z">
              <w:r w:rsidRPr="00115CAE">
                <w:rPr>
                  <w:rFonts w:ascii="Arial" w:eastAsia="宋体" w:hAnsi="Arial" w:cs="Arial"/>
                  <w:sz w:val="16"/>
                  <w:szCs w:val="16"/>
                </w:rPr>
                <w:t>CCR2.1 TDD</w:t>
              </w:r>
            </w:ins>
          </w:p>
        </w:tc>
        <w:tc>
          <w:tcPr>
            <w:tcW w:w="900" w:type="dxa"/>
            <w:gridSpan w:val="3"/>
            <w:tcBorders>
              <w:top w:val="nil"/>
              <w:left w:val="single" w:sz="4" w:space="0" w:color="auto"/>
              <w:bottom w:val="single" w:sz="4" w:space="0" w:color="auto"/>
              <w:right w:val="single" w:sz="4" w:space="0" w:color="auto"/>
            </w:tcBorders>
            <w:hideMark/>
          </w:tcPr>
          <w:p w14:paraId="2075554C" w14:textId="77777777" w:rsidR="00115CAE" w:rsidRPr="00115CAE" w:rsidRDefault="00115CAE" w:rsidP="00115CAE">
            <w:pPr>
              <w:rPr>
                <w:ins w:id="424" w:author="NSB" w:date="2020-10-22T14:35:00Z"/>
                <w:rFonts w:eastAsia="宋体" w:cs="Arial"/>
                <w:sz w:val="16"/>
                <w:szCs w:val="16"/>
              </w:rPr>
            </w:pPr>
          </w:p>
        </w:tc>
        <w:tc>
          <w:tcPr>
            <w:tcW w:w="744" w:type="dxa"/>
            <w:tcBorders>
              <w:top w:val="single" w:sz="4" w:space="0" w:color="auto"/>
              <w:left w:val="single" w:sz="4" w:space="0" w:color="auto"/>
              <w:bottom w:val="single" w:sz="4" w:space="0" w:color="auto"/>
              <w:right w:val="single" w:sz="4" w:space="0" w:color="auto"/>
            </w:tcBorders>
            <w:hideMark/>
          </w:tcPr>
          <w:p w14:paraId="5055FC48" w14:textId="77777777" w:rsidR="00115CAE" w:rsidRPr="00115CAE" w:rsidRDefault="00115CAE" w:rsidP="00115CAE">
            <w:pPr>
              <w:keepNext/>
              <w:keepLines/>
              <w:spacing w:after="0" w:line="256" w:lineRule="auto"/>
              <w:jc w:val="center"/>
              <w:rPr>
                <w:ins w:id="425" w:author="NSB" w:date="2020-10-22T14:35:00Z"/>
                <w:rFonts w:ascii="Arial" w:eastAsia="宋体" w:hAnsi="Arial" w:cs="Arial"/>
                <w:sz w:val="16"/>
                <w:szCs w:val="16"/>
              </w:rPr>
            </w:pPr>
            <w:ins w:id="426" w:author="NSB" w:date="2020-10-22T14:35:00Z">
              <w:r w:rsidRPr="00115CAE">
                <w:rPr>
                  <w:rFonts w:ascii="Arial" w:eastAsia="宋体" w:hAnsi="Arial" w:cs="Arial"/>
                  <w:sz w:val="16"/>
                  <w:szCs w:val="16"/>
                </w:rPr>
                <w:t>CCR2.1 TDD</w:t>
              </w:r>
            </w:ins>
          </w:p>
        </w:tc>
        <w:tc>
          <w:tcPr>
            <w:tcW w:w="786" w:type="dxa"/>
            <w:gridSpan w:val="2"/>
            <w:tcBorders>
              <w:top w:val="nil"/>
              <w:left w:val="single" w:sz="4" w:space="0" w:color="auto"/>
              <w:bottom w:val="single" w:sz="4" w:space="0" w:color="auto"/>
              <w:right w:val="single" w:sz="4" w:space="0" w:color="auto"/>
            </w:tcBorders>
            <w:hideMark/>
          </w:tcPr>
          <w:p w14:paraId="0DBC2E6D" w14:textId="77777777" w:rsidR="00115CAE" w:rsidRPr="00115CAE" w:rsidRDefault="00115CAE" w:rsidP="00115CAE">
            <w:pPr>
              <w:rPr>
                <w:ins w:id="427" w:author="NSB" w:date="2020-10-22T14:35:00Z"/>
                <w:rFonts w:eastAsia="宋体" w:cs="Arial"/>
                <w:sz w:val="16"/>
                <w:szCs w:val="16"/>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74DBE07" w14:textId="77777777" w:rsidR="00115CAE" w:rsidRPr="00115CAE" w:rsidRDefault="00115CAE" w:rsidP="00115CAE">
            <w:pPr>
              <w:keepNext/>
              <w:keepLines/>
              <w:spacing w:after="0" w:line="256" w:lineRule="auto"/>
              <w:jc w:val="center"/>
              <w:rPr>
                <w:ins w:id="428" w:author="NSB" w:date="2020-10-22T14:35:00Z"/>
                <w:rFonts w:ascii="Arial" w:eastAsia="宋体" w:hAnsi="Arial" w:cs="Arial"/>
                <w:sz w:val="16"/>
                <w:szCs w:val="16"/>
              </w:rPr>
            </w:pPr>
            <w:ins w:id="429" w:author="NSB" w:date="2020-10-22T14:35:00Z">
              <w:r w:rsidRPr="00115CAE">
                <w:rPr>
                  <w:rFonts w:ascii="Arial" w:eastAsia="宋体" w:hAnsi="Arial" w:cs="Arial"/>
                  <w:sz w:val="16"/>
                  <w:szCs w:val="16"/>
                </w:rPr>
                <w:t>CCR2.1 TDD</w:t>
              </w:r>
            </w:ins>
          </w:p>
        </w:tc>
        <w:tc>
          <w:tcPr>
            <w:tcW w:w="782" w:type="dxa"/>
            <w:tcBorders>
              <w:top w:val="nil"/>
              <w:left w:val="single" w:sz="4" w:space="0" w:color="auto"/>
              <w:bottom w:val="single" w:sz="4" w:space="0" w:color="auto"/>
              <w:right w:val="single" w:sz="4" w:space="0" w:color="auto"/>
            </w:tcBorders>
            <w:hideMark/>
          </w:tcPr>
          <w:p w14:paraId="4C7FCF62" w14:textId="77777777" w:rsidR="00115CAE" w:rsidRPr="00115CAE" w:rsidRDefault="00115CAE" w:rsidP="00115CAE">
            <w:pPr>
              <w:rPr>
                <w:ins w:id="430" w:author="NSB" w:date="2020-10-22T14:35:00Z"/>
                <w:rFonts w:eastAsia="宋体" w:cs="Arial"/>
                <w:sz w:val="16"/>
                <w:szCs w:val="16"/>
              </w:rPr>
            </w:pPr>
          </w:p>
        </w:tc>
      </w:tr>
      <w:tr w:rsidR="00115CAE" w:rsidRPr="00115CAE" w14:paraId="61ED590B" w14:textId="77777777" w:rsidTr="00784930">
        <w:trPr>
          <w:jc w:val="center"/>
          <w:ins w:id="431" w:author="NSB" w:date="2020-10-22T14:35:00Z"/>
        </w:trPr>
        <w:tc>
          <w:tcPr>
            <w:tcW w:w="2101" w:type="dxa"/>
            <w:gridSpan w:val="4"/>
            <w:tcBorders>
              <w:top w:val="single" w:sz="4" w:space="0" w:color="auto"/>
              <w:left w:val="single" w:sz="4" w:space="0" w:color="auto"/>
              <w:bottom w:val="nil"/>
              <w:right w:val="single" w:sz="4" w:space="0" w:color="auto"/>
            </w:tcBorders>
            <w:hideMark/>
          </w:tcPr>
          <w:p w14:paraId="6A756C21" w14:textId="77777777" w:rsidR="00115CAE" w:rsidRPr="00115CAE" w:rsidRDefault="00115CAE" w:rsidP="00115CAE">
            <w:pPr>
              <w:keepNext/>
              <w:keepLines/>
              <w:spacing w:after="0" w:line="256" w:lineRule="auto"/>
              <w:rPr>
                <w:ins w:id="432" w:author="NSB" w:date="2020-10-22T14:35:00Z"/>
                <w:rFonts w:ascii="Arial" w:eastAsia="宋体" w:hAnsi="Arial"/>
                <w:sz w:val="16"/>
                <w:szCs w:val="16"/>
                <w:lang w:val="en-US"/>
              </w:rPr>
            </w:pPr>
            <w:ins w:id="433" w:author="NSB" w:date="2020-10-22T14:35:00Z">
              <w:r w:rsidRPr="00115CAE">
                <w:rPr>
                  <w:rFonts w:ascii="Arial" w:eastAsia="宋体" w:hAnsi="Arial"/>
                  <w:sz w:val="16"/>
                  <w:szCs w:val="16"/>
                  <w:lang w:val="en-US"/>
                </w:rPr>
                <w:t>SSB configuration</w:t>
              </w:r>
            </w:ins>
          </w:p>
        </w:tc>
        <w:tc>
          <w:tcPr>
            <w:tcW w:w="1691" w:type="dxa"/>
            <w:tcBorders>
              <w:top w:val="single" w:sz="4" w:space="0" w:color="auto"/>
              <w:left w:val="single" w:sz="4" w:space="0" w:color="auto"/>
              <w:bottom w:val="single" w:sz="4" w:space="0" w:color="auto"/>
              <w:right w:val="single" w:sz="4" w:space="0" w:color="auto"/>
            </w:tcBorders>
            <w:hideMark/>
          </w:tcPr>
          <w:p w14:paraId="35C22B0B" w14:textId="77777777" w:rsidR="00115CAE" w:rsidRPr="00115CAE" w:rsidRDefault="00115CAE" w:rsidP="00115CAE">
            <w:pPr>
              <w:keepNext/>
              <w:keepLines/>
              <w:spacing w:after="0" w:line="256" w:lineRule="auto"/>
              <w:rPr>
                <w:ins w:id="434" w:author="NSB" w:date="2020-10-22T14:35:00Z"/>
                <w:rFonts w:ascii="Arial" w:eastAsia="宋体" w:hAnsi="Arial"/>
                <w:sz w:val="16"/>
                <w:szCs w:val="16"/>
              </w:rPr>
            </w:pPr>
            <w:ins w:id="435"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tcPr>
          <w:p w14:paraId="74FA24E7" w14:textId="77777777" w:rsidR="00115CAE" w:rsidRPr="00115CAE" w:rsidRDefault="00115CAE" w:rsidP="00115CAE">
            <w:pPr>
              <w:keepNext/>
              <w:keepLines/>
              <w:spacing w:after="0" w:line="256" w:lineRule="auto"/>
              <w:jc w:val="center"/>
              <w:rPr>
                <w:ins w:id="436" w:author="NSB" w:date="2020-10-22T14:35: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B669EF0" w14:textId="77777777" w:rsidR="00115CAE" w:rsidRPr="00115CAE" w:rsidRDefault="00115CAE" w:rsidP="00115CAE">
            <w:pPr>
              <w:keepNext/>
              <w:keepLines/>
              <w:spacing w:after="0" w:line="256" w:lineRule="auto"/>
              <w:jc w:val="center"/>
              <w:rPr>
                <w:ins w:id="437" w:author="NSB" w:date="2020-10-22T14:35:00Z"/>
                <w:rFonts w:ascii="Arial" w:eastAsia="宋体" w:hAnsi="Arial" w:cs="Arial"/>
                <w:sz w:val="16"/>
                <w:szCs w:val="16"/>
                <w:lang w:eastAsia="zh-CN"/>
              </w:rPr>
            </w:pPr>
            <w:ins w:id="438" w:author="NSB" w:date="2020-10-22T14:35:00Z">
              <w:r w:rsidRPr="00115CAE">
                <w:rPr>
                  <w:rFonts w:ascii="Arial" w:eastAsia="宋体" w:hAnsi="Arial" w:cs="Arial"/>
                  <w:sz w:val="16"/>
                  <w:szCs w:val="16"/>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6AEC421D" w14:textId="77777777" w:rsidR="00115CAE" w:rsidRPr="00115CAE" w:rsidRDefault="00115CAE" w:rsidP="00115CAE">
            <w:pPr>
              <w:keepNext/>
              <w:keepLines/>
              <w:spacing w:after="0" w:line="256" w:lineRule="auto"/>
              <w:jc w:val="center"/>
              <w:rPr>
                <w:ins w:id="439" w:author="NSB" w:date="2020-10-22T14:35:00Z"/>
                <w:rFonts w:ascii="Arial" w:eastAsia="宋体" w:hAnsi="Arial" w:cs="Arial"/>
                <w:sz w:val="16"/>
                <w:szCs w:val="16"/>
                <w:lang w:val="en-US"/>
              </w:rPr>
            </w:pPr>
            <w:ins w:id="440" w:author="NSB" w:date="2020-10-22T14:35:00Z">
              <w:r w:rsidRPr="00115CAE">
                <w:rPr>
                  <w:rFonts w:ascii="Arial" w:eastAsia="宋体" w:hAnsi="Arial" w:cs="Arial"/>
                  <w:sz w:val="16"/>
                  <w:szCs w:val="16"/>
                  <w:lang w:val="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04B14614" w14:textId="77777777" w:rsidR="00115CAE" w:rsidRPr="00115CAE" w:rsidRDefault="00115CAE" w:rsidP="00115CAE">
            <w:pPr>
              <w:keepNext/>
              <w:keepLines/>
              <w:spacing w:after="0" w:line="256" w:lineRule="auto"/>
              <w:jc w:val="center"/>
              <w:rPr>
                <w:ins w:id="441" w:author="NSB" w:date="2020-10-22T14:35:00Z"/>
                <w:rFonts w:ascii="Arial" w:eastAsia="宋体" w:hAnsi="Arial" w:cs="Arial"/>
                <w:sz w:val="16"/>
                <w:szCs w:val="16"/>
              </w:rPr>
            </w:pPr>
            <w:ins w:id="442" w:author="NSB" w:date="2020-10-22T14:35:00Z">
              <w:r w:rsidRPr="00115CAE">
                <w:rPr>
                  <w:rFonts w:ascii="Arial" w:eastAsia="宋体" w:hAnsi="Arial" w:cs="Arial"/>
                  <w:sz w:val="16"/>
                  <w:szCs w:val="16"/>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1FDA2457" w14:textId="77777777" w:rsidR="00115CAE" w:rsidRPr="00115CAE" w:rsidRDefault="00115CAE" w:rsidP="00115CAE">
            <w:pPr>
              <w:keepNext/>
              <w:keepLines/>
              <w:spacing w:after="0" w:line="256" w:lineRule="auto"/>
              <w:jc w:val="center"/>
              <w:rPr>
                <w:ins w:id="443" w:author="NSB" w:date="2020-10-22T14:35:00Z"/>
                <w:rFonts w:ascii="Arial" w:eastAsia="宋体" w:hAnsi="Arial" w:cs="Arial"/>
                <w:sz w:val="16"/>
                <w:szCs w:val="16"/>
                <w:lang w:val="en-US"/>
              </w:rPr>
            </w:pPr>
            <w:ins w:id="444" w:author="NSB" w:date="2020-10-22T14:35:00Z">
              <w:r w:rsidRPr="00115CAE">
                <w:rPr>
                  <w:rFonts w:ascii="Arial" w:eastAsia="宋体"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EB0E47E" w14:textId="77777777" w:rsidR="00115CAE" w:rsidRPr="00115CAE" w:rsidRDefault="00115CAE" w:rsidP="00115CAE">
            <w:pPr>
              <w:keepNext/>
              <w:keepLines/>
              <w:spacing w:after="0" w:line="256" w:lineRule="auto"/>
              <w:jc w:val="center"/>
              <w:rPr>
                <w:ins w:id="445" w:author="NSB" w:date="2020-10-22T14:35:00Z"/>
                <w:rFonts w:ascii="Arial" w:eastAsia="宋体" w:hAnsi="Arial" w:cs="Arial"/>
                <w:sz w:val="16"/>
                <w:szCs w:val="16"/>
              </w:rPr>
            </w:pPr>
            <w:ins w:id="446" w:author="NSB" w:date="2020-10-22T14:35:00Z">
              <w:r w:rsidRPr="00115CAE">
                <w:rPr>
                  <w:rFonts w:ascii="Arial" w:eastAsia="宋体" w:hAnsi="Arial" w:cs="Arial"/>
                  <w:sz w:val="16"/>
                  <w:szCs w:val="16"/>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333A62CE" w14:textId="77777777" w:rsidR="00115CAE" w:rsidRPr="00115CAE" w:rsidRDefault="00115CAE" w:rsidP="00115CAE">
            <w:pPr>
              <w:keepNext/>
              <w:keepLines/>
              <w:spacing w:after="0" w:line="256" w:lineRule="auto"/>
              <w:jc w:val="center"/>
              <w:rPr>
                <w:ins w:id="447" w:author="NSB" w:date="2020-10-22T14:35:00Z"/>
                <w:rFonts w:ascii="Arial" w:eastAsia="宋体" w:hAnsi="Arial" w:cs="Arial"/>
                <w:sz w:val="16"/>
                <w:szCs w:val="16"/>
                <w:lang w:val="en-US"/>
              </w:rPr>
            </w:pPr>
            <w:ins w:id="448" w:author="NSB" w:date="2020-10-22T14:35:00Z">
              <w:r w:rsidRPr="00115CAE">
                <w:rPr>
                  <w:rFonts w:ascii="Arial" w:eastAsia="宋体" w:hAnsi="Arial" w:cs="Arial"/>
                  <w:sz w:val="16"/>
                  <w:szCs w:val="16"/>
                  <w:lang w:val="en-US"/>
                </w:rPr>
                <w:t>SSB.1 FR1</w:t>
              </w:r>
            </w:ins>
          </w:p>
        </w:tc>
      </w:tr>
      <w:tr w:rsidR="00115CAE" w:rsidRPr="00115CAE" w14:paraId="4D50438F" w14:textId="77777777" w:rsidTr="00784930">
        <w:trPr>
          <w:jc w:val="center"/>
          <w:ins w:id="449" w:author="NSB" w:date="2020-10-22T14:35:00Z"/>
        </w:trPr>
        <w:tc>
          <w:tcPr>
            <w:tcW w:w="2101" w:type="dxa"/>
            <w:gridSpan w:val="4"/>
            <w:tcBorders>
              <w:top w:val="nil"/>
              <w:left w:val="single" w:sz="4" w:space="0" w:color="auto"/>
              <w:bottom w:val="nil"/>
              <w:right w:val="single" w:sz="4" w:space="0" w:color="auto"/>
            </w:tcBorders>
            <w:hideMark/>
          </w:tcPr>
          <w:p w14:paraId="697DDD86" w14:textId="77777777" w:rsidR="00115CAE" w:rsidRPr="00115CAE" w:rsidRDefault="00115CAE" w:rsidP="00115CAE">
            <w:pPr>
              <w:rPr>
                <w:ins w:id="450" w:author="NSB" w:date="2020-10-22T14:35: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CA8586A" w14:textId="77777777" w:rsidR="00115CAE" w:rsidRPr="00115CAE" w:rsidRDefault="00115CAE" w:rsidP="00115CAE">
            <w:pPr>
              <w:keepNext/>
              <w:keepLines/>
              <w:spacing w:after="0" w:line="256" w:lineRule="auto"/>
              <w:rPr>
                <w:ins w:id="451" w:author="NSB" w:date="2020-10-22T14:35:00Z"/>
                <w:rFonts w:ascii="Arial" w:eastAsia="宋体" w:hAnsi="Arial"/>
                <w:sz w:val="16"/>
                <w:szCs w:val="16"/>
              </w:rPr>
            </w:pPr>
            <w:ins w:id="452" w:author="NSB" w:date="2020-10-22T14:35:00Z">
              <w:r w:rsidRPr="00115CAE">
                <w:rPr>
                  <w:rFonts w:ascii="Arial" w:eastAsia="宋体" w:hAnsi="Arial"/>
                  <w:sz w:val="16"/>
                  <w:szCs w:val="16"/>
                </w:rPr>
                <w:t>Config 2,5</w:t>
              </w:r>
            </w:ins>
          </w:p>
        </w:tc>
        <w:tc>
          <w:tcPr>
            <w:tcW w:w="1129" w:type="dxa"/>
            <w:tcBorders>
              <w:top w:val="single" w:sz="4" w:space="0" w:color="auto"/>
              <w:left w:val="single" w:sz="4" w:space="0" w:color="auto"/>
              <w:bottom w:val="single" w:sz="4" w:space="0" w:color="auto"/>
              <w:right w:val="single" w:sz="4" w:space="0" w:color="auto"/>
            </w:tcBorders>
          </w:tcPr>
          <w:p w14:paraId="0154A238" w14:textId="77777777" w:rsidR="00115CAE" w:rsidRPr="00115CAE" w:rsidRDefault="00115CAE" w:rsidP="00115CAE">
            <w:pPr>
              <w:keepNext/>
              <w:keepLines/>
              <w:spacing w:after="0" w:line="256" w:lineRule="auto"/>
              <w:jc w:val="center"/>
              <w:rPr>
                <w:ins w:id="453" w:author="NSB" w:date="2020-10-22T14:35: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6DFEB4D" w14:textId="77777777" w:rsidR="00115CAE" w:rsidRPr="00115CAE" w:rsidRDefault="00115CAE" w:rsidP="00115CAE">
            <w:pPr>
              <w:keepNext/>
              <w:keepLines/>
              <w:spacing w:after="0" w:line="256" w:lineRule="auto"/>
              <w:jc w:val="center"/>
              <w:rPr>
                <w:ins w:id="454" w:author="NSB" w:date="2020-10-22T14:35:00Z"/>
                <w:rFonts w:ascii="Arial" w:eastAsia="宋体" w:hAnsi="Arial" w:cs="Arial"/>
                <w:sz w:val="16"/>
                <w:szCs w:val="16"/>
              </w:rPr>
            </w:pPr>
            <w:ins w:id="455" w:author="NSB" w:date="2020-10-22T14:35:00Z">
              <w:r w:rsidRPr="00115CAE">
                <w:rPr>
                  <w:rFonts w:ascii="Arial" w:eastAsia="宋体" w:hAnsi="Arial" w:cs="Arial"/>
                  <w:sz w:val="16"/>
                  <w:szCs w:val="16"/>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7752C236" w14:textId="77777777" w:rsidR="00115CAE" w:rsidRPr="00115CAE" w:rsidRDefault="00115CAE" w:rsidP="00115CAE">
            <w:pPr>
              <w:keepNext/>
              <w:keepLines/>
              <w:spacing w:after="0" w:line="256" w:lineRule="auto"/>
              <w:jc w:val="center"/>
              <w:rPr>
                <w:ins w:id="456" w:author="NSB" w:date="2020-10-22T14:35:00Z"/>
                <w:rFonts w:ascii="Arial" w:eastAsia="宋体" w:hAnsi="Arial" w:cs="Arial"/>
                <w:sz w:val="16"/>
                <w:szCs w:val="16"/>
                <w:lang w:val="en-US"/>
              </w:rPr>
            </w:pPr>
            <w:ins w:id="457" w:author="NSB" w:date="2020-10-22T14:35:00Z">
              <w:r w:rsidRPr="00115CAE">
                <w:rPr>
                  <w:rFonts w:ascii="Arial" w:eastAsia="宋体" w:hAnsi="Arial" w:cs="Arial"/>
                  <w:sz w:val="16"/>
                  <w:szCs w:val="16"/>
                  <w:lang w:val="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3CF183C5" w14:textId="77777777" w:rsidR="00115CAE" w:rsidRPr="00115CAE" w:rsidRDefault="00115CAE" w:rsidP="00115CAE">
            <w:pPr>
              <w:keepNext/>
              <w:keepLines/>
              <w:spacing w:after="0" w:line="256" w:lineRule="auto"/>
              <w:jc w:val="center"/>
              <w:rPr>
                <w:ins w:id="458" w:author="NSB" w:date="2020-10-22T14:35:00Z"/>
                <w:rFonts w:ascii="Arial" w:eastAsia="宋体" w:hAnsi="Arial" w:cs="Arial"/>
                <w:sz w:val="16"/>
                <w:szCs w:val="16"/>
              </w:rPr>
            </w:pPr>
            <w:ins w:id="459" w:author="NSB" w:date="2020-10-22T14:35:00Z">
              <w:r w:rsidRPr="00115CAE">
                <w:rPr>
                  <w:rFonts w:ascii="Arial" w:eastAsia="宋体" w:hAnsi="Arial" w:cs="Arial"/>
                  <w:sz w:val="16"/>
                  <w:szCs w:val="16"/>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1858FF40" w14:textId="77777777" w:rsidR="00115CAE" w:rsidRPr="00115CAE" w:rsidRDefault="00115CAE" w:rsidP="00115CAE">
            <w:pPr>
              <w:keepNext/>
              <w:keepLines/>
              <w:spacing w:after="0" w:line="256" w:lineRule="auto"/>
              <w:jc w:val="center"/>
              <w:rPr>
                <w:ins w:id="460" w:author="NSB" w:date="2020-10-22T14:35:00Z"/>
                <w:rFonts w:ascii="Arial" w:eastAsia="宋体" w:hAnsi="Arial" w:cs="Arial"/>
                <w:sz w:val="16"/>
                <w:szCs w:val="16"/>
                <w:lang w:val="en-US"/>
              </w:rPr>
            </w:pPr>
            <w:ins w:id="461" w:author="NSB" w:date="2020-10-22T14:35:00Z">
              <w:r w:rsidRPr="00115CAE">
                <w:rPr>
                  <w:rFonts w:ascii="Arial" w:eastAsia="宋体"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2944F632" w14:textId="77777777" w:rsidR="00115CAE" w:rsidRPr="00115CAE" w:rsidRDefault="00115CAE" w:rsidP="00115CAE">
            <w:pPr>
              <w:keepNext/>
              <w:keepLines/>
              <w:spacing w:after="0" w:line="256" w:lineRule="auto"/>
              <w:jc w:val="center"/>
              <w:rPr>
                <w:ins w:id="462" w:author="NSB" w:date="2020-10-22T14:35:00Z"/>
                <w:rFonts w:ascii="Arial" w:eastAsia="宋体" w:hAnsi="Arial" w:cs="Arial"/>
                <w:sz w:val="16"/>
                <w:szCs w:val="16"/>
              </w:rPr>
            </w:pPr>
            <w:ins w:id="463" w:author="NSB" w:date="2020-10-22T14:35:00Z">
              <w:r w:rsidRPr="00115CAE">
                <w:rPr>
                  <w:rFonts w:ascii="Arial" w:eastAsia="宋体" w:hAnsi="Arial" w:cs="Arial"/>
                  <w:sz w:val="16"/>
                  <w:szCs w:val="16"/>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55A59BA1" w14:textId="77777777" w:rsidR="00115CAE" w:rsidRPr="00115CAE" w:rsidRDefault="00115CAE" w:rsidP="00115CAE">
            <w:pPr>
              <w:keepNext/>
              <w:keepLines/>
              <w:spacing w:after="0" w:line="256" w:lineRule="auto"/>
              <w:jc w:val="center"/>
              <w:rPr>
                <w:ins w:id="464" w:author="NSB" w:date="2020-10-22T14:35:00Z"/>
                <w:rFonts w:ascii="Arial" w:eastAsia="宋体" w:hAnsi="Arial" w:cs="Arial"/>
                <w:sz w:val="16"/>
                <w:szCs w:val="16"/>
                <w:lang w:val="en-US"/>
              </w:rPr>
            </w:pPr>
            <w:ins w:id="465" w:author="NSB" w:date="2020-10-22T14:35:00Z">
              <w:r w:rsidRPr="00115CAE">
                <w:rPr>
                  <w:rFonts w:ascii="Arial" w:eastAsia="宋体" w:hAnsi="Arial" w:cs="Arial"/>
                  <w:sz w:val="16"/>
                  <w:szCs w:val="16"/>
                  <w:lang w:val="en-US"/>
                </w:rPr>
                <w:t>SSB.1 FR1</w:t>
              </w:r>
            </w:ins>
          </w:p>
        </w:tc>
      </w:tr>
      <w:tr w:rsidR="00115CAE" w:rsidRPr="00115CAE" w14:paraId="571557E0" w14:textId="77777777" w:rsidTr="00784930">
        <w:trPr>
          <w:jc w:val="center"/>
          <w:ins w:id="466" w:author="NSB" w:date="2020-10-22T14:35:00Z"/>
        </w:trPr>
        <w:tc>
          <w:tcPr>
            <w:tcW w:w="2101" w:type="dxa"/>
            <w:gridSpan w:val="4"/>
            <w:tcBorders>
              <w:top w:val="nil"/>
              <w:left w:val="single" w:sz="4" w:space="0" w:color="auto"/>
              <w:bottom w:val="single" w:sz="4" w:space="0" w:color="auto"/>
              <w:right w:val="single" w:sz="4" w:space="0" w:color="auto"/>
            </w:tcBorders>
            <w:hideMark/>
          </w:tcPr>
          <w:p w14:paraId="1B3C9726" w14:textId="77777777" w:rsidR="00115CAE" w:rsidRPr="00115CAE" w:rsidRDefault="00115CAE" w:rsidP="00115CAE">
            <w:pPr>
              <w:rPr>
                <w:ins w:id="467" w:author="NSB" w:date="2020-10-22T14:35: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7E7F4A3E" w14:textId="77777777" w:rsidR="00115CAE" w:rsidRPr="00115CAE" w:rsidRDefault="00115CAE" w:rsidP="00115CAE">
            <w:pPr>
              <w:keepNext/>
              <w:keepLines/>
              <w:spacing w:after="0" w:line="256" w:lineRule="auto"/>
              <w:rPr>
                <w:ins w:id="468" w:author="NSB" w:date="2020-10-22T14:35:00Z"/>
                <w:rFonts w:ascii="Arial" w:eastAsia="宋体" w:hAnsi="Arial"/>
                <w:sz w:val="16"/>
                <w:szCs w:val="16"/>
              </w:rPr>
            </w:pPr>
            <w:ins w:id="469" w:author="NSB" w:date="2020-10-22T14:35:00Z">
              <w:r w:rsidRPr="00115CAE">
                <w:rPr>
                  <w:rFonts w:ascii="Arial" w:eastAsia="宋体" w:hAnsi="Arial"/>
                  <w:sz w:val="16"/>
                  <w:szCs w:val="16"/>
                </w:rPr>
                <w:t>Config 3,6</w:t>
              </w:r>
            </w:ins>
          </w:p>
        </w:tc>
        <w:tc>
          <w:tcPr>
            <w:tcW w:w="1129" w:type="dxa"/>
            <w:tcBorders>
              <w:top w:val="single" w:sz="4" w:space="0" w:color="auto"/>
              <w:left w:val="single" w:sz="4" w:space="0" w:color="auto"/>
              <w:bottom w:val="single" w:sz="4" w:space="0" w:color="auto"/>
              <w:right w:val="single" w:sz="4" w:space="0" w:color="auto"/>
            </w:tcBorders>
          </w:tcPr>
          <w:p w14:paraId="74502AA0" w14:textId="77777777" w:rsidR="00115CAE" w:rsidRPr="00115CAE" w:rsidRDefault="00115CAE" w:rsidP="00115CAE">
            <w:pPr>
              <w:keepNext/>
              <w:keepLines/>
              <w:spacing w:after="0" w:line="256" w:lineRule="auto"/>
              <w:jc w:val="center"/>
              <w:rPr>
                <w:ins w:id="470" w:author="NSB" w:date="2020-10-22T14:35: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28030F0" w14:textId="77777777" w:rsidR="00115CAE" w:rsidRPr="00115CAE" w:rsidRDefault="00115CAE" w:rsidP="00115CAE">
            <w:pPr>
              <w:keepNext/>
              <w:keepLines/>
              <w:spacing w:after="0" w:line="256" w:lineRule="auto"/>
              <w:jc w:val="center"/>
              <w:rPr>
                <w:ins w:id="471" w:author="NSB" w:date="2020-10-22T14:35:00Z"/>
                <w:rFonts w:ascii="Arial" w:eastAsia="宋体" w:hAnsi="Arial" w:cs="Arial"/>
                <w:sz w:val="16"/>
                <w:szCs w:val="16"/>
              </w:rPr>
            </w:pPr>
            <w:ins w:id="472" w:author="NSB" w:date="2020-10-22T14:35:00Z">
              <w:r w:rsidRPr="00115CAE">
                <w:rPr>
                  <w:rFonts w:ascii="Arial" w:eastAsia="宋体" w:hAnsi="Arial" w:cs="Arial"/>
                  <w:sz w:val="16"/>
                  <w:szCs w:val="16"/>
                  <w:lang w:eastAsia="zh-CN"/>
                </w:rPr>
                <w:t>SSB.2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4AE247EB" w14:textId="77777777" w:rsidR="00115CAE" w:rsidRPr="00115CAE" w:rsidRDefault="00115CAE" w:rsidP="00115CAE">
            <w:pPr>
              <w:keepNext/>
              <w:keepLines/>
              <w:spacing w:after="0" w:line="256" w:lineRule="auto"/>
              <w:jc w:val="center"/>
              <w:rPr>
                <w:ins w:id="473" w:author="NSB" w:date="2020-10-22T14:35:00Z"/>
                <w:rFonts w:ascii="Arial" w:eastAsia="宋体" w:hAnsi="Arial" w:cs="Arial"/>
                <w:sz w:val="16"/>
                <w:szCs w:val="16"/>
                <w:lang w:val="en-US"/>
              </w:rPr>
            </w:pPr>
            <w:ins w:id="474" w:author="NSB" w:date="2020-10-22T14:35:00Z">
              <w:r w:rsidRPr="00115CAE">
                <w:rPr>
                  <w:rFonts w:ascii="Arial" w:eastAsia="宋体" w:hAnsi="Arial" w:cs="Arial"/>
                  <w:sz w:val="16"/>
                  <w:szCs w:val="16"/>
                  <w:lang w:val="en-US"/>
                </w:rPr>
                <w:t>SSB.2 FR1</w:t>
              </w:r>
            </w:ins>
          </w:p>
        </w:tc>
        <w:tc>
          <w:tcPr>
            <w:tcW w:w="744" w:type="dxa"/>
            <w:tcBorders>
              <w:top w:val="single" w:sz="4" w:space="0" w:color="auto"/>
              <w:left w:val="single" w:sz="4" w:space="0" w:color="auto"/>
              <w:bottom w:val="single" w:sz="4" w:space="0" w:color="auto"/>
              <w:right w:val="single" w:sz="4" w:space="0" w:color="auto"/>
            </w:tcBorders>
            <w:hideMark/>
          </w:tcPr>
          <w:p w14:paraId="65EDEF51" w14:textId="77777777" w:rsidR="00115CAE" w:rsidRPr="00115CAE" w:rsidRDefault="00115CAE" w:rsidP="00115CAE">
            <w:pPr>
              <w:keepNext/>
              <w:keepLines/>
              <w:spacing w:after="0" w:line="256" w:lineRule="auto"/>
              <w:jc w:val="center"/>
              <w:rPr>
                <w:ins w:id="475" w:author="NSB" w:date="2020-10-22T14:35:00Z"/>
                <w:rFonts w:ascii="Arial" w:eastAsia="宋体" w:hAnsi="Arial" w:cs="Arial"/>
                <w:sz w:val="16"/>
                <w:szCs w:val="16"/>
              </w:rPr>
            </w:pPr>
            <w:ins w:id="476" w:author="NSB" w:date="2020-10-22T14:35:00Z">
              <w:r w:rsidRPr="00115CAE">
                <w:rPr>
                  <w:rFonts w:ascii="Arial" w:eastAsia="宋体" w:hAnsi="Arial" w:cs="Arial"/>
                  <w:sz w:val="16"/>
                  <w:szCs w:val="16"/>
                  <w:lang w:eastAsia="zh-CN"/>
                </w:rPr>
                <w:t>SSB.2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7402D44F" w14:textId="77777777" w:rsidR="00115CAE" w:rsidRPr="00115CAE" w:rsidRDefault="00115CAE" w:rsidP="00115CAE">
            <w:pPr>
              <w:keepNext/>
              <w:keepLines/>
              <w:spacing w:after="0" w:line="256" w:lineRule="auto"/>
              <w:jc w:val="center"/>
              <w:rPr>
                <w:ins w:id="477" w:author="NSB" w:date="2020-10-22T14:35:00Z"/>
                <w:rFonts w:ascii="Arial" w:eastAsia="宋体" w:hAnsi="Arial" w:cs="Arial"/>
                <w:sz w:val="16"/>
                <w:szCs w:val="16"/>
                <w:lang w:val="en-US"/>
              </w:rPr>
            </w:pPr>
            <w:ins w:id="478" w:author="NSB" w:date="2020-10-22T14:35:00Z">
              <w:r w:rsidRPr="00115CAE">
                <w:rPr>
                  <w:rFonts w:ascii="Arial" w:eastAsia="宋体" w:hAnsi="Arial" w:cs="Arial"/>
                  <w:sz w:val="16"/>
                  <w:szCs w:val="16"/>
                  <w:lang w:val="en-US"/>
                </w:rPr>
                <w:t>SSB.2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2B97CB65" w14:textId="77777777" w:rsidR="00115CAE" w:rsidRPr="00115CAE" w:rsidRDefault="00115CAE" w:rsidP="00115CAE">
            <w:pPr>
              <w:keepNext/>
              <w:keepLines/>
              <w:spacing w:after="0" w:line="256" w:lineRule="auto"/>
              <w:jc w:val="center"/>
              <w:rPr>
                <w:ins w:id="479" w:author="NSB" w:date="2020-10-22T14:35:00Z"/>
                <w:rFonts w:ascii="Arial" w:eastAsia="宋体" w:hAnsi="Arial" w:cs="Arial"/>
                <w:sz w:val="16"/>
                <w:szCs w:val="16"/>
              </w:rPr>
            </w:pPr>
            <w:ins w:id="480" w:author="NSB" w:date="2020-10-22T14:35:00Z">
              <w:r w:rsidRPr="00115CAE">
                <w:rPr>
                  <w:rFonts w:ascii="Arial" w:eastAsia="宋体" w:hAnsi="Arial" w:cs="Arial"/>
                  <w:sz w:val="16"/>
                  <w:szCs w:val="16"/>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79629C5B" w14:textId="77777777" w:rsidR="00115CAE" w:rsidRPr="00115CAE" w:rsidRDefault="00115CAE" w:rsidP="00115CAE">
            <w:pPr>
              <w:keepNext/>
              <w:keepLines/>
              <w:spacing w:after="0" w:line="256" w:lineRule="auto"/>
              <w:jc w:val="center"/>
              <w:rPr>
                <w:ins w:id="481" w:author="NSB" w:date="2020-10-22T14:35:00Z"/>
                <w:rFonts w:ascii="Arial" w:eastAsia="宋体" w:hAnsi="Arial" w:cs="Arial"/>
                <w:sz w:val="16"/>
                <w:szCs w:val="16"/>
                <w:lang w:val="en-US"/>
              </w:rPr>
            </w:pPr>
            <w:ins w:id="482" w:author="NSB" w:date="2020-10-22T14:35:00Z">
              <w:r w:rsidRPr="00115CAE">
                <w:rPr>
                  <w:rFonts w:ascii="Arial" w:eastAsia="宋体" w:hAnsi="Arial" w:cs="Arial"/>
                  <w:sz w:val="16"/>
                  <w:szCs w:val="16"/>
                  <w:lang w:val="en-US"/>
                </w:rPr>
                <w:t>SSB.2 FR1</w:t>
              </w:r>
            </w:ins>
          </w:p>
        </w:tc>
      </w:tr>
      <w:tr w:rsidR="00C250EE" w:rsidRPr="00115CAE" w14:paraId="3A35319E" w14:textId="77777777" w:rsidTr="00513D5A">
        <w:trPr>
          <w:jc w:val="center"/>
          <w:ins w:id="483" w:author="NSB" w:date="2020-10-23T09:48:00Z"/>
        </w:trPr>
        <w:tc>
          <w:tcPr>
            <w:tcW w:w="2101" w:type="dxa"/>
            <w:gridSpan w:val="4"/>
            <w:vMerge w:val="restart"/>
            <w:tcBorders>
              <w:top w:val="nil"/>
              <w:left w:val="single" w:sz="4" w:space="0" w:color="auto"/>
              <w:right w:val="single" w:sz="4" w:space="0" w:color="auto"/>
            </w:tcBorders>
          </w:tcPr>
          <w:p w14:paraId="7B954E03" w14:textId="1848F7D4" w:rsidR="00C250EE" w:rsidRPr="00115CAE" w:rsidRDefault="00C250EE" w:rsidP="00784930">
            <w:pPr>
              <w:rPr>
                <w:ins w:id="484" w:author="NSB" w:date="2020-10-23T09:48:00Z"/>
                <w:rFonts w:eastAsia="宋体" w:cs="Arial"/>
                <w:sz w:val="16"/>
                <w:szCs w:val="16"/>
                <w:lang w:val="en-US"/>
              </w:rPr>
            </w:pPr>
            <w:ins w:id="485" w:author="NSB" w:date="2020-10-23T09:51:00Z">
              <w:r>
                <w:rPr>
                  <w:rFonts w:ascii="Arial" w:eastAsia="宋体" w:hAnsi="Arial"/>
                  <w:sz w:val="16"/>
                  <w:szCs w:val="16"/>
                  <w:lang w:val="en-US"/>
                </w:rPr>
                <w:t>CSI-RS</w:t>
              </w:r>
            </w:ins>
            <w:ins w:id="486" w:author="NSB" w:date="2020-10-23T09:48:00Z">
              <w:r w:rsidRPr="00115CAE">
                <w:rPr>
                  <w:rFonts w:ascii="Arial" w:eastAsia="宋体" w:hAnsi="Arial"/>
                  <w:sz w:val="16"/>
                  <w:szCs w:val="16"/>
                  <w:lang w:val="en-US"/>
                </w:rPr>
                <w:t xml:space="preserve"> configuration</w:t>
              </w:r>
            </w:ins>
            <w:ins w:id="487" w:author="NSB" w:date="2020-10-23T19:35:00Z">
              <w:r w:rsidR="00355AC4">
                <w:rPr>
                  <w:rFonts w:ascii="Arial" w:eastAsia="宋体" w:hAnsi="Arial"/>
                  <w:sz w:val="16"/>
                  <w:szCs w:val="16"/>
                  <w:lang w:val="en-US"/>
                </w:rPr>
                <w:t xml:space="preserve"> for mobility</w:t>
              </w:r>
            </w:ins>
          </w:p>
        </w:tc>
        <w:tc>
          <w:tcPr>
            <w:tcW w:w="1691" w:type="dxa"/>
            <w:tcBorders>
              <w:top w:val="single" w:sz="4" w:space="0" w:color="auto"/>
              <w:left w:val="single" w:sz="4" w:space="0" w:color="auto"/>
              <w:bottom w:val="single" w:sz="4" w:space="0" w:color="auto"/>
              <w:right w:val="single" w:sz="4" w:space="0" w:color="auto"/>
            </w:tcBorders>
          </w:tcPr>
          <w:p w14:paraId="29DED3A2" w14:textId="1A9D8D6F" w:rsidR="00C250EE" w:rsidRPr="00115CAE" w:rsidRDefault="00C250EE" w:rsidP="00784930">
            <w:pPr>
              <w:keepNext/>
              <w:keepLines/>
              <w:spacing w:after="0" w:line="256" w:lineRule="auto"/>
              <w:rPr>
                <w:ins w:id="488" w:author="NSB" w:date="2020-10-23T09:48:00Z"/>
                <w:rFonts w:ascii="Arial" w:eastAsia="宋体" w:hAnsi="Arial"/>
                <w:sz w:val="16"/>
                <w:szCs w:val="16"/>
              </w:rPr>
            </w:pPr>
            <w:ins w:id="489" w:author="NSB" w:date="2020-10-23T09:48: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tcPr>
          <w:p w14:paraId="6469C225" w14:textId="77777777" w:rsidR="00C250EE" w:rsidRPr="005D6E52" w:rsidRDefault="00C250EE" w:rsidP="00784930">
            <w:pPr>
              <w:keepNext/>
              <w:keepLines/>
              <w:spacing w:after="0" w:line="256" w:lineRule="auto"/>
              <w:jc w:val="center"/>
              <w:rPr>
                <w:ins w:id="490" w:author="NSB" w:date="2020-10-23T09:48:00Z"/>
                <w:rFonts w:ascii="Arial" w:eastAsia="宋体" w:hAnsi="Arial" w:cs="Arial"/>
                <w:sz w:val="16"/>
                <w:szCs w:val="16"/>
                <w:lang w:eastAsia="zh-CN"/>
              </w:rPr>
            </w:pPr>
          </w:p>
        </w:tc>
        <w:tc>
          <w:tcPr>
            <w:tcW w:w="803" w:type="dxa"/>
            <w:gridSpan w:val="3"/>
            <w:tcBorders>
              <w:top w:val="single" w:sz="4" w:space="0" w:color="auto"/>
              <w:left w:val="single" w:sz="4" w:space="0" w:color="auto"/>
              <w:bottom w:val="single" w:sz="4" w:space="0" w:color="auto"/>
              <w:right w:val="single" w:sz="4" w:space="0" w:color="auto"/>
            </w:tcBorders>
          </w:tcPr>
          <w:p w14:paraId="4849EC8B" w14:textId="51CF422C" w:rsidR="00C250EE" w:rsidRPr="00115CAE" w:rsidRDefault="00C250EE" w:rsidP="00784930">
            <w:pPr>
              <w:keepNext/>
              <w:keepLines/>
              <w:spacing w:after="0" w:line="256" w:lineRule="auto"/>
              <w:jc w:val="center"/>
              <w:rPr>
                <w:ins w:id="491" w:author="NSB" w:date="2020-10-23T09:48:00Z"/>
                <w:rFonts w:ascii="Arial" w:eastAsia="宋体" w:hAnsi="Arial" w:cs="Arial"/>
                <w:sz w:val="16"/>
                <w:szCs w:val="16"/>
                <w:lang w:eastAsia="zh-CN"/>
              </w:rPr>
            </w:pPr>
            <w:ins w:id="492" w:author="NSB" w:date="2020-10-23T09:49:00Z">
              <w:r w:rsidRPr="005D6E52">
                <w:rPr>
                  <w:rFonts w:ascii="Arial" w:eastAsia="宋体" w:hAnsi="Arial" w:cs="Arial"/>
                  <w:sz w:val="16"/>
                  <w:szCs w:val="16"/>
                  <w:lang w:eastAsia="zh-CN"/>
                </w:rPr>
                <w:t>CSI-RS-L3 1.1 FDD</w:t>
              </w:r>
            </w:ins>
          </w:p>
        </w:tc>
        <w:tc>
          <w:tcPr>
            <w:tcW w:w="900" w:type="dxa"/>
            <w:gridSpan w:val="3"/>
            <w:tcBorders>
              <w:top w:val="single" w:sz="4" w:space="0" w:color="auto"/>
              <w:left w:val="single" w:sz="4" w:space="0" w:color="auto"/>
              <w:bottom w:val="single" w:sz="4" w:space="0" w:color="auto"/>
              <w:right w:val="single" w:sz="4" w:space="0" w:color="auto"/>
            </w:tcBorders>
          </w:tcPr>
          <w:p w14:paraId="570467F0" w14:textId="5E079FB5" w:rsidR="00C250EE" w:rsidRPr="005D6E52" w:rsidRDefault="00C250EE" w:rsidP="00784930">
            <w:pPr>
              <w:keepNext/>
              <w:keepLines/>
              <w:spacing w:after="0" w:line="256" w:lineRule="auto"/>
              <w:jc w:val="center"/>
              <w:rPr>
                <w:ins w:id="493" w:author="NSB" w:date="2020-10-23T09:48:00Z"/>
                <w:rFonts w:ascii="Arial" w:eastAsia="宋体" w:hAnsi="Arial" w:cs="Arial"/>
                <w:sz w:val="16"/>
                <w:szCs w:val="16"/>
                <w:lang w:eastAsia="zh-CN"/>
              </w:rPr>
            </w:pPr>
            <w:ins w:id="494" w:author="NSB" w:date="2020-10-23T09:49:00Z">
              <w:r w:rsidRPr="003E463D">
                <w:rPr>
                  <w:rFonts w:ascii="Arial" w:eastAsia="宋体" w:hAnsi="Arial" w:cs="Arial"/>
                  <w:sz w:val="16"/>
                  <w:szCs w:val="16"/>
                  <w:lang w:eastAsia="zh-CN"/>
                </w:rPr>
                <w:t>CSI-RS-L3 1.1 FDD</w:t>
              </w:r>
            </w:ins>
          </w:p>
        </w:tc>
        <w:tc>
          <w:tcPr>
            <w:tcW w:w="744" w:type="dxa"/>
            <w:tcBorders>
              <w:top w:val="single" w:sz="4" w:space="0" w:color="auto"/>
              <w:left w:val="single" w:sz="4" w:space="0" w:color="auto"/>
              <w:bottom w:val="single" w:sz="4" w:space="0" w:color="auto"/>
              <w:right w:val="single" w:sz="4" w:space="0" w:color="auto"/>
            </w:tcBorders>
          </w:tcPr>
          <w:p w14:paraId="5F143B0D" w14:textId="7EFAADFF" w:rsidR="00C250EE" w:rsidRPr="00115CAE" w:rsidRDefault="00C250EE" w:rsidP="00784930">
            <w:pPr>
              <w:keepNext/>
              <w:keepLines/>
              <w:spacing w:after="0" w:line="256" w:lineRule="auto"/>
              <w:jc w:val="center"/>
              <w:rPr>
                <w:ins w:id="495" w:author="NSB" w:date="2020-10-23T09:48:00Z"/>
                <w:rFonts w:ascii="Arial" w:eastAsia="宋体" w:hAnsi="Arial" w:cs="Arial"/>
                <w:sz w:val="16"/>
                <w:szCs w:val="16"/>
                <w:lang w:eastAsia="zh-CN"/>
              </w:rPr>
            </w:pPr>
            <w:ins w:id="496" w:author="NSB" w:date="2020-10-23T09:50:00Z">
              <w:r w:rsidRPr="003E463D">
                <w:rPr>
                  <w:rFonts w:ascii="Arial" w:eastAsia="宋体" w:hAnsi="Arial" w:cs="Arial"/>
                  <w:sz w:val="16"/>
                  <w:szCs w:val="16"/>
                  <w:lang w:eastAsia="zh-CN"/>
                </w:rPr>
                <w:t>CSI-RS-L3 1.1 FDD</w:t>
              </w:r>
            </w:ins>
          </w:p>
        </w:tc>
        <w:tc>
          <w:tcPr>
            <w:tcW w:w="786" w:type="dxa"/>
            <w:gridSpan w:val="2"/>
            <w:tcBorders>
              <w:top w:val="single" w:sz="4" w:space="0" w:color="auto"/>
              <w:left w:val="single" w:sz="4" w:space="0" w:color="auto"/>
              <w:bottom w:val="single" w:sz="4" w:space="0" w:color="auto"/>
              <w:right w:val="single" w:sz="4" w:space="0" w:color="auto"/>
            </w:tcBorders>
          </w:tcPr>
          <w:p w14:paraId="262A4BE6" w14:textId="6E311E9B" w:rsidR="00C250EE" w:rsidRPr="00115CAE" w:rsidRDefault="00C250EE" w:rsidP="00784930">
            <w:pPr>
              <w:keepNext/>
              <w:keepLines/>
              <w:spacing w:after="0" w:line="256" w:lineRule="auto"/>
              <w:jc w:val="center"/>
              <w:rPr>
                <w:ins w:id="497" w:author="NSB" w:date="2020-10-23T09:48:00Z"/>
                <w:rFonts w:ascii="Arial" w:eastAsia="宋体" w:hAnsi="Arial" w:cs="Arial"/>
                <w:sz w:val="16"/>
                <w:szCs w:val="16"/>
                <w:lang w:val="en-US"/>
              </w:rPr>
            </w:pPr>
            <w:ins w:id="498" w:author="NSB" w:date="2020-10-23T09:50:00Z">
              <w:r w:rsidRPr="003E463D">
                <w:rPr>
                  <w:rFonts w:ascii="Arial" w:eastAsia="宋体" w:hAnsi="Arial" w:cs="Arial"/>
                  <w:sz w:val="16"/>
                  <w:szCs w:val="16"/>
                  <w:lang w:eastAsia="zh-CN"/>
                </w:rPr>
                <w:t>CSI-RS-L3 1.1 FDD</w:t>
              </w:r>
            </w:ins>
          </w:p>
        </w:tc>
        <w:tc>
          <w:tcPr>
            <w:tcW w:w="799" w:type="dxa"/>
            <w:gridSpan w:val="2"/>
            <w:tcBorders>
              <w:top w:val="single" w:sz="4" w:space="0" w:color="auto"/>
              <w:left w:val="single" w:sz="4" w:space="0" w:color="auto"/>
              <w:bottom w:val="single" w:sz="4" w:space="0" w:color="auto"/>
              <w:right w:val="single" w:sz="4" w:space="0" w:color="auto"/>
            </w:tcBorders>
          </w:tcPr>
          <w:p w14:paraId="3FAE78CB" w14:textId="002C23E5" w:rsidR="00C250EE" w:rsidRPr="00115CAE" w:rsidRDefault="00C250EE" w:rsidP="00784930">
            <w:pPr>
              <w:keepNext/>
              <w:keepLines/>
              <w:spacing w:after="0" w:line="256" w:lineRule="auto"/>
              <w:jc w:val="center"/>
              <w:rPr>
                <w:ins w:id="499" w:author="NSB" w:date="2020-10-23T09:48:00Z"/>
                <w:rFonts w:ascii="Arial" w:eastAsia="宋体" w:hAnsi="Arial" w:cs="Arial"/>
                <w:sz w:val="16"/>
                <w:szCs w:val="16"/>
                <w:lang w:eastAsia="zh-CN"/>
              </w:rPr>
            </w:pPr>
            <w:ins w:id="500" w:author="NSB" w:date="2020-10-23T09:50:00Z">
              <w:r w:rsidRPr="003E463D">
                <w:rPr>
                  <w:rFonts w:ascii="Arial" w:eastAsia="宋体" w:hAnsi="Arial" w:cs="Arial"/>
                  <w:sz w:val="16"/>
                  <w:szCs w:val="16"/>
                  <w:lang w:eastAsia="zh-CN"/>
                </w:rPr>
                <w:t>CSI-RS-L3 1.1 FDD</w:t>
              </w:r>
            </w:ins>
          </w:p>
        </w:tc>
        <w:tc>
          <w:tcPr>
            <w:tcW w:w="782" w:type="dxa"/>
            <w:tcBorders>
              <w:top w:val="single" w:sz="4" w:space="0" w:color="auto"/>
              <w:left w:val="single" w:sz="4" w:space="0" w:color="auto"/>
              <w:bottom w:val="single" w:sz="4" w:space="0" w:color="auto"/>
              <w:right w:val="single" w:sz="4" w:space="0" w:color="auto"/>
            </w:tcBorders>
          </w:tcPr>
          <w:p w14:paraId="235CCD1A" w14:textId="4ADE65F8" w:rsidR="00C250EE" w:rsidRPr="00115CAE" w:rsidRDefault="00C250EE" w:rsidP="00784930">
            <w:pPr>
              <w:keepNext/>
              <w:keepLines/>
              <w:spacing w:after="0" w:line="256" w:lineRule="auto"/>
              <w:jc w:val="center"/>
              <w:rPr>
                <w:ins w:id="501" w:author="NSB" w:date="2020-10-23T09:48:00Z"/>
                <w:rFonts w:ascii="Arial" w:eastAsia="宋体" w:hAnsi="Arial" w:cs="Arial"/>
                <w:sz w:val="16"/>
                <w:szCs w:val="16"/>
                <w:lang w:val="en-US"/>
              </w:rPr>
            </w:pPr>
            <w:ins w:id="502" w:author="NSB" w:date="2020-10-23T09:50:00Z">
              <w:r w:rsidRPr="003E463D">
                <w:rPr>
                  <w:rFonts w:ascii="Arial" w:eastAsia="宋体" w:hAnsi="Arial" w:cs="Arial"/>
                  <w:sz w:val="16"/>
                  <w:szCs w:val="16"/>
                  <w:lang w:eastAsia="zh-CN"/>
                </w:rPr>
                <w:t>CSI-RS-L3 1.1 FDD</w:t>
              </w:r>
            </w:ins>
          </w:p>
        </w:tc>
      </w:tr>
      <w:tr w:rsidR="00C250EE" w:rsidRPr="00115CAE" w14:paraId="1D0B2D44" w14:textId="77777777" w:rsidTr="00513D5A">
        <w:trPr>
          <w:jc w:val="center"/>
          <w:ins w:id="503" w:author="NSB" w:date="2020-10-23T09:48:00Z"/>
        </w:trPr>
        <w:tc>
          <w:tcPr>
            <w:tcW w:w="2101" w:type="dxa"/>
            <w:gridSpan w:val="4"/>
            <w:vMerge/>
            <w:tcBorders>
              <w:left w:val="single" w:sz="4" w:space="0" w:color="auto"/>
              <w:right w:val="single" w:sz="4" w:space="0" w:color="auto"/>
            </w:tcBorders>
          </w:tcPr>
          <w:p w14:paraId="3A62BA3B" w14:textId="77777777" w:rsidR="00C250EE" w:rsidRPr="00115CAE" w:rsidRDefault="00C250EE" w:rsidP="00784930">
            <w:pPr>
              <w:rPr>
                <w:ins w:id="504" w:author="NSB" w:date="2020-10-23T09:48: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tcPr>
          <w:p w14:paraId="788F4BA9" w14:textId="193AB31C" w:rsidR="00C250EE" w:rsidRPr="00115CAE" w:rsidRDefault="00C250EE" w:rsidP="00784930">
            <w:pPr>
              <w:keepNext/>
              <w:keepLines/>
              <w:spacing w:after="0" w:line="256" w:lineRule="auto"/>
              <w:rPr>
                <w:ins w:id="505" w:author="NSB" w:date="2020-10-23T09:48:00Z"/>
                <w:rFonts w:ascii="Arial" w:eastAsia="宋体" w:hAnsi="Arial"/>
                <w:sz w:val="16"/>
                <w:szCs w:val="16"/>
              </w:rPr>
            </w:pPr>
            <w:ins w:id="506" w:author="NSB" w:date="2020-10-23T09:48:00Z">
              <w:r w:rsidRPr="00115CAE">
                <w:rPr>
                  <w:rFonts w:ascii="Arial" w:eastAsia="宋体" w:hAnsi="Arial"/>
                  <w:sz w:val="16"/>
                  <w:szCs w:val="16"/>
                </w:rPr>
                <w:t>Config 2,5</w:t>
              </w:r>
            </w:ins>
          </w:p>
        </w:tc>
        <w:tc>
          <w:tcPr>
            <w:tcW w:w="1129" w:type="dxa"/>
            <w:tcBorders>
              <w:top w:val="single" w:sz="4" w:space="0" w:color="auto"/>
              <w:left w:val="single" w:sz="4" w:space="0" w:color="auto"/>
              <w:bottom w:val="single" w:sz="4" w:space="0" w:color="auto"/>
              <w:right w:val="single" w:sz="4" w:space="0" w:color="auto"/>
            </w:tcBorders>
          </w:tcPr>
          <w:p w14:paraId="2C56979E" w14:textId="77777777" w:rsidR="00C250EE" w:rsidRPr="00115CAE" w:rsidRDefault="00C250EE" w:rsidP="00784930">
            <w:pPr>
              <w:keepNext/>
              <w:keepLines/>
              <w:spacing w:after="0" w:line="256" w:lineRule="auto"/>
              <w:jc w:val="center"/>
              <w:rPr>
                <w:ins w:id="507" w:author="NSB" w:date="2020-10-23T09:48: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tcPr>
          <w:p w14:paraId="110360BE" w14:textId="65169AA7" w:rsidR="00C250EE" w:rsidRPr="00115CAE" w:rsidRDefault="00C250EE" w:rsidP="00784930">
            <w:pPr>
              <w:keepNext/>
              <w:keepLines/>
              <w:spacing w:after="0" w:line="256" w:lineRule="auto"/>
              <w:jc w:val="center"/>
              <w:rPr>
                <w:ins w:id="508" w:author="NSB" w:date="2020-10-23T09:48:00Z"/>
                <w:rFonts w:ascii="Arial" w:eastAsia="宋体" w:hAnsi="Arial" w:cs="Arial"/>
                <w:sz w:val="16"/>
                <w:szCs w:val="16"/>
                <w:lang w:eastAsia="zh-CN"/>
              </w:rPr>
            </w:pPr>
            <w:ins w:id="509" w:author="NSB" w:date="2020-10-23T09:50:00Z">
              <w:r w:rsidRPr="003E463D">
                <w:rPr>
                  <w:rFonts w:ascii="Arial" w:eastAsia="宋体" w:hAnsi="Arial" w:cs="Arial"/>
                  <w:sz w:val="16"/>
                  <w:szCs w:val="16"/>
                  <w:lang w:eastAsia="zh-CN"/>
                </w:rPr>
                <w:t xml:space="preserve">CSI-RS-L3 1.1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900" w:type="dxa"/>
            <w:gridSpan w:val="3"/>
            <w:tcBorders>
              <w:top w:val="single" w:sz="4" w:space="0" w:color="auto"/>
              <w:left w:val="single" w:sz="4" w:space="0" w:color="auto"/>
              <w:bottom w:val="single" w:sz="4" w:space="0" w:color="auto"/>
              <w:right w:val="single" w:sz="4" w:space="0" w:color="auto"/>
            </w:tcBorders>
          </w:tcPr>
          <w:p w14:paraId="49A3126B" w14:textId="5D2CA503" w:rsidR="00C250EE" w:rsidRPr="00115CAE" w:rsidRDefault="00C250EE" w:rsidP="00784930">
            <w:pPr>
              <w:keepNext/>
              <w:keepLines/>
              <w:spacing w:after="0" w:line="256" w:lineRule="auto"/>
              <w:jc w:val="center"/>
              <w:rPr>
                <w:ins w:id="510" w:author="NSB" w:date="2020-10-23T09:48:00Z"/>
                <w:rFonts w:ascii="Arial" w:eastAsia="宋体" w:hAnsi="Arial" w:cs="Arial"/>
                <w:sz w:val="16"/>
                <w:szCs w:val="16"/>
                <w:lang w:val="en-US"/>
              </w:rPr>
            </w:pPr>
            <w:ins w:id="511" w:author="NSB" w:date="2020-10-23T09:50:00Z">
              <w:r w:rsidRPr="003E463D">
                <w:rPr>
                  <w:rFonts w:ascii="Arial" w:eastAsia="宋体" w:hAnsi="Arial" w:cs="Arial"/>
                  <w:sz w:val="16"/>
                  <w:szCs w:val="16"/>
                  <w:lang w:eastAsia="zh-CN"/>
                </w:rPr>
                <w:t xml:space="preserve">CSI-RS-L3 1.1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744" w:type="dxa"/>
            <w:tcBorders>
              <w:top w:val="single" w:sz="4" w:space="0" w:color="auto"/>
              <w:left w:val="single" w:sz="4" w:space="0" w:color="auto"/>
              <w:bottom w:val="single" w:sz="4" w:space="0" w:color="auto"/>
              <w:right w:val="single" w:sz="4" w:space="0" w:color="auto"/>
            </w:tcBorders>
          </w:tcPr>
          <w:p w14:paraId="100671F5" w14:textId="14C34965" w:rsidR="00C250EE" w:rsidRPr="00115CAE" w:rsidRDefault="00C250EE" w:rsidP="00784930">
            <w:pPr>
              <w:keepNext/>
              <w:keepLines/>
              <w:spacing w:after="0" w:line="256" w:lineRule="auto"/>
              <w:jc w:val="center"/>
              <w:rPr>
                <w:ins w:id="512" w:author="NSB" w:date="2020-10-23T09:48:00Z"/>
                <w:rFonts w:ascii="Arial" w:eastAsia="宋体" w:hAnsi="Arial" w:cs="Arial"/>
                <w:sz w:val="16"/>
                <w:szCs w:val="16"/>
                <w:lang w:eastAsia="zh-CN"/>
              </w:rPr>
            </w:pPr>
            <w:ins w:id="513" w:author="NSB" w:date="2020-10-23T09:50:00Z">
              <w:r w:rsidRPr="003E463D">
                <w:rPr>
                  <w:rFonts w:ascii="Arial" w:eastAsia="宋体" w:hAnsi="Arial" w:cs="Arial"/>
                  <w:sz w:val="16"/>
                  <w:szCs w:val="16"/>
                  <w:lang w:eastAsia="zh-CN"/>
                </w:rPr>
                <w:t xml:space="preserve">CSI-RS-L3 1.1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786" w:type="dxa"/>
            <w:gridSpan w:val="2"/>
            <w:tcBorders>
              <w:top w:val="single" w:sz="4" w:space="0" w:color="auto"/>
              <w:left w:val="single" w:sz="4" w:space="0" w:color="auto"/>
              <w:bottom w:val="single" w:sz="4" w:space="0" w:color="auto"/>
              <w:right w:val="single" w:sz="4" w:space="0" w:color="auto"/>
            </w:tcBorders>
          </w:tcPr>
          <w:p w14:paraId="624E8ABC" w14:textId="22E37159" w:rsidR="00C250EE" w:rsidRPr="00115CAE" w:rsidRDefault="00C250EE" w:rsidP="00784930">
            <w:pPr>
              <w:keepNext/>
              <w:keepLines/>
              <w:spacing w:after="0" w:line="256" w:lineRule="auto"/>
              <w:jc w:val="center"/>
              <w:rPr>
                <w:ins w:id="514" w:author="NSB" w:date="2020-10-23T09:48:00Z"/>
                <w:rFonts w:ascii="Arial" w:eastAsia="宋体" w:hAnsi="Arial" w:cs="Arial"/>
                <w:sz w:val="16"/>
                <w:szCs w:val="16"/>
                <w:lang w:val="en-US"/>
              </w:rPr>
            </w:pPr>
            <w:ins w:id="515" w:author="NSB" w:date="2020-10-23T09:50:00Z">
              <w:r w:rsidRPr="003E463D">
                <w:rPr>
                  <w:rFonts w:ascii="Arial" w:eastAsia="宋体" w:hAnsi="Arial" w:cs="Arial"/>
                  <w:sz w:val="16"/>
                  <w:szCs w:val="16"/>
                  <w:lang w:eastAsia="zh-CN"/>
                </w:rPr>
                <w:t xml:space="preserve">CSI-RS-L3 1.1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799" w:type="dxa"/>
            <w:gridSpan w:val="2"/>
            <w:tcBorders>
              <w:top w:val="single" w:sz="4" w:space="0" w:color="auto"/>
              <w:left w:val="single" w:sz="4" w:space="0" w:color="auto"/>
              <w:bottom w:val="single" w:sz="4" w:space="0" w:color="auto"/>
              <w:right w:val="single" w:sz="4" w:space="0" w:color="auto"/>
            </w:tcBorders>
          </w:tcPr>
          <w:p w14:paraId="7A2D3A1E" w14:textId="0A802C04" w:rsidR="00C250EE" w:rsidRPr="00115CAE" w:rsidRDefault="00C250EE" w:rsidP="00784930">
            <w:pPr>
              <w:keepNext/>
              <w:keepLines/>
              <w:spacing w:after="0" w:line="256" w:lineRule="auto"/>
              <w:jc w:val="center"/>
              <w:rPr>
                <w:ins w:id="516" w:author="NSB" w:date="2020-10-23T09:48:00Z"/>
                <w:rFonts w:ascii="Arial" w:eastAsia="宋体" w:hAnsi="Arial" w:cs="Arial"/>
                <w:sz w:val="16"/>
                <w:szCs w:val="16"/>
                <w:lang w:eastAsia="zh-CN"/>
              </w:rPr>
            </w:pPr>
            <w:ins w:id="517" w:author="NSB" w:date="2020-10-23T09:50:00Z">
              <w:r w:rsidRPr="003E463D">
                <w:rPr>
                  <w:rFonts w:ascii="Arial" w:eastAsia="宋体" w:hAnsi="Arial" w:cs="Arial"/>
                  <w:sz w:val="16"/>
                  <w:szCs w:val="16"/>
                  <w:lang w:eastAsia="zh-CN"/>
                </w:rPr>
                <w:t xml:space="preserve">CSI-RS-L3 1.1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782" w:type="dxa"/>
            <w:tcBorders>
              <w:top w:val="single" w:sz="4" w:space="0" w:color="auto"/>
              <w:left w:val="single" w:sz="4" w:space="0" w:color="auto"/>
              <w:bottom w:val="single" w:sz="4" w:space="0" w:color="auto"/>
              <w:right w:val="single" w:sz="4" w:space="0" w:color="auto"/>
            </w:tcBorders>
          </w:tcPr>
          <w:p w14:paraId="341B7959" w14:textId="72255045" w:rsidR="00C250EE" w:rsidRPr="00115CAE" w:rsidRDefault="00C250EE" w:rsidP="00784930">
            <w:pPr>
              <w:keepNext/>
              <w:keepLines/>
              <w:spacing w:after="0" w:line="256" w:lineRule="auto"/>
              <w:jc w:val="center"/>
              <w:rPr>
                <w:ins w:id="518" w:author="NSB" w:date="2020-10-23T09:48:00Z"/>
                <w:rFonts w:ascii="Arial" w:eastAsia="宋体" w:hAnsi="Arial" w:cs="Arial"/>
                <w:sz w:val="16"/>
                <w:szCs w:val="16"/>
                <w:lang w:val="en-US"/>
              </w:rPr>
            </w:pPr>
            <w:ins w:id="519" w:author="NSB" w:date="2020-10-23T09:50:00Z">
              <w:r w:rsidRPr="003E463D">
                <w:rPr>
                  <w:rFonts w:ascii="Arial" w:eastAsia="宋体" w:hAnsi="Arial" w:cs="Arial"/>
                  <w:sz w:val="16"/>
                  <w:szCs w:val="16"/>
                  <w:lang w:eastAsia="zh-CN"/>
                </w:rPr>
                <w:t xml:space="preserve">CSI-RS-L3 1.1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r>
      <w:tr w:rsidR="00C250EE" w:rsidRPr="00115CAE" w14:paraId="142D3416" w14:textId="77777777" w:rsidTr="00513D5A">
        <w:trPr>
          <w:jc w:val="center"/>
          <w:ins w:id="520" w:author="NSB" w:date="2020-10-23T09:48:00Z"/>
        </w:trPr>
        <w:tc>
          <w:tcPr>
            <w:tcW w:w="2101" w:type="dxa"/>
            <w:gridSpan w:val="4"/>
            <w:vMerge/>
            <w:tcBorders>
              <w:left w:val="single" w:sz="4" w:space="0" w:color="auto"/>
              <w:bottom w:val="single" w:sz="4" w:space="0" w:color="auto"/>
              <w:right w:val="single" w:sz="4" w:space="0" w:color="auto"/>
            </w:tcBorders>
          </w:tcPr>
          <w:p w14:paraId="7ADB994D" w14:textId="77777777" w:rsidR="00C250EE" w:rsidRPr="00115CAE" w:rsidRDefault="00C250EE" w:rsidP="00784930">
            <w:pPr>
              <w:rPr>
                <w:ins w:id="521" w:author="NSB" w:date="2020-10-23T09:48: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tcPr>
          <w:p w14:paraId="559515CF" w14:textId="4AB9ABC8" w:rsidR="00C250EE" w:rsidRPr="00115CAE" w:rsidRDefault="00C250EE" w:rsidP="00784930">
            <w:pPr>
              <w:keepNext/>
              <w:keepLines/>
              <w:spacing w:after="0" w:line="256" w:lineRule="auto"/>
              <w:rPr>
                <w:ins w:id="522" w:author="NSB" w:date="2020-10-23T09:48:00Z"/>
                <w:rFonts w:ascii="Arial" w:eastAsia="宋体" w:hAnsi="Arial"/>
                <w:sz w:val="16"/>
                <w:szCs w:val="16"/>
              </w:rPr>
            </w:pPr>
            <w:ins w:id="523" w:author="NSB" w:date="2020-10-23T09:48:00Z">
              <w:r w:rsidRPr="00115CAE">
                <w:rPr>
                  <w:rFonts w:ascii="Arial" w:eastAsia="宋体" w:hAnsi="Arial"/>
                  <w:sz w:val="16"/>
                  <w:szCs w:val="16"/>
                </w:rPr>
                <w:t>Config 3,6</w:t>
              </w:r>
            </w:ins>
          </w:p>
        </w:tc>
        <w:tc>
          <w:tcPr>
            <w:tcW w:w="1129" w:type="dxa"/>
            <w:tcBorders>
              <w:top w:val="single" w:sz="4" w:space="0" w:color="auto"/>
              <w:left w:val="single" w:sz="4" w:space="0" w:color="auto"/>
              <w:bottom w:val="single" w:sz="4" w:space="0" w:color="auto"/>
              <w:right w:val="single" w:sz="4" w:space="0" w:color="auto"/>
            </w:tcBorders>
          </w:tcPr>
          <w:p w14:paraId="53728356" w14:textId="77777777" w:rsidR="00C250EE" w:rsidRPr="00115CAE" w:rsidRDefault="00C250EE" w:rsidP="00784930">
            <w:pPr>
              <w:keepNext/>
              <w:keepLines/>
              <w:spacing w:after="0" w:line="256" w:lineRule="auto"/>
              <w:jc w:val="center"/>
              <w:rPr>
                <w:ins w:id="524" w:author="NSB" w:date="2020-10-23T09:48:00Z"/>
                <w:rFonts w:ascii="Arial" w:eastAsia="宋体" w:hAnsi="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tcPr>
          <w:p w14:paraId="6B254B9D" w14:textId="3F6F0D2A" w:rsidR="00C250EE" w:rsidRPr="00115CAE" w:rsidRDefault="00C250EE" w:rsidP="00784930">
            <w:pPr>
              <w:keepNext/>
              <w:keepLines/>
              <w:spacing w:after="0" w:line="256" w:lineRule="auto"/>
              <w:jc w:val="center"/>
              <w:rPr>
                <w:ins w:id="525" w:author="NSB" w:date="2020-10-23T09:48:00Z"/>
                <w:rFonts w:ascii="Arial" w:eastAsia="宋体" w:hAnsi="Arial" w:cs="Arial"/>
                <w:sz w:val="16"/>
                <w:szCs w:val="16"/>
                <w:lang w:eastAsia="zh-CN"/>
              </w:rPr>
            </w:pPr>
            <w:ins w:id="526" w:author="NSB" w:date="2020-10-23T09:50:00Z">
              <w:r w:rsidRPr="003E463D">
                <w:rPr>
                  <w:rFonts w:ascii="Arial" w:eastAsia="宋体" w:hAnsi="Arial" w:cs="Arial"/>
                  <w:sz w:val="16"/>
                  <w:szCs w:val="16"/>
                  <w:lang w:eastAsia="zh-CN"/>
                </w:rPr>
                <w:t>CSI-RS-L3 1.</w:t>
              </w:r>
              <w:r>
                <w:rPr>
                  <w:rFonts w:ascii="Arial" w:eastAsia="宋体" w:hAnsi="Arial" w:cs="Arial"/>
                  <w:sz w:val="16"/>
                  <w:szCs w:val="16"/>
                  <w:lang w:eastAsia="zh-CN"/>
                </w:rPr>
                <w:t>2</w:t>
              </w:r>
              <w:r w:rsidRPr="003E463D">
                <w:rPr>
                  <w:rFonts w:ascii="Arial" w:eastAsia="宋体" w:hAnsi="Arial" w:cs="Arial"/>
                  <w:sz w:val="16"/>
                  <w:szCs w:val="16"/>
                  <w:lang w:eastAsia="zh-CN"/>
                </w:rPr>
                <w:t xml:space="preserve">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900" w:type="dxa"/>
            <w:gridSpan w:val="3"/>
            <w:tcBorders>
              <w:top w:val="single" w:sz="4" w:space="0" w:color="auto"/>
              <w:left w:val="single" w:sz="4" w:space="0" w:color="auto"/>
              <w:bottom w:val="single" w:sz="4" w:space="0" w:color="auto"/>
              <w:right w:val="single" w:sz="4" w:space="0" w:color="auto"/>
            </w:tcBorders>
          </w:tcPr>
          <w:p w14:paraId="10D2A9EB" w14:textId="2D546A4B" w:rsidR="00C250EE" w:rsidRPr="00115CAE" w:rsidRDefault="00C250EE" w:rsidP="00784930">
            <w:pPr>
              <w:keepNext/>
              <w:keepLines/>
              <w:spacing w:after="0" w:line="256" w:lineRule="auto"/>
              <w:jc w:val="center"/>
              <w:rPr>
                <w:ins w:id="527" w:author="NSB" w:date="2020-10-23T09:48:00Z"/>
                <w:rFonts w:ascii="Arial" w:eastAsia="宋体" w:hAnsi="Arial" w:cs="Arial"/>
                <w:sz w:val="16"/>
                <w:szCs w:val="16"/>
                <w:lang w:val="en-US"/>
              </w:rPr>
            </w:pPr>
            <w:ins w:id="528" w:author="NSB" w:date="2020-10-23T09:50:00Z">
              <w:r w:rsidRPr="003E463D">
                <w:rPr>
                  <w:rFonts w:ascii="Arial" w:eastAsia="宋体" w:hAnsi="Arial" w:cs="Arial"/>
                  <w:sz w:val="16"/>
                  <w:szCs w:val="16"/>
                  <w:lang w:eastAsia="zh-CN"/>
                </w:rPr>
                <w:t>CSI-RS-L3 1.</w:t>
              </w:r>
              <w:r>
                <w:rPr>
                  <w:rFonts w:ascii="Arial" w:eastAsia="宋体" w:hAnsi="Arial" w:cs="Arial"/>
                  <w:sz w:val="16"/>
                  <w:szCs w:val="16"/>
                  <w:lang w:eastAsia="zh-CN"/>
                </w:rPr>
                <w:t>2</w:t>
              </w:r>
              <w:r w:rsidRPr="003E463D">
                <w:rPr>
                  <w:rFonts w:ascii="Arial" w:eastAsia="宋体" w:hAnsi="Arial" w:cs="Arial"/>
                  <w:sz w:val="16"/>
                  <w:szCs w:val="16"/>
                  <w:lang w:eastAsia="zh-CN"/>
                </w:rPr>
                <w:t xml:space="preserve">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744" w:type="dxa"/>
            <w:tcBorders>
              <w:top w:val="single" w:sz="4" w:space="0" w:color="auto"/>
              <w:left w:val="single" w:sz="4" w:space="0" w:color="auto"/>
              <w:bottom w:val="single" w:sz="4" w:space="0" w:color="auto"/>
              <w:right w:val="single" w:sz="4" w:space="0" w:color="auto"/>
            </w:tcBorders>
          </w:tcPr>
          <w:p w14:paraId="7CCD54CA" w14:textId="0320310F" w:rsidR="00C250EE" w:rsidRPr="00115CAE" w:rsidRDefault="00C250EE" w:rsidP="00784930">
            <w:pPr>
              <w:keepNext/>
              <w:keepLines/>
              <w:spacing w:after="0" w:line="256" w:lineRule="auto"/>
              <w:jc w:val="center"/>
              <w:rPr>
                <w:ins w:id="529" w:author="NSB" w:date="2020-10-23T09:48:00Z"/>
                <w:rFonts w:ascii="Arial" w:eastAsia="宋体" w:hAnsi="Arial" w:cs="Arial"/>
                <w:sz w:val="16"/>
                <w:szCs w:val="16"/>
                <w:lang w:eastAsia="zh-CN"/>
              </w:rPr>
            </w:pPr>
            <w:ins w:id="530" w:author="NSB" w:date="2020-10-23T09:50:00Z">
              <w:r w:rsidRPr="003E463D">
                <w:rPr>
                  <w:rFonts w:ascii="Arial" w:eastAsia="宋体" w:hAnsi="Arial" w:cs="Arial"/>
                  <w:sz w:val="16"/>
                  <w:szCs w:val="16"/>
                  <w:lang w:eastAsia="zh-CN"/>
                </w:rPr>
                <w:t>CSI-RS-L3 1.</w:t>
              </w:r>
              <w:r>
                <w:rPr>
                  <w:rFonts w:ascii="Arial" w:eastAsia="宋体" w:hAnsi="Arial" w:cs="Arial"/>
                  <w:sz w:val="16"/>
                  <w:szCs w:val="16"/>
                  <w:lang w:eastAsia="zh-CN"/>
                </w:rPr>
                <w:t>2</w:t>
              </w:r>
              <w:r w:rsidRPr="003E463D">
                <w:rPr>
                  <w:rFonts w:ascii="Arial" w:eastAsia="宋体" w:hAnsi="Arial" w:cs="Arial"/>
                  <w:sz w:val="16"/>
                  <w:szCs w:val="16"/>
                  <w:lang w:eastAsia="zh-CN"/>
                </w:rPr>
                <w:t xml:space="preserve">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786" w:type="dxa"/>
            <w:gridSpan w:val="2"/>
            <w:tcBorders>
              <w:top w:val="single" w:sz="4" w:space="0" w:color="auto"/>
              <w:left w:val="single" w:sz="4" w:space="0" w:color="auto"/>
              <w:bottom w:val="single" w:sz="4" w:space="0" w:color="auto"/>
              <w:right w:val="single" w:sz="4" w:space="0" w:color="auto"/>
            </w:tcBorders>
          </w:tcPr>
          <w:p w14:paraId="6C3AC0F7" w14:textId="7053C961" w:rsidR="00C250EE" w:rsidRPr="00115CAE" w:rsidRDefault="00C250EE" w:rsidP="00784930">
            <w:pPr>
              <w:keepNext/>
              <w:keepLines/>
              <w:spacing w:after="0" w:line="256" w:lineRule="auto"/>
              <w:jc w:val="center"/>
              <w:rPr>
                <w:ins w:id="531" w:author="NSB" w:date="2020-10-23T09:48:00Z"/>
                <w:rFonts w:ascii="Arial" w:eastAsia="宋体" w:hAnsi="Arial" w:cs="Arial"/>
                <w:sz w:val="16"/>
                <w:szCs w:val="16"/>
                <w:lang w:val="en-US"/>
              </w:rPr>
            </w:pPr>
            <w:ins w:id="532" w:author="NSB" w:date="2020-10-23T09:50:00Z">
              <w:r w:rsidRPr="003E463D">
                <w:rPr>
                  <w:rFonts w:ascii="Arial" w:eastAsia="宋体" w:hAnsi="Arial" w:cs="Arial"/>
                  <w:sz w:val="16"/>
                  <w:szCs w:val="16"/>
                  <w:lang w:eastAsia="zh-CN"/>
                </w:rPr>
                <w:t>CSI-RS-L3 1.</w:t>
              </w:r>
              <w:r>
                <w:rPr>
                  <w:rFonts w:ascii="Arial" w:eastAsia="宋体" w:hAnsi="Arial" w:cs="Arial"/>
                  <w:sz w:val="16"/>
                  <w:szCs w:val="16"/>
                  <w:lang w:eastAsia="zh-CN"/>
                </w:rPr>
                <w:t>2</w:t>
              </w:r>
              <w:r w:rsidRPr="003E463D">
                <w:rPr>
                  <w:rFonts w:ascii="Arial" w:eastAsia="宋体" w:hAnsi="Arial" w:cs="Arial"/>
                  <w:sz w:val="16"/>
                  <w:szCs w:val="16"/>
                  <w:lang w:eastAsia="zh-CN"/>
                </w:rPr>
                <w:t xml:space="preserve">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799" w:type="dxa"/>
            <w:gridSpan w:val="2"/>
            <w:tcBorders>
              <w:top w:val="single" w:sz="4" w:space="0" w:color="auto"/>
              <w:left w:val="single" w:sz="4" w:space="0" w:color="auto"/>
              <w:bottom w:val="single" w:sz="4" w:space="0" w:color="auto"/>
              <w:right w:val="single" w:sz="4" w:space="0" w:color="auto"/>
            </w:tcBorders>
          </w:tcPr>
          <w:p w14:paraId="2509C00A" w14:textId="0D8287B9" w:rsidR="00C250EE" w:rsidRPr="00115CAE" w:rsidRDefault="00C250EE" w:rsidP="00784930">
            <w:pPr>
              <w:keepNext/>
              <w:keepLines/>
              <w:spacing w:after="0" w:line="256" w:lineRule="auto"/>
              <w:jc w:val="center"/>
              <w:rPr>
                <w:ins w:id="533" w:author="NSB" w:date="2020-10-23T09:48:00Z"/>
                <w:rFonts w:ascii="Arial" w:eastAsia="宋体" w:hAnsi="Arial" w:cs="Arial"/>
                <w:sz w:val="16"/>
                <w:szCs w:val="16"/>
                <w:lang w:eastAsia="zh-CN"/>
              </w:rPr>
            </w:pPr>
            <w:ins w:id="534" w:author="NSB" w:date="2020-10-23T09:50:00Z">
              <w:r w:rsidRPr="003E463D">
                <w:rPr>
                  <w:rFonts w:ascii="Arial" w:eastAsia="宋体" w:hAnsi="Arial" w:cs="Arial"/>
                  <w:sz w:val="16"/>
                  <w:szCs w:val="16"/>
                  <w:lang w:eastAsia="zh-CN"/>
                </w:rPr>
                <w:t>CSI-RS-L3 1.</w:t>
              </w:r>
              <w:r>
                <w:rPr>
                  <w:rFonts w:ascii="Arial" w:eastAsia="宋体" w:hAnsi="Arial" w:cs="Arial"/>
                  <w:sz w:val="16"/>
                  <w:szCs w:val="16"/>
                  <w:lang w:eastAsia="zh-CN"/>
                </w:rPr>
                <w:t>2</w:t>
              </w:r>
              <w:r w:rsidRPr="003E463D">
                <w:rPr>
                  <w:rFonts w:ascii="Arial" w:eastAsia="宋体" w:hAnsi="Arial" w:cs="Arial"/>
                  <w:sz w:val="16"/>
                  <w:szCs w:val="16"/>
                  <w:lang w:eastAsia="zh-CN"/>
                </w:rPr>
                <w:t xml:space="preserve">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c>
          <w:tcPr>
            <w:tcW w:w="782" w:type="dxa"/>
            <w:tcBorders>
              <w:top w:val="single" w:sz="4" w:space="0" w:color="auto"/>
              <w:left w:val="single" w:sz="4" w:space="0" w:color="auto"/>
              <w:bottom w:val="single" w:sz="4" w:space="0" w:color="auto"/>
              <w:right w:val="single" w:sz="4" w:space="0" w:color="auto"/>
            </w:tcBorders>
          </w:tcPr>
          <w:p w14:paraId="0219004D" w14:textId="2A336FB0" w:rsidR="00C250EE" w:rsidRPr="00115CAE" w:rsidRDefault="00C250EE" w:rsidP="00784930">
            <w:pPr>
              <w:keepNext/>
              <w:keepLines/>
              <w:spacing w:after="0" w:line="256" w:lineRule="auto"/>
              <w:jc w:val="center"/>
              <w:rPr>
                <w:ins w:id="535" w:author="NSB" w:date="2020-10-23T09:48:00Z"/>
                <w:rFonts w:ascii="Arial" w:eastAsia="宋体" w:hAnsi="Arial" w:cs="Arial"/>
                <w:sz w:val="16"/>
                <w:szCs w:val="16"/>
                <w:lang w:val="en-US"/>
              </w:rPr>
            </w:pPr>
            <w:ins w:id="536" w:author="NSB" w:date="2020-10-23T09:50:00Z">
              <w:r w:rsidRPr="003E463D">
                <w:rPr>
                  <w:rFonts w:ascii="Arial" w:eastAsia="宋体" w:hAnsi="Arial" w:cs="Arial"/>
                  <w:sz w:val="16"/>
                  <w:szCs w:val="16"/>
                  <w:lang w:eastAsia="zh-CN"/>
                </w:rPr>
                <w:t>CSI-RS-L3 1.</w:t>
              </w:r>
              <w:r>
                <w:rPr>
                  <w:rFonts w:ascii="Arial" w:eastAsia="宋体" w:hAnsi="Arial" w:cs="Arial"/>
                  <w:sz w:val="16"/>
                  <w:szCs w:val="16"/>
                  <w:lang w:eastAsia="zh-CN"/>
                </w:rPr>
                <w:t>2</w:t>
              </w:r>
              <w:r w:rsidRPr="003E463D">
                <w:rPr>
                  <w:rFonts w:ascii="Arial" w:eastAsia="宋体" w:hAnsi="Arial" w:cs="Arial"/>
                  <w:sz w:val="16"/>
                  <w:szCs w:val="16"/>
                  <w:lang w:eastAsia="zh-CN"/>
                </w:rPr>
                <w:t xml:space="preserve"> </w:t>
              </w:r>
              <w:r>
                <w:rPr>
                  <w:rFonts w:ascii="Arial" w:eastAsia="宋体" w:hAnsi="Arial" w:cs="Arial" w:hint="eastAsia"/>
                  <w:sz w:val="16"/>
                  <w:szCs w:val="16"/>
                  <w:lang w:eastAsia="zh-CN"/>
                </w:rPr>
                <w:t>T</w:t>
              </w:r>
              <w:r w:rsidRPr="003E463D">
                <w:rPr>
                  <w:rFonts w:ascii="Arial" w:eastAsia="宋体" w:hAnsi="Arial" w:cs="Arial"/>
                  <w:sz w:val="16"/>
                  <w:szCs w:val="16"/>
                  <w:lang w:eastAsia="zh-CN"/>
                </w:rPr>
                <w:t>DD</w:t>
              </w:r>
            </w:ins>
          </w:p>
        </w:tc>
      </w:tr>
      <w:tr w:rsidR="00784930" w:rsidRPr="00115CAE" w14:paraId="6AA8FE08" w14:textId="77777777" w:rsidTr="00784930">
        <w:trPr>
          <w:jc w:val="center"/>
          <w:ins w:id="537" w:author="NSB" w:date="2020-10-22T14:35:00Z"/>
        </w:trPr>
        <w:tc>
          <w:tcPr>
            <w:tcW w:w="2101" w:type="dxa"/>
            <w:gridSpan w:val="4"/>
            <w:tcBorders>
              <w:top w:val="single" w:sz="4" w:space="0" w:color="auto"/>
              <w:left w:val="single" w:sz="4" w:space="0" w:color="auto"/>
              <w:bottom w:val="nil"/>
              <w:right w:val="single" w:sz="4" w:space="0" w:color="auto"/>
            </w:tcBorders>
            <w:hideMark/>
          </w:tcPr>
          <w:p w14:paraId="68D92049" w14:textId="77777777" w:rsidR="00784930" w:rsidRPr="00115CAE" w:rsidRDefault="00784930" w:rsidP="00784930">
            <w:pPr>
              <w:keepNext/>
              <w:keepLines/>
              <w:spacing w:after="0" w:line="256" w:lineRule="auto"/>
              <w:rPr>
                <w:ins w:id="538" w:author="NSB" w:date="2020-10-22T14:35:00Z"/>
                <w:rFonts w:ascii="Arial" w:eastAsia="宋体" w:hAnsi="Arial"/>
                <w:sz w:val="16"/>
                <w:szCs w:val="16"/>
                <w:lang w:val="en-US"/>
              </w:rPr>
            </w:pPr>
            <w:ins w:id="539" w:author="NSB" w:date="2020-10-22T14:35:00Z">
              <w:r w:rsidRPr="00115CAE">
                <w:rPr>
                  <w:rFonts w:ascii="Arial" w:eastAsia="宋体" w:hAnsi="Arial"/>
                  <w:sz w:val="16"/>
                  <w:szCs w:val="16"/>
                  <w:lang w:val="da-DK"/>
                </w:rPr>
                <w:t>Time offset with Cell 2</w:t>
              </w:r>
            </w:ins>
          </w:p>
        </w:tc>
        <w:tc>
          <w:tcPr>
            <w:tcW w:w="1691" w:type="dxa"/>
            <w:tcBorders>
              <w:top w:val="single" w:sz="4" w:space="0" w:color="auto"/>
              <w:left w:val="single" w:sz="4" w:space="0" w:color="auto"/>
              <w:bottom w:val="single" w:sz="4" w:space="0" w:color="auto"/>
              <w:right w:val="single" w:sz="4" w:space="0" w:color="auto"/>
            </w:tcBorders>
            <w:hideMark/>
          </w:tcPr>
          <w:p w14:paraId="6CB890A5" w14:textId="77777777" w:rsidR="00784930" w:rsidRPr="00115CAE" w:rsidRDefault="00784930" w:rsidP="00784930">
            <w:pPr>
              <w:keepNext/>
              <w:keepLines/>
              <w:spacing w:after="0" w:line="256" w:lineRule="auto"/>
              <w:rPr>
                <w:ins w:id="540" w:author="NSB" w:date="2020-10-22T14:35:00Z"/>
                <w:rFonts w:ascii="Arial" w:eastAsia="宋体" w:hAnsi="Arial"/>
                <w:sz w:val="16"/>
                <w:szCs w:val="16"/>
              </w:rPr>
            </w:pPr>
            <w:ins w:id="541"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hideMark/>
          </w:tcPr>
          <w:p w14:paraId="7F91FB01" w14:textId="77777777" w:rsidR="00784930" w:rsidRPr="00115CAE" w:rsidRDefault="00784930" w:rsidP="00784930">
            <w:pPr>
              <w:keepNext/>
              <w:keepLines/>
              <w:spacing w:after="0" w:line="256" w:lineRule="auto"/>
              <w:jc w:val="center"/>
              <w:rPr>
                <w:ins w:id="542" w:author="NSB" w:date="2020-10-22T14:35:00Z"/>
                <w:rFonts w:ascii="Arial" w:eastAsia="宋体" w:hAnsi="Arial"/>
                <w:sz w:val="16"/>
                <w:szCs w:val="16"/>
                <w:lang w:val="en-US"/>
              </w:rPr>
            </w:pPr>
            <w:proofErr w:type="spellStart"/>
            <w:ins w:id="543" w:author="NSB" w:date="2020-10-22T14:35:00Z">
              <w:r w:rsidRPr="00115CAE">
                <w:rPr>
                  <w:rFonts w:ascii="Arial" w:eastAsia="宋体" w:hAnsi="Arial"/>
                  <w:sz w:val="16"/>
                  <w:szCs w:val="16"/>
                  <w:lang w:eastAsia="ja-JP"/>
                </w:rPr>
                <w:t>ms</w:t>
              </w:r>
              <w:proofErr w:type="spellEnd"/>
            </w:ins>
          </w:p>
        </w:tc>
        <w:tc>
          <w:tcPr>
            <w:tcW w:w="803" w:type="dxa"/>
            <w:gridSpan w:val="3"/>
            <w:tcBorders>
              <w:top w:val="single" w:sz="4" w:space="0" w:color="auto"/>
              <w:left w:val="single" w:sz="4" w:space="0" w:color="auto"/>
              <w:bottom w:val="single" w:sz="4" w:space="0" w:color="auto"/>
              <w:right w:val="single" w:sz="4" w:space="0" w:color="auto"/>
            </w:tcBorders>
            <w:hideMark/>
          </w:tcPr>
          <w:p w14:paraId="1E575950" w14:textId="77777777" w:rsidR="00784930" w:rsidRPr="00115CAE" w:rsidRDefault="00784930" w:rsidP="00784930">
            <w:pPr>
              <w:keepNext/>
              <w:keepLines/>
              <w:spacing w:after="0" w:line="256" w:lineRule="auto"/>
              <w:jc w:val="center"/>
              <w:rPr>
                <w:ins w:id="544" w:author="NSB" w:date="2020-10-22T14:35:00Z"/>
                <w:rFonts w:ascii="Arial" w:eastAsia="宋体" w:hAnsi="Arial"/>
                <w:sz w:val="16"/>
                <w:szCs w:val="16"/>
                <w:lang w:eastAsia="zh-CN"/>
              </w:rPr>
            </w:pPr>
            <w:ins w:id="545" w:author="NSB" w:date="2020-10-22T14:35:00Z">
              <w:r w:rsidRPr="00115CAE">
                <w:rPr>
                  <w:rFonts w:ascii="Arial" w:eastAsia="宋体" w:hAnsi="Arial"/>
                  <w:sz w:val="16"/>
                  <w:szCs w:val="16"/>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80A26F6" w14:textId="77777777" w:rsidR="00784930" w:rsidRPr="00115CAE" w:rsidRDefault="00784930" w:rsidP="00784930">
            <w:pPr>
              <w:keepNext/>
              <w:keepLines/>
              <w:spacing w:after="0" w:line="256" w:lineRule="auto"/>
              <w:jc w:val="center"/>
              <w:rPr>
                <w:ins w:id="546" w:author="NSB" w:date="2020-10-22T14:35:00Z"/>
                <w:rFonts w:ascii="Arial" w:eastAsia="宋体" w:hAnsi="Arial"/>
                <w:sz w:val="16"/>
                <w:szCs w:val="16"/>
                <w:lang w:val="en-US"/>
              </w:rPr>
            </w:pPr>
            <w:ins w:id="547" w:author="NSB" w:date="2020-10-22T14:35:00Z">
              <w:r w:rsidRPr="00115CAE">
                <w:rPr>
                  <w:rFonts w:ascii="Arial" w:eastAsia="宋体" w:hAnsi="Arial"/>
                  <w:sz w:val="16"/>
                  <w:szCs w:val="16"/>
                  <w:lang w:eastAsia="zh-CN"/>
                </w:rPr>
                <w:t>3</w:t>
              </w:r>
            </w:ins>
          </w:p>
        </w:tc>
        <w:tc>
          <w:tcPr>
            <w:tcW w:w="744" w:type="dxa"/>
            <w:tcBorders>
              <w:top w:val="single" w:sz="4" w:space="0" w:color="auto"/>
              <w:left w:val="single" w:sz="4" w:space="0" w:color="auto"/>
              <w:bottom w:val="single" w:sz="4" w:space="0" w:color="auto"/>
              <w:right w:val="single" w:sz="4" w:space="0" w:color="auto"/>
            </w:tcBorders>
            <w:hideMark/>
          </w:tcPr>
          <w:p w14:paraId="58855720" w14:textId="77777777" w:rsidR="00784930" w:rsidRPr="00115CAE" w:rsidRDefault="00784930" w:rsidP="00784930">
            <w:pPr>
              <w:keepNext/>
              <w:keepLines/>
              <w:spacing w:after="0" w:line="256" w:lineRule="auto"/>
              <w:jc w:val="center"/>
              <w:rPr>
                <w:ins w:id="548" w:author="NSB" w:date="2020-10-22T14:35:00Z"/>
                <w:rFonts w:ascii="Arial" w:eastAsia="宋体" w:hAnsi="Arial"/>
                <w:sz w:val="16"/>
                <w:szCs w:val="16"/>
                <w:lang w:eastAsia="zh-CN"/>
              </w:rPr>
            </w:pPr>
            <w:ins w:id="549" w:author="NSB" w:date="2020-10-22T14:35:00Z">
              <w:r w:rsidRPr="00115CAE">
                <w:rPr>
                  <w:rFonts w:ascii="Arial" w:eastAsia="宋体" w:hAnsi="Arial"/>
                  <w:sz w:val="16"/>
                  <w:szCs w:val="16"/>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E6C4377" w14:textId="77777777" w:rsidR="00784930" w:rsidRPr="00115CAE" w:rsidRDefault="00784930" w:rsidP="00784930">
            <w:pPr>
              <w:keepNext/>
              <w:keepLines/>
              <w:spacing w:after="0" w:line="256" w:lineRule="auto"/>
              <w:jc w:val="center"/>
              <w:rPr>
                <w:ins w:id="550" w:author="NSB" w:date="2020-10-22T14:35:00Z"/>
                <w:rFonts w:ascii="Arial" w:eastAsia="宋体" w:hAnsi="Arial"/>
                <w:sz w:val="16"/>
                <w:szCs w:val="16"/>
                <w:lang w:val="en-US"/>
              </w:rPr>
            </w:pPr>
            <w:ins w:id="551" w:author="NSB" w:date="2020-10-22T14:35:00Z">
              <w:r w:rsidRPr="00115CAE">
                <w:rPr>
                  <w:rFonts w:ascii="Arial" w:eastAsia="宋体" w:hAnsi="Arial"/>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A64E1BA" w14:textId="77777777" w:rsidR="00784930" w:rsidRPr="00115CAE" w:rsidRDefault="00784930" w:rsidP="00784930">
            <w:pPr>
              <w:keepNext/>
              <w:keepLines/>
              <w:spacing w:after="0" w:line="256" w:lineRule="auto"/>
              <w:jc w:val="center"/>
              <w:rPr>
                <w:ins w:id="552" w:author="NSB" w:date="2020-10-22T14:35:00Z"/>
                <w:rFonts w:ascii="Arial" w:eastAsia="宋体" w:hAnsi="Arial"/>
                <w:sz w:val="16"/>
                <w:szCs w:val="16"/>
                <w:lang w:eastAsia="zh-CN"/>
              </w:rPr>
            </w:pPr>
            <w:ins w:id="553" w:author="NSB" w:date="2020-10-22T14:35:00Z">
              <w:r w:rsidRPr="00115CAE">
                <w:rPr>
                  <w:rFonts w:ascii="Arial" w:eastAsia="宋体" w:hAnsi="Arial"/>
                  <w:sz w:val="16"/>
                  <w:szCs w:val="16"/>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3B3490EF" w14:textId="77777777" w:rsidR="00784930" w:rsidRPr="00115CAE" w:rsidRDefault="00784930" w:rsidP="00784930">
            <w:pPr>
              <w:keepNext/>
              <w:keepLines/>
              <w:spacing w:after="0" w:line="256" w:lineRule="auto"/>
              <w:jc w:val="center"/>
              <w:rPr>
                <w:ins w:id="554" w:author="NSB" w:date="2020-10-22T14:35:00Z"/>
                <w:rFonts w:ascii="Arial" w:eastAsia="宋体" w:hAnsi="Arial"/>
                <w:sz w:val="16"/>
                <w:szCs w:val="16"/>
                <w:lang w:val="en-US"/>
              </w:rPr>
            </w:pPr>
            <w:ins w:id="555" w:author="NSB" w:date="2020-10-22T14:35:00Z">
              <w:r w:rsidRPr="00115CAE">
                <w:rPr>
                  <w:rFonts w:ascii="Arial" w:eastAsia="宋体" w:hAnsi="Arial"/>
                  <w:sz w:val="16"/>
                  <w:szCs w:val="16"/>
                  <w:lang w:eastAsia="zh-CN"/>
                </w:rPr>
                <w:t>3</w:t>
              </w:r>
            </w:ins>
          </w:p>
        </w:tc>
      </w:tr>
      <w:tr w:rsidR="00784930" w:rsidRPr="00115CAE" w14:paraId="5D984F0E" w14:textId="77777777" w:rsidTr="00784930">
        <w:trPr>
          <w:jc w:val="center"/>
          <w:ins w:id="556" w:author="NSB" w:date="2020-10-22T14:35:00Z"/>
        </w:trPr>
        <w:tc>
          <w:tcPr>
            <w:tcW w:w="2101" w:type="dxa"/>
            <w:gridSpan w:val="4"/>
            <w:tcBorders>
              <w:top w:val="nil"/>
              <w:left w:val="single" w:sz="4" w:space="0" w:color="auto"/>
              <w:bottom w:val="single" w:sz="4" w:space="0" w:color="auto"/>
              <w:right w:val="single" w:sz="4" w:space="0" w:color="auto"/>
            </w:tcBorders>
            <w:hideMark/>
          </w:tcPr>
          <w:p w14:paraId="7026779B" w14:textId="77777777" w:rsidR="00784930" w:rsidRPr="00115CAE" w:rsidRDefault="00784930" w:rsidP="00784930">
            <w:pPr>
              <w:rPr>
                <w:ins w:id="557" w:author="NSB" w:date="2020-10-22T14:35:00Z"/>
                <w:rFonts w:eastAsia="宋体"/>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EC77B6F" w14:textId="77777777" w:rsidR="00784930" w:rsidRPr="00115CAE" w:rsidRDefault="00784930" w:rsidP="00784930">
            <w:pPr>
              <w:keepNext/>
              <w:keepLines/>
              <w:spacing w:after="0" w:line="256" w:lineRule="auto"/>
              <w:rPr>
                <w:ins w:id="558" w:author="NSB" w:date="2020-10-22T14:35:00Z"/>
                <w:rFonts w:ascii="Arial" w:eastAsia="宋体" w:hAnsi="Arial"/>
                <w:sz w:val="16"/>
                <w:szCs w:val="16"/>
              </w:rPr>
            </w:pPr>
            <w:ins w:id="559" w:author="NSB" w:date="2020-10-22T14:35:00Z">
              <w:r w:rsidRPr="00115CAE">
                <w:rPr>
                  <w:rFonts w:ascii="Arial" w:eastAsia="宋体" w:hAnsi="Arial"/>
                  <w:sz w:val="16"/>
                  <w:szCs w:val="16"/>
                </w:rPr>
                <w:t>Config 2,3,5,6</w:t>
              </w:r>
            </w:ins>
          </w:p>
        </w:tc>
        <w:tc>
          <w:tcPr>
            <w:tcW w:w="1129" w:type="dxa"/>
            <w:tcBorders>
              <w:top w:val="single" w:sz="4" w:space="0" w:color="auto"/>
              <w:left w:val="single" w:sz="4" w:space="0" w:color="auto"/>
              <w:bottom w:val="single" w:sz="4" w:space="0" w:color="auto"/>
              <w:right w:val="single" w:sz="4" w:space="0" w:color="auto"/>
            </w:tcBorders>
            <w:hideMark/>
          </w:tcPr>
          <w:p w14:paraId="15D70A33" w14:textId="77777777" w:rsidR="00784930" w:rsidRPr="00115CAE" w:rsidRDefault="00784930" w:rsidP="00784930">
            <w:pPr>
              <w:keepNext/>
              <w:keepLines/>
              <w:spacing w:after="0" w:line="256" w:lineRule="auto"/>
              <w:jc w:val="center"/>
              <w:rPr>
                <w:ins w:id="560" w:author="NSB" w:date="2020-10-22T14:35:00Z"/>
                <w:rFonts w:ascii="Arial" w:eastAsia="宋体" w:hAnsi="Arial"/>
                <w:sz w:val="16"/>
                <w:szCs w:val="16"/>
                <w:lang w:val="en-US"/>
              </w:rPr>
            </w:pPr>
            <w:ins w:id="561" w:author="NSB" w:date="2020-10-22T14:35:00Z">
              <w:r w:rsidRPr="00115CAE">
                <w:rPr>
                  <w:rFonts w:ascii="Arial" w:eastAsia="宋体" w:hAnsi="Arial" w:cs="v4.2.0"/>
                  <w:sz w:val="16"/>
                  <w:szCs w:val="16"/>
                </w:rPr>
                <w:sym w:font="Symbol" w:char="F06D"/>
              </w:r>
              <w:r w:rsidRPr="00115CAE">
                <w:rPr>
                  <w:rFonts w:ascii="Arial" w:eastAsia="宋体" w:hAnsi="Arial" w:cs="v4.2.0"/>
                  <w:sz w:val="16"/>
                  <w:szCs w:val="16"/>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75AEF4D5" w14:textId="77777777" w:rsidR="00784930" w:rsidRPr="00115CAE" w:rsidRDefault="00784930" w:rsidP="00784930">
            <w:pPr>
              <w:keepNext/>
              <w:keepLines/>
              <w:spacing w:after="0" w:line="256" w:lineRule="auto"/>
              <w:jc w:val="center"/>
              <w:rPr>
                <w:ins w:id="562" w:author="NSB" w:date="2020-10-22T14:35:00Z"/>
                <w:rFonts w:ascii="Arial" w:eastAsia="宋体" w:hAnsi="Arial"/>
                <w:sz w:val="16"/>
                <w:szCs w:val="16"/>
                <w:lang w:eastAsia="zh-CN"/>
              </w:rPr>
            </w:pPr>
            <w:ins w:id="563" w:author="NSB" w:date="2020-10-22T14:35:00Z">
              <w:r w:rsidRPr="00115CAE">
                <w:rPr>
                  <w:rFonts w:ascii="Arial" w:eastAsia="宋体" w:hAnsi="Arial"/>
                  <w:sz w:val="16"/>
                  <w:szCs w:val="16"/>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3F372F5" w14:textId="77777777" w:rsidR="00784930" w:rsidRPr="00115CAE" w:rsidRDefault="00784930" w:rsidP="00784930">
            <w:pPr>
              <w:keepNext/>
              <w:keepLines/>
              <w:spacing w:after="0" w:line="256" w:lineRule="auto"/>
              <w:jc w:val="center"/>
              <w:rPr>
                <w:ins w:id="564" w:author="NSB" w:date="2020-10-22T14:35:00Z"/>
                <w:rFonts w:ascii="Arial" w:eastAsia="宋体" w:hAnsi="Arial"/>
                <w:sz w:val="16"/>
                <w:szCs w:val="16"/>
                <w:lang w:val="en-US"/>
              </w:rPr>
            </w:pPr>
            <w:ins w:id="565" w:author="NSB" w:date="2020-10-22T14:35:00Z">
              <w:r w:rsidRPr="00115CAE">
                <w:rPr>
                  <w:rFonts w:ascii="Arial" w:eastAsia="宋体" w:hAnsi="Arial"/>
                  <w:sz w:val="16"/>
                  <w:szCs w:val="16"/>
                  <w:lang w:eastAsia="zh-CN"/>
                </w:rPr>
                <w:t>3</w:t>
              </w:r>
            </w:ins>
          </w:p>
        </w:tc>
        <w:tc>
          <w:tcPr>
            <w:tcW w:w="744" w:type="dxa"/>
            <w:tcBorders>
              <w:top w:val="single" w:sz="4" w:space="0" w:color="auto"/>
              <w:left w:val="single" w:sz="4" w:space="0" w:color="auto"/>
              <w:bottom w:val="single" w:sz="4" w:space="0" w:color="auto"/>
              <w:right w:val="single" w:sz="4" w:space="0" w:color="auto"/>
            </w:tcBorders>
            <w:hideMark/>
          </w:tcPr>
          <w:p w14:paraId="3D8E0A47" w14:textId="77777777" w:rsidR="00784930" w:rsidRPr="00115CAE" w:rsidRDefault="00784930" w:rsidP="00784930">
            <w:pPr>
              <w:keepNext/>
              <w:keepLines/>
              <w:spacing w:after="0" w:line="256" w:lineRule="auto"/>
              <w:jc w:val="center"/>
              <w:rPr>
                <w:ins w:id="566" w:author="NSB" w:date="2020-10-22T14:35:00Z"/>
                <w:rFonts w:ascii="Arial" w:eastAsia="宋体" w:hAnsi="Arial"/>
                <w:sz w:val="16"/>
                <w:szCs w:val="16"/>
                <w:lang w:eastAsia="zh-CN"/>
              </w:rPr>
            </w:pPr>
            <w:ins w:id="567" w:author="NSB" w:date="2020-10-22T14:35:00Z">
              <w:r w:rsidRPr="00115CAE">
                <w:rPr>
                  <w:rFonts w:ascii="Arial" w:eastAsia="宋体" w:hAnsi="Arial"/>
                  <w:sz w:val="16"/>
                  <w:szCs w:val="16"/>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D2D2781" w14:textId="77777777" w:rsidR="00784930" w:rsidRPr="00115CAE" w:rsidRDefault="00784930" w:rsidP="00784930">
            <w:pPr>
              <w:keepNext/>
              <w:keepLines/>
              <w:spacing w:after="0" w:line="256" w:lineRule="auto"/>
              <w:jc w:val="center"/>
              <w:rPr>
                <w:ins w:id="568" w:author="NSB" w:date="2020-10-22T14:35:00Z"/>
                <w:rFonts w:ascii="Arial" w:eastAsia="宋体" w:hAnsi="Arial"/>
                <w:sz w:val="16"/>
                <w:szCs w:val="16"/>
                <w:lang w:val="en-US"/>
              </w:rPr>
            </w:pPr>
            <w:ins w:id="569" w:author="NSB" w:date="2020-10-22T14:35:00Z">
              <w:r w:rsidRPr="00115CAE">
                <w:rPr>
                  <w:rFonts w:ascii="Arial" w:eastAsia="宋体" w:hAnsi="Arial"/>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8512DF2" w14:textId="77777777" w:rsidR="00784930" w:rsidRPr="00115CAE" w:rsidRDefault="00784930" w:rsidP="00784930">
            <w:pPr>
              <w:keepNext/>
              <w:keepLines/>
              <w:spacing w:after="0" w:line="256" w:lineRule="auto"/>
              <w:jc w:val="center"/>
              <w:rPr>
                <w:ins w:id="570" w:author="NSB" w:date="2020-10-22T14:35:00Z"/>
                <w:rFonts w:ascii="Arial" w:eastAsia="宋体" w:hAnsi="Arial"/>
                <w:sz w:val="16"/>
                <w:szCs w:val="16"/>
                <w:lang w:eastAsia="zh-CN"/>
              </w:rPr>
            </w:pPr>
            <w:ins w:id="571" w:author="NSB" w:date="2020-10-22T14:35:00Z">
              <w:r w:rsidRPr="00115CAE">
                <w:rPr>
                  <w:rFonts w:ascii="Arial" w:eastAsia="宋体" w:hAnsi="Arial"/>
                  <w:sz w:val="16"/>
                  <w:szCs w:val="16"/>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7D5C6B96" w14:textId="77777777" w:rsidR="00784930" w:rsidRPr="00115CAE" w:rsidRDefault="00784930" w:rsidP="00784930">
            <w:pPr>
              <w:keepNext/>
              <w:keepLines/>
              <w:spacing w:after="0" w:line="256" w:lineRule="auto"/>
              <w:jc w:val="center"/>
              <w:rPr>
                <w:ins w:id="572" w:author="NSB" w:date="2020-10-22T14:35:00Z"/>
                <w:rFonts w:ascii="Arial" w:eastAsia="宋体" w:hAnsi="Arial"/>
                <w:sz w:val="16"/>
                <w:szCs w:val="16"/>
                <w:lang w:val="en-US"/>
              </w:rPr>
            </w:pPr>
            <w:ins w:id="573" w:author="NSB" w:date="2020-10-22T14:35:00Z">
              <w:r w:rsidRPr="00115CAE">
                <w:rPr>
                  <w:rFonts w:ascii="Arial" w:eastAsia="宋体" w:hAnsi="Arial"/>
                  <w:sz w:val="16"/>
                  <w:szCs w:val="16"/>
                  <w:lang w:eastAsia="zh-CN"/>
                </w:rPr>
                <w:t>3</w:t>
              </w:r>
            </w:ins>
          </w:p>
        </w:tc>
      </w:tr>
      <w:tr w:rsidR="00784930" w:rsidRPr="00115CAE" w14:paraId="6C297172" w14:textId="77777777" w:rsidTr="00784930">
        <w:trPr>
          <w:jc w:val="center"/>
          <w:ins w:id="574" w:author="NSB" w:date="2020-10-22T14:35:00Z"/>
        </w:trPr>
        <w:tc>
          <w:tcPr>
            <w:tcW w:w="2101" w:type="dxa"/>
            <w:gridSpan w:val="4"/>
            <w:tcBorders>
              <w:top w:val="single" w:sz="4" w:space="0" w:color="auto"/>
              <w:left w:val="single" w:sz="4" w:space="0" w:color="auto"/>
              <w:bottom w:val="nil"/>
              <w:right w:val="single" w:sz="4" w:space="0" w:color="auto"/>
            </w:tcBorders>
            <w:hideMark/>
          </w:tcPr>
          <w:p w14:paraId="371DA5C7" w14:textId="77777777" w:rsidR="00784930" w:rsidRPr="00115CAE" w:rsidRDefault="00784930" w:rsidP="00784930">
            <w:pPr>
              <w:keepNext/>
              <w:keepLines/>
              <w:spacing w:after="0" w:line="256" w:lineRule="auto"/>
              <w:rPr>
                <w:ins w:id="575" w:author="NSB" w:date="2020-10-22T14:35:00Z"/>
                <w:rFonts w:ascii="Arial" w:eastAsia="宋体" w:hAnsi="Arial"/>
                <w:sz w:val="16"/>
                <w:szCs w:val="16"/>
                <w:lang w:val="en-US"/>
              </w:rPr>
            </w:pPr>
            <w:ins w:id="576" w:author="NSB" w:date="2020-10-22T14:35:00Z">
              <w:r w:rsidRPr="00115CAE">
                <w:rPr>
                  <w:rFonts w:ascii="Arial" w:eastAsia="宋体" w:hAnsi="Arial"/>
                  <w:sz w:val="16"/>
                  <w:szCs w:val="16"/>
                  <w:lang w:val="da-DK"/>
                </w:rPr>
                <w:t xml:space="preserve">SMTC </w:t>
              </w:r>
              <w:proofErr w:type="spellStart"/>
              <w:r w:rsidRPr="00115CAE">
                <w:rPr>
                  <w:rFonts w:ascii="Arial" w:eastAsia="宋体" w:hAnsi="Arial"/>
                  <w:sz w:val="16"/>
                  <w:szCs w:val="16"/>
                  <w:lang w:val="da-DK"/>
                </w:rPr>
                <w:t>configuration</w:t>
              </w:r>
              <w:proofErr w:type="spellEnd"/>
            </w:ins>
          </w:p>
        </w:tc>
        <w:tc>
          <w:tcPr>
            <w:tcW w:w="1691" w:type="dxa"/>
            <w:tcBorders>
              <w:top w:val="single" w:sz="4" w:space="0" w:color="auto"/>
              <w:left w:val="single" w:sz="4" w:space="0" w:color="auto"/>
              <w:bottom w:val="single" w:sz="4" w:space="0" w:color="auto"/>
              <w:right w:val="single" w:sz="4" w:space="0" w:color="auto"/>
            </w:tcBorders>
            <w:hideMark/>
          </w:tcPr>
          <w:p w14:paraId="076D8708" w14:textId="77777777" w:rsidR="00784930" w:rsidRPr="00115CAE" w:rsidRDefault="00784930" w:rsidP="00784930">
            <w:pPr>
              <w:keepNext/>
              <w:keepLines/>
              <w:spacing w:after="0" w:line="256" w:lineRule="auto"/>
              <w:rPr>
                <w:ins w:id="577" w:author="NSB" w:date="2020-10-22T14:35:00Z"/>
                <w:rFonts w:ascii="Arial" w:eastAsia="宋体" w:hAnsi="Arial"/>
                <w:sz w:val="16"/>
                <w:szCs w:val="16"/>
              </w:rPr>
            </w:pPr>
            <w:ins w:id="578" w:author="NSB" w:date="2020-10-22T14:35:00Z">
              <w:r w:rsidRPr="00115CAE">
                <w:rPr>
                  <w:rFonts w:ascii="Arial" w:eastAsia="宋体" w:hAnsi="Arial"/>
                  <w:sz w:val="16"/>
                  <w:szCs w:val="16"/>
                </w:rPr>
                <w:t>Config 1,4</w:t>
              </w:r>
            </w:ins>
          </w:p>
        </w:tc>
        <w:tc>
          <w:tcPr>
            <w:tcW w:w="1129" w:type="dxa"/>
            <w:tcBorders>
              <w:top w:val="single" w:sz="4" w:space="0" w:color="auto"/>
              <w:left w:val="single" w:sz="4" w:space="0" w:color="auto"/>
              <w:bottom w:val="single" w:sz="4" w:space="0" w:color="auto"/>
              <w:right w:val="single" w:sz="4" w:space="0" w:color="auto"/>
            </w:tcBorders>
          </w:tcPr>
          <w:p w14:paraId="0FE1F92E" w14:textId="77777777" w:rsidR="00784930" w:rsidRPr="00115CAE" w:rsidRDefault="00784930" w:rsidP="00784930">
            <w:pPr>
              <w:keepNext/>
              <w:keepLines/>
              <w:spacing w:after="0" w:line="256" w:lineRule="auto"/>
              <w:jc w:val="center"/>
              <w:rPr>
                <w:ins w:id="579"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B2100D2" w14:textId="77777777" w:rsidR="00784930" w:rsidRPr="00115CAE" w:rsidRDefault="00784930" w:rsidP="00784930">
            <w:pPr>
              <w:keepNext/>
              <w:keepLines/>
              <w:spacing w:after="0" w:line="256" w:lineRule="auto"/>
              <w:jc w:val="center"/>
              <w:rPr>
                <w:ins w:id="580" w:author="NSB" w:date="2020-10-22T14:35:00Z"/>
                <w:rFonts w:ascii="Arial" w:eastAsia="宋体" w:hAnsi="Arial" w:cs="Arial"/>
                <w:sz w:val="16"/>
                <w:szCs w:val="16"/>
                <w:lang w:val="en-US"/>
              </w:rPr>
            </w:pPr>
            <w:ins w:id="581" w:author="NSB" w:date="2020-10-22T14:35:00Z">
              <w:r w:rsidRPr="00115CAE">
                <w:rPr>
                  <w:rFonts w:ascii="Arial" w:eastAsia="宋体" w:hAnsi="Arial" w:cs="Arial"/>
                  <w:sz w:val="16"/>
                  <w:szCs w:val="16"/>
                  <w:lang w:val="en-US"/>
                </w:rPr>
                <w:t>SMTC.2</w:t>
              </w:r>
            </w:ins>
          </w:p>
        </w:tc>
      </w:tr>
      <w:tr w:rsidR="00784930" w:rsidRPr="00115CAE" w14:paraId="4C41A005" w14:textId="77777777" w:rsidTr="00784930">
        <w:trPr>
          <w:jc w:val="center"/>
          <w:ins w:id="582" w:author="NSB" w:date="2020-10-22T14:35:00Z"/>
        </w:trPr>
        <w:tc>
          <w:tcPr>
            <w:tcW w:w="2101" w:type="dxa"/>
            <w:gridSpan w:val="4"/>
            <w:tcBorders>
              <w:top w:val="nil"/>
              <w:left w:val="single" w:sz="4" w:space="0" w:color="auto"/>
              <w:bottom w:val="single" w:sz="4" w:space="0" w:color="auto"/>
              <w:right w:val="single" w:sz="4" w:space="0" w:color="auto"/>
            </w:tcBorders>
            <w:hideMark/>
          </w:tcPr>
          <w:p w14:paraId="0CF217AE" w14:textId="77777777" w:rsidR="00784930" w:rsidRPr="00115CAE" w:rsidRDefault="00784930" w:rsidP="00784930">
            <w:pPr>
              <w:rPr>
                <w:ins w:id="583" w:author="NSB" w:date="2020-10-22T14:35:00Z"/>
                <w:rFonts w:eastAsia="宋体" w:cs="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E832C07" w14:textId="77777777" w:rsidR="00784930" w:rsidRPr="00115CAE" w:rsidRDefault="00784930" w:rsidP="00784930">
            <w:pPr>
              <w:keepNext/>
              <w:keepLines/>
              <w:spacing w:after="0" w:line="256" w:lineRule="auto"/>
              <w:rPr>
                <w:ins w:id="584" w:author="NSB" w:date="2020-10-22T14:35:00Z"/>
                <w:rFonts w:ascii="Arial" w:eastAsia="宋体" w:hAnsi="Arial"/>
                <w:sz w:val="16"/>
                <w:szCs w:val="16"/>
              </w:rPr>
            </w:pPr>
            <w:ins w:id="585" w:author="NSB" w:date="2020-10-22T14:35:00Z">
              <w:r w:rsidRPr="00115CAE">
                <w:rPr>
                  <w:rFonts w:ascii="Arial" w:eastAsia="宋体" w:hAnsi="Arial"/>
                  <w:sz w:val="16"/>
                  <w:szCs w:val="16"/>
                </w:rPr>
                <w:t>Config 2,3,5,6</w:t>
              </w:r>
            </w:ins>
          </w:p>
        </w:tc>
        <w:tc>
          <w:tcPr>
            <w:tcW w:w="1129" w:type="dxa"/>
            <w:tcBorders>
              <w:top w:val="single" w:sz="4" w:space="0" w:color="auto"/>
              <w:left w:val="single" w:sz="4" w:space="0" w:color="auto"/>
              <w:bottom w:val="single" w:sz="4" w:space="0" w:color="auto"/>
              <w:right w:val="single" w:sz="4" w:space="0" w:color="auto"/>
            </w:tcBorders>
          </w:tcPr>
          <w:p w14:paraId="493CDCC3" w14:textId="77777777" w:rsidR="00784930" w:rsidRPr="00115CAE" w:rsidRDefault="00784930" w:rsidP="00784930">
            <w:pPr>
              <w:keepNext/>
              <w:keepLines/>
              <w:spacing w:after="0" w:line="256" w:lineRule="auto"/>
              <w:jc w:val="center"/>
              <w:rPr>
                <w:ins w:id="586"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EEE04F9" w14:textId="77777777" w:rsidR="00784930" w:rsidRPr="00115CAE" w:rsidRDefault="00784930" w:rsidP="00784930">
            <w:pPr>
              <w:keepNext/>
              <w:keepLines/>
              <w:spacing w:after="0" w:line="256" w:lineRule="auto"/>
              <w:jc w:val="center"/>
              <w:rPr>
                <w:ins w:id="587" w:author="NSB" w:date="2020-10-22T14:35:00Z"/>
                <w:rFonts w:ascii="Arial" w:eastAsia="宋体" w:hAnsi="Arial" w:cs="Arial"/>
                <w:sz w:val="16"/>
                <w:szCs w:val="16"/>
                <w:lang w:val="en-US"/>
              </w:rPr>
            </w:pPr>
            <w:ins w:id="588" w:author="NSB" w:date="2020-10-22T14:35:00Z">
              <w:r w:rsidRPr="00115CAE">
                <w:rPr>
                  <w:rFonts w:ascii="Arial" w:eastAsia="宋体" w:hAnsi="Arial" w:cs="Arial"/>
                  <w:sz w:val="16"/>
                  <w:szCs w:val="16"/>
                  <w:lang w:val="en-US"/>
                </w:rPr>
                <w:t>SMTC.1</w:t>
              </w:r>
            </w:ins>
          </w:p>
        </w:tc>
      </w:tr>
      <w:tr w:rsidR="00784930" w:rsidRPr="00115CAE" w14:paraId="708A783B" w14:textId="77777777" w:rsidTr="00784930">
        <w:trPr>
          <w:jc w:val="center"/>
          <w:ins w:id="58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0CA4B84F" w14:textId="77777777" w:rsidR="00784930" w:rsidRPr="00115CAE" w:rsidRDefault="00784930" w:rsidP="00784930">
            <w:pPr>
              <w:keepNext/>
              <w:keepLines/>
              <w:spacing w:after="0" w:line="256" w:lineRule="auto"/>
              <w:rPr>
                <w:ins w:id="590" w:author="NSB" w:date="2020-10-22T14:35:00Z"/>
                <w:rFonts w:ascii="Arial" w:eastAsia="宋体" w:hAnsi="Arial"/>
                <w:sz w:val="16"/>
                <w:szCs w:val="16"/>
                <w:lang w:val="da-DK"/>
              </w:rPr>
            </w:pPr>
            <w:ins w:id="591" w:author="NSB" w:date="2020-10-22T14:35:00Z">
              <w:r w:rsidRPr="00115CAE">
                <w:rPr>
                  <w:rFonts w:ascii="Arial" w:eastAsia="宋体" w:hAnsi="Arial"/>
                  <w:sz w:val="16"/>
                  <w:szCs w:val="16"/>
                  <w:lang w:val="da-DK"/>
                </w:rPr>
                <w:t>OCNG Patterns</w:t>
              </w:r>
            </w:ins>
          </w:p>
        </w:tc>
        <w:tc>
          <w:tcPr>
            <w:tcW w:w="1129" w:type="dxa"/>
            <w:tcBorders>
              <w:top w:val="single" w:sz="4" w:space="0" w:color="auto"/>
              <w:left w:val="single" w:sz="4" w:space="0" w:color="auto"/>
              <w:bottom w:val="single" w:sz="4" w:space="0" w:color="auto"/>
              <w:right w:val="single" w:sz="4" w:space="0" w:color="auto"/>
            </w:tcBorders>
          </w:tcPr>
          <w:p w14:paraId="263F7608" w14:textId="77777777" w:rsidR="00784930" w:rsidRPr="00115CAE" w:rsidRDefault="00784930" w:rsidP="00784930">
            <w:pPr>
              <w:keepNext/>
              <w:keepLines/>
              <w:spacing w:after="0" w:line="256" w:lineRule="auto"/>
              <w:jc w:val="center"/>
              <w:rPr>
                <w:ins w:id="592" w:author="NSB" w:date="2020-10-22T14:35:00Z"/>
                <w:rFonts w:ascii="Arial" w:eastAsia="宋体" w:hAnsi="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B9FE7BF" w14:textId="77777777" w:rsidR="00784930" w:rsidRPr="00115CAE" w:rsidRDefault="00784930" w:rsidP="00784930">
            <w:pPr>
              <w:keepNext/>
              <w:keepLines/>
              <w:spacing w:after="0" w:line="256" w:lineRule="auto"/>
              <w:jc w:val="center"/>
              <w:rPr>
                <w:ins w:id="593" w:author="NSB" w:date="2020-10-22T14:35:00Z"/>
                <w:rFonts w:ascii="Arial" w:eastAsia="宋体" w:hAnsi="Arial" w:cs="Arial"/>
                <w:sz w:val="16"/>
                <w:szCs w:val="16"/>
                <w:lang w:val="en-US"/>
              </w:rPr>
            </w:pPr>
            <w:ins w:id="594" w:author="NSB" w:date="2020-10-22T14:35:00Z">
              <w:r w:rsidRPr="00115CAE">
                <w:rPr>
                  <w:rFonts w:ascii="Arial" w:eastAsia="宋体" w:hAnsi="Arial" w:cs="Arial"/>
                  <w:snapToGrid w:val="0"/>
                  <w:sz w:val="16"/>
                  <w:szCs w:val="16"/>
                </w:rPr>
                <w:t>OP.1</w:t>
              </w:r>
            </w:ins>
          </w:p>
        </w:tc>
      </w:tr>
      <w:tr w:rsidR="00784930" w:rsidRPr="00115CAE" w14:paraId="1BB71DAA" w14:textId="77777777" w:rsidTr="00784930">
        <w:trPr>
          <w:jc w:val="center"/>
          <w:ins w:id="595" w:author="NSB" w:date="2020-10-22T14:35:00Z"/>
        </w:trPr>
        <w:tc>
          <w:tcPr>
            <w:tcW w:w="1981" w:type="dxa"/>
            <w:gridSpan w:val="3"/>
            <w:tcBorders>
              <w:top w:val="single" w:sz="4" w:space="0" w:color="auto"/>
              <w:left w:val="single" w:sz="4" w:space="0" w:color="auto"/>
              <w:bottom w:val="nil"/>
              <w:right w:val="single" w:sz="4" w:space="0" w:color="auto"/>
            </w:tcBorders>
            <w:hideMark/>
          </w:tcPr>
          <w:p w14:paraId="0B33545E" w14:textId="77777777" w:rsidR="00784930" w:rsidRPr="00115CAE" w:rsidRDefault="00784930" w:rsidP="00784930">
            <w:pPr>
              <w:keepNext/>
              <w:keepLines/>
              <w:spacing w:after="0" w:line="256" w:lineRule="auto"/>
              <w:rPr>
                <w:ins w:id="596" w:author="NSB" w:date="2020-10-22T14:35:00Z"/>
                <w:rFonts w:ascii="Arial" w:eastAsia="宋体" w:hAnsi="Arial"/>
                <w:sz w:val="16"/>
                <w:szCs w:val="16"/>
                <w:lang w:val="da-DK"/>
              </w:rPr>
            </w:pPr>
            <w:ins w:id="597" w:author="NSB" w:date="2020-10-22T14:35:00Z">
              <w:r w:rsidRPr="00115CAE">
                <w:rPr>
                  <w:rFonts w:ascii="Arial" w:eastAsia="宋体" w:hAnsi="Arial"/>
                  <w:sz w:val="16"/>
                  <w:szCs w:val="16"/>
                  <w:lang w:val="da-DK"/>
                </w:rPr>
                <w:t xml:space="preserve">PDSCH/PDCCH </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4B384109" w14:textId="77777777" w:rsidR="00784930" w:rsidRPr="00115CAE" w:rsidRDefault="00784930" w:rsidP="00784930">
            <w:pPr>
              <w:keepNext/>
              <w:keepLines/>
              <w:spacing w:after="0" w:line="256" w:lineRule="auto"/>
              <w:rPr>
                <w:ins w:id="598" w:author="NSB" w:date="2020-10-22T14:35:00Z"/>
                <w:rFonts w:ascii="Arial" w:eastAsia="宋体" w:hAnsi="Arial"/>
                <w:sz w:val="16"/>
                <w:szCs w:val="16"/>
                <w:lang w:val="da-DK"/>
              </w:rPr>
            </w:pPr>
            <w:ins w:id="599" w:author="NSB" w:date="2020-10-22T14:35:00Z">
              <w:r w:rsidRPr="00115CAE">
                <w:rPr>
                  <w:rFonts w:ascii="Arial" w:eastAsia="宋体" w:hAnsi="Arial"/>
                  <w:sz w:val="16"/>
                  <w:szCs w:val="16"/>
                </w:rPr>
                <w:t>Config 1,2,4,5</w:t>
              </w:r>
            </w:ins>
          </w:p>
        </w:tc>
        <w:tc>
          <w:tcPr>
            <w:tcW w:w="1129" w:type="dxa"/>
            <w:tcBorders>
              <w:top w:val="single" w:sz="4" w:space="0" w:color="auto"/>
              <w:left w:val="single" w:sz="4" w:space="0" w:color="auto"/>
              <w:bottom w:val="nil"/>
              <w:right w:val="single" w:sz="4" w:space="0" w:color="auto"/>
            </w:tcBorders>
            <w:hideMark/>
          </w:tcPr>
          <w:p w14:paraId="4823DA86" w14:textId="77777777" w:rsidR="00784930" w:rsidRPr="00115CAE" w:rsidRDefault="00784930" w:rsidP="00784930">
            <w:pPr>
              <w:keepNext/>
              <w:keepLines/>
              <w:spacing w:after="0" w:line="256" w:lineRule="auto"/>
              <w:jc w:val="center"/>
              <w:rPr>
                <w:ins w:id="600" w:author="NSB" w:date="2020-10-22T14:35:00Z"/>
                <w:rFonts w:ascii="Arial" w:eastAsia="宋体" w:hAnsi="Arial"/>
                <w:sz w:val="16"/>
                <w:szCs w:val="16"/>
                <w:lang w:val="da-DK"/>
              </w:rPr>
            </w:pPr>
            <w:ins w:id="601" w:author="NSB" w:date="2020-10-22T14:35:00Z">
              <w:r w:rsidRPr="00115CAE">
                <w:rPr>
                  <w:rFonts w:ascii="Arial" w:eastAsia="宋体" w:hAnsi="Arial"/>
                  <w:sz w:val="16"/>
                  <w:szCs w:val="16"/>
                  <w:lang w:val="da-DK"/>
                </w:rPr>
                <w:t>kHz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228321DF" w14:textId="77777777" w:rsidR="00784930" w:rsidRPr="00115CAE" w:rsidRDefault="00784930" w:rsidP="00784930">
            <w:pPr>
              <w:keepNext/>
              <w:keepLines/>
              <w:spacing w:after="0" w:line="256" w:lineRule="auto"/>
              <w:jc w:val="center"/>
              <w:rPr>
                <w:ins w:id="602" w:author="NSB" w:date="2020-10-22T14:35:00Z"/>
                <w:rFonts w:ascii="Arial" w:eastAsia="宋体" w:hAnsi="Arial" w:cs="Arial"/>
                <w:sz w:val="16"/>
                <w:szCs w:val="16"/>
                <w:lang w:val="en-US"/>
              </w:rPr>
            </w:pPr>
            <w:ins w:id="603" w:author="NSB" w:date="2020-10-22T14:35:00Z">
              <w:r w:rsidRPr="00115CAE">
                <w:rPr>
                  <w:rFonts w:ascii="Arial" w:eastAsia="宋体" w:hAnsi="Arial" w:cs="Arial"/>
                  <w:sz w:val="16"/>
                  <w:szCs w:val="16"/>
                  <w:lang w:val="en-US"/>
                </w:rPr>
                <w:t>15 kHz</w:t>
              </w:r>
            </w:ins>
          </w:p>
        </w:tc>
      </w:tr>
      <w:tr w:rsidR="00784930" w:rsidRPr="00115CAE" w14:paraId="1D9BC804" w14:textId="77777777" w:rsidTr="00784930">
        <w:trPr>
          <w:jc w:val="center"/>
          <w:ins w:id="604" w:author="NSB" w:date="2020-10-22T14:35:00Z"/>
        </w:trPr>
        <w:tc>
          <w:tcPr>
            <w:tcW w:w="1981" w:type="dxa"/>
            <w:gridSpan w:val="3"/>
            <w:tcBorders>
              <w:top w:val="nil"/>
              <w:left w:val="single" w:sz="4" w:space="0" w:color="auto"/>
              <w:bottom w:val="single" w:sz="4" w:space="0" w:color="auto"/>
              <w:right w:val="single" w:sz="4" w:space="0" w:color="auto"/>
            </w:tcBorders>
            <w:hideMark/>
          </w:tcPr>
          <w:p w14:paraId="5AF9B855" w14:textId="77777777" w:rsidR="00784930" w:rsidRPr="00115CAE" w:rsidRDefault="00784930" w:rsidP="00784930">
            <w:pPr>
              <w:keepNext/>
              <w:keepLines/>
              <w:spacing w:after="0" w:line="256" w:lineRule="auto"/>
              <w:rPr>
                <w:ins w:id="605" w:author="NSB" w:date="2020-10-22T14:35:00Z"/>
                <w:rFonts w:ascii="Arial" w:eastAsia="宋体" w:hAnsi="Arial"/>
                <w:sz w:val="16"/>
                <w:szCs w:val="16"/>
                <w:lang w:val="da-DK"/>
              </w:rPr>
            </w:pPr>
            <w:proofErr w:type="spellStart"/>
            <w:ins w:id="606" w:author="NSB" w:date="2020-10-22T14:35:00Z">
              <w:r w:rsidRPr="00115CAE">
                <w:rPr>
                  <w:rFonts w:ascii="Arial" w:eastAsia="宋体" w:hAnsi="Arial"/>
                  <w:sz w:val="16"/>
                  <w:szCs w:val="16"/>
                  <w:lang w:val="da-DK"/>
                </w:rPr>
                <w:t>subcarrier</w:t>
              </w:r>
              <w:proofErr w:type="spellEnd"/>
              <w:r w:rsidRPr="00115CAE">
                <w:rPr>
                  <w:rFonts w:ascii="Arial" w:eastAsia="宋体" w:hAnsi="Arial"/>
                  <w:sz w:val="16"/>
                  <w:szCs w:val="16"/>
                  <w:lang w:val="da-DK"/>
                </w:rPr>
                <w:t xml:space="preserve"> </w:t>
              </w:r>
              <w:proofErr w:type="spellStart"/>
              <w:r w:rsidRPr="00115CAE">
                <w:rPr>
                  <w:rFonts w:ascii="Arial" w:eastAsia="宋体" w:hAnsi="Arial"/>
                  <w:sz w:val="16"/>
                  <w:szCs w:val="16"/>
                  <w:lang w:val="da-DK"/>
                </w:rPr>
                <w:t>spacing</w:t>
              </w:r>
              <w:proofErr w:type="spellEnd"/>
            </w:ins>
          </w:p>
        </w:tc>
        <w:tc>
          <w:tcPr>
            <w:tcW w:w="1811" w:type="dxa"/>
            <w:gridSpan w:val="2"/>
            <w:tcBorders>
              <w:top w:val="single" w:sz="4" w:space="0" w:color="auto"/>
              <w:left w:val="single" w:sz="4" w:space="0" w:color="auto"/>
              <w:bottom w:val="single" w:sz="4" w:space="0" w:color="auto"/>
              <w:right w:val="single" w:sz="4" w:space="0" w:color="auto"/>
            </w:tcBorders>
            <w:hideMark/>
          </w:tcPr>
          <w:p w14:paraId="392169D9" w14:textId="77777777" w:rsidR="00784930" w:rsidRPr="00115CAE" w:rsidRDefault="00784930" w:rsidP="00784930">
            <w:pPr>
              <w:keepNext/>
              <w:keepLines/>
              <w:spacing w:after="0" w:line="256" w:lineRule="auto"/>
              <w:rPr>
                <w:ins w:id="607" w:author="NSB" w:date="2020-10-22T14:35:00Z"/>
                <w:rFonts w:ascii="Arial" w:eastAsia="宋体" w:hAnsi="Arial"/>
                <w:sz w:val="16"/>
                <w:szCs w:val="16"/>
                <w:lang w:val="da-DK"/>
              </w:rPr>
            </w:pPr>
            <w:ins w:id="608" w:author="NSB" w:date="2020-10-22T14:35:00Z">
              <w:r w:rsidRPr="00115CAE">
                <w:rPr>
                  <w:rFonts w:ascii="Arial" w:eastAsia="宋体" w:hAnsi="Arial"/>
                  <w:sz w:val="16"/>
                  <w:szCs w:val="16"/>
                </w:rPr>
                <w:t>Config 3,6</w:t>
              </w:r>
            </w:ins>
          </w:p>
        </w:tc>
        <w:tc>
          <w:tcPr>
            <w:tcW w:w="1129" w:type="dxa"/>
            <w:tcBorders>
              <w:top w:val="nil"/>
              <w:left w:val="single" w:sz="4" w:space="0" w:color="auto"/>
              <w:bottom w:val="single" w:sz="4" w:space="0" w:color="auto"/>
              <w:right w:val="single" w:sz="4" w:space="0" w:color="auto"/>
            </w:tcBorders>
            <w:hideMark/>
          </w:tcPr>
          <w:p w14:paraId="51E682EC" w14:textId="77777777" w:rsidR="00784930" w:rsidRPr="00115CAE" w:rsidRDefault="00784930" w:rsidP="00784930">
            <w:pPr>
              <w:rPr>
                <w:ins w:id="609" w:author="NSB" w:date="2020-10-22T14:35:00Z"/>
                <w:rFonts w:eastAsia="宋体"/>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3397074" w14:textId="77777777" w:rsidR="00784930" w:rsidRPr="00115CAE" w:rsidRDefault="00784930" w:rsidP="00784930">
            <w:pPr>
              <w:keepNext/>
              <w:keepLines/>
              <w:spacing w:after="0" w:line="256" w:lineRule="auto"/>
              <w:jc w:val="center"/>
              <w:rPr>
                <w:ins w:id="610" w:author="NSB" w:date="2020-10-22T14:35:00Z"/>
                <w:rFonts w:ascii="Arial" w:eastAsia="宋体" w:hAnsi="Arial" w:cs="Arial"/>
                <w:sz w:val="16"/>
                <w:szCs w:val="16"/>
                <w:lang w:val="en-US"/>
              </w:rPr>
            </w:pPr>
            <w:ins w:id="611" w:author="NSB" w:date="2020-10-22T14:35:00Z">
              <w:r w:rsidRPr="00115CAE">
                <w:rPr>
                  <w:rFonts w:ascii="Arial" w:eastAsia="宋体" w:hAnsi="Arial" w:cs="Arial"/>
                  <w:sz w:val="16"/>
                  <w:szCs w:val="16"/>
                  <w:lang w:val="en-US"/>
                </w:rPr>
                <w:t>30kHz</w:t>
              </w:r>
            </w:ins>
          </w:p>
        </w:tc>
      </w:tr>
      <w:tr w:rsidR="00784930" w:rsidRPr="00115CAE" w14:paraId="795BF230" w14:textId="77777777" w:rsidTr="00784930">
        <w:trPr>
          <w:jc w:val="center"/>
          <w:ins w:id="612"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7C550BEE" w14:textId="77777777" w:rsidR="00784930" w:rsidRPr="00115CAE" w:rsidRDefault="00784930" w:rsidP="00784930">
            <w:pPr>
              <w:keepNext/>
              <w:keepLines/>
              <w:spacing w:after="0" w:line="256" w:lineRule="auto"/>
              <w:rPr>
                <w:ins w:id="613" w:author="NSB" w:date="2020-10-22T14:35:00Z"/>
                <w:rFonts w:ascii="Arial" w:eastAsia="宋体" w:hAnsi="Arial"/>
                <w:sz w:val="16"/>
                <w:szCs w:val="16"/>
                <w:lang w:val="en-US"/>
              </w:rPr>
            </w:pPr>
            <w:ins w:id="614" w:author="NSB" w:date="2020-10-22T14:35:00Z">
              <w:r w:rsidRPr="00115CAE">
                <w:rPr>
                  <w:rFonts w:ascii="Arial" w:eastAsia="宋体" w:hAnsi="Arial"/>
                  <w:sz w:val="16"/>
                  <w:szCs w:val="16"/>
                  <w:lang w:eastAsia="ja-JP"/>
                </w:rPr>
                <w:t>EPRE ratio of PSS to SSS</w:t>
              </w:r>
            </w:ins>
          </w:p>
        </w:tc>
        <w:tc>
          <w:tcPr>
            <w:tcW w:w="1129" w:type="dxa"/>
            <w:tcBorders>
              <w:top w:val="single" w:sz="4" w:space="0" w:color="auto"/>
              <w:left w:val="single" w:sz="4" w:space="0" w:color="auto"/>
              <w:bottom w:val="nil"/>
              <w:right w:val="single" w:sz="4" w:space="0" w:color="auto"/>
            </w:tcBorders>
            <w:hideMark/>
          </w:tcPr>
          <w:p w14:paraId="65B7986E" w14:textId="77777777" w:rsidR="00784930" w:rsidRPr="00115CAE" w:rsidRDefault="00784930" w:rsidP="00784930">
            <w:pPr>
              <w:keepNext/>
              <w:keepLines/>
              <w:spacing w:after="0" w:line="256" w:lineRule="auto"/>
              <w:jc w:val="center"/>
              <w:rPr>
                <w:ins w:id="615" w:author="NSB" w:date="2020-10-22T14:35:00Z"/>
                <w:rFonts w:ascii="Arial" w:eastAsia="宋体" w:hAnsi="Arial"/>
                <w:sz w:val="16"/>
                <w:szCs w:val="16"/>
                <w:lang w:val="en-US"/>
              </w:rPr>
            </w:pPr>
            <w:ins w:id="616" w:author="NSB" w:date="2020-10-22T14:35:00Z">
              <w:r w:rsidRPr="00115CAE">
                <w:rPr>
                  <w:rFonts w:ascii="Arial" w:eastAsia="宋体" w:hAnsi="Arial"/>
                  <w:sz w:val="16"/>
                  <w:szCs w:val="16"/>
                  <w:lang w:eastAsia="ja-JP"/>
                </w:rPr>
                <w:t>dB</w:t>
              </w:r>
            </w:ins>
          </w:p>
        </w:tc>
        <w:tc>
          <w:tcPr>
            <w:tcW w:w="803" w:type="dxa"/>
            <w:gridSpan w:val="3"/>
            <w:tcBorders>
              <w:top w:val="single" w:sz="4" w:space="0" w:color="auto"/>
              <w:left w:val="single" w:sz="4" w:space="0" w:color="auto"/>
              <w:bottom w:val="nil"/>
              <w:right w:val="single" w:sz="4" w:space="0" w:color="auto"/>
            </w:tcBorders>
            <w:hideMark/>
          </w:tcPr>
          <w:p w14:paraId="4F5F8E40" w14:textId="77777777" w:rsidR="00784930" w:rsidRPr="00115CAE" w:rsidRDefault="00784930" w:rsidP="00784930">
            <w:pPr>
              <w:keepNext/>
              <w:keepLines/>
              <w:spacing w:after="0" w:line="256" w:lineRule="auto"/>
              <w:jc w:val="center"/>
              <w:rPr>
                <w:ins w:id="617" w:author="NSB" w:date="2020-10-22T14:35:00Z"/>
                <w:rFonts w:ascii="Arial" w:eastAsia="宋体" w:hAnsi="Arial" w:cs="Arial"/>
                <w:sz w:val="16"/>
                <w:szCs w:val="16"/>
                <w:lang w:val="en-US"/>
              </w:rPr>
            </w:pPr>
            <w:ins w:id="618" w:author="NSB" w:date="2020-10-22T14:35:00Z">
              <w:r w:rsidRPr="00115CAE">
                <w:rPr>
                  <w:rFonts w:ascii="Arial" w:eastAsia="宋体" w:hAnsi="Arial" w:cs="Arial"/>
                  <w:sz w:val="16"/>
                  <w:szCs w:val="16"/>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1FE1025F" w14:textId="77777777" w:rsidR="00784930" w:rsidRPr="00115CAE" w:rsidRDefault="00784930" w:rsidP="00784930">
            <w:pPr>
              <w:keepNext/>
              <w:keepLines/>
              <w:spacing w:after="0" w:line="256" w:lineRule="auto"/>
              <w:jc w:val="center"/>
              <w:rPr>
                <w:ins w:id="619" w:author="NSB" w:date="2020-10-22T14:35:00Z"/>
                <w:rFonts w:ascii="Arial" w:eastAsia="宋体" w:hAnsi="Arial" w:cs="Arial"/>
                <w:sz w:val="16"/>
                <w:szCs w:val="16"/>
                <w:lang w:val="en-US"/>
              </w:rPr>
            </w:pPr>
            <w:ins w:id="620" w:author="NSB" w:date="2020-10-22T14:35:00Z">
              <w:r w:rsidRPr="00115CAE">
                <w:rPr>
                  <w:rFonts w:ascii="Arial" w:eastAsia="宋体" w:hAnsi="Arial" w:cs="Arial"/>
                  <w:sz w:val="16"/>
                  <w:szCs w:val="16"/>
                  <w:lang w:eastAsia="ja-JP"/>
                </w:rPr>
                <w:t>0</w:t>
              </w:r>
            </w:ins>
          </w:p>
        </w:tc>
        <w:tc>
          <w:tcPr>
            <w:tcW w:w="768" w:type="dxa"/>
            <w:gridSpan w:val="2"/>
            <w:tcBorders>
              <w:top w:val="single" w:sz="4" w:space="0" w:color="auto"/>
              <w:left w:val="single" w:sz="4" w:space="0" w:color="auto"/>
              <w:bottom w:val="nil"/>
              <w:right w:val="single" w:sz="4" w:space="0" w:color="auto"/>
            </w:tcBorders>
            <w:hideMark/>
          </w:tcPr>
          <w:p w14:paraId="1624B72D" w14:textId="77777777" w:rsidR="00784930" w:rsidRPr="00115CAE" w:rsidRDefault="00784930" w:rsidP="00784930">
            <w:pPr>
              <w:keepNext/>
              <w:keepLines/>
              <w:spacing w:after="0" w:line="256" w:lineRule="auto"/>
              <w:jc w:val="center"/>
              <w:rPr>
                <w:ins w:id="621" w:author="NSB" w:date="2020-10-22T14:35:00Z"/>
                <w:rFonts w:ascii="Arial" w:eastAsia="宋体" w:hAnsi="Arial" w:cs="Arial"/>
                <w:sz w:val="16"/>
                <w:szCs w:val="16"/>
                <w:lang w:val="en-US"/>
              </w:rPr>
            </w:pPr>
            <w:ins w:id="622" w:author="NSB" w:date="2020-10-22T14:35:00Z">
              <w:r w:rsidRPr="00115CAE">
                <w:rPr>
                  <w:rFonts w:ascii="Arial" w:eastAsia="宋体" w:hAnsi="Arial" w:cs="Arial"/>
                  <w:sz w:val="16"/>
                  <w:szCs w:val="16"/>
                  <w:lang w:eastAsia="ja-JP"/>
                </w:rPr>
                <w:t>0</w:t>
              </w:r>
            </w:ins>
          </w:p>
        </w:tc>
        <w:tc>
          <w:tcPr>
            <w:tcW w:w="762" w:type="dxa"/>
            <w:tcBorders>
              <w:top w:val="single" w:sz="4" w:space="0" w:color="auto"/>
              <w:left w:val="single" w:sz="4" w:space="0" w:color="auto"/>
              <w:bottom w:val="nil"/>
              <w:right w:val="single" w:sz="4" w:space="0" w:color="auto"/>
            </w:tcBorders>
            <w:hideMark/>
          </w:tcPr>
          <w:p w14:paraId="199409D3" w14:textId="77777777" w:rsidR="00784930" w:rsidRPr="00115CAE" w:rsidRDefault="00784930" w:rsidP="00784930">
            <w:pPr>
              <w:keepNext/>
              <w:keepLines/>
              <w:spacing w:after="0" w:line="256" w:lineRule="auto"/>
              <w:jc w:val="center"/>
              <w:rPr>
                <w:ins w:id="623" w:author="NSB" w:date="2020-10-22T14:35:00Z"/>
                <w:rFonts w:ascii="Arial" w:eastAsia="宋体" w:hAnsi="Arial" w:cs="Arial"/>
                <w:sz w:val="16"/>
                <w:szCs w:val="16"/>
                <w:lang w:val="en-US"/>
              </w:rPr>
            </w:pPr>
            <w:ins w:id="624" w:author="NSB" w:date="2020-10-22T14:35:00Z">
              <w:r w:rsidRPr="00115CAE">
                <w:rPr>
                  <w:rFonts w:ascii="Arial" w:eastAsia="宋体" w:hAnsi="Arial" w:cs="Arial"/>
                  <w:sz w:val="16"/>
                  <w:szCs w:val="16"/>
                  <w:lang w:eastAsia="ja-JP"/>
                </w:rPr>
                <w:t>0</w:t>
              </w:r>
            </w:ins>
          </w:p>
        </w:tc>
        <w:tc>
          <w:tcPr>
            <w:tcW w:w="799" w:type="dxa"/>
            <w:gridSpan w:val="2"/>
            <w:tcBorders>
              <w:top w:val="single" w:sz="4" w:space="0" w:color="auto"/>
              <w:left w:val="single" w:sz="4" w:space="0" w:color="auto"/>
              <w:bottom w:val="nil"/>
              <w:right w:val="single" w:sz="4" w:space="0" w:color="auto"/>
            </w:tcBorders>
            <w:hideMark/>
          </w:tcPr>
          <w:p w14:paraId="5F499A46" w14:textId="77777777" w:rsidR="00784930" w:rsidRPr="00115CAE" w:rsidRDefault="00784930" w:rsidP="00784930">
            <w:pPr>
              <w:keepNext/>
              <w:keepLines/>
              <w:spacing w:after="0" w:line="256" w:lineRule="auto"/>
              <w:jc w:val="center"/>
              <w:rPr>
                <w:ins w:id="625" w:author="NSB" w:date="2020-10-22T14:35:00Z"/>
                <w:rFonts w:ascii="Arial" w:eastAsia="宋体" w:hAnsi="Arial" w:cs="Arial"/>
                <w:sz w:val="16"/>
                <w:szCs w:val="16"/>
                <w:lang w:val="en-US"/>
              </w:rPr>
            </w:pPr>
            <w:ins w:id="626" w:author="NSB" w:date="2020-10-22T14:35:00Z">
              <w:r w:rsidRPr="00115CAE">
                <w:rPr>
                  <w:rFonts w:ascii="Arial" w:eastAsia="宋体" w:hAnsi="Arial" w:cs="Arial"/>
                  <w:sz w:val="16"/>
                  <w:szCs w:val="16"/>
                  <w:lang w:eastAsia="ja-JP"/>
                </w:rPr>
                <w:t>0</w:t>
              </w:r>
            </w:ins>
          </w:p>
        </w:tc>
        <w:tc>
          <w:tcPr>
            <w:tcW w:w="782" w:type="dxa"/>
            <w:tcBorders>
              <w:top w:val="single" w:sz="4" w:space="0" w:color="auto"/>
              <w:left w:val="single" w:sz="4" w:space="0" w:color="auto"/>
              <w:bottom w:val="nil"/>
              <w:right w:val="single" w:sz="4" w:space="0" w:color="auto"/>
            </w:tcBorders>
            <w:hideMark/>
          </w:tcPr>
          <w:p w14:paraId="25B0593B" w14:textId="77777777" w:rsidR="00784930" w:rsidRPr="00115CAE" w:rsidRDefault="00784930" w:rsidP="00784930">
            <w:pPr>
              <w:keepNext/>
              <w:keepLines/>
              <w:spacing w:after="0" w:line="256" w:lineRule="auto"/>
              <w:jc w:val="center"/>
              <w:rPr>
                <w:ins w:id="627" w:author="NSB" w:date="2020-10-22T14:35:00Z"/>
                <w:rFonts w:ascii="Arial" w:eastAsia="宋体" w:hAnsi="Arial" w:cs="Arial"/>
                <w:sz w:val="16"/>
                <w:szCs w:val="16"/>
                <w:lang w:val="en-US"/>
              </w:rPr>
            </w:pPr>
            <w:ins w:id="628" w:author="NSB" w:date="2020-10-22T14:35:00Z">
              <w:r w:rsidRPr="00115CAE">
                <w:rPr>
                  <w:rFonts w:ascii="Arial" w:eastAsia="宋体" w:hAnsi="Arial" w:cs="Arial"/>
                  <w:sz w:val="16"/>
                  <w:szCs w:val="16"/>
                  <w:lang w:eastAsia="ja-JP"/>
                </w:rPr>
                <w:t>0</w:t>
              </w:r>
            </w:ins>
          </w:p>
        </w:tc>
      </w:tr>
      <w:tr w:rsidR="00784930" w:rsidRPr="00115CAE" w14:paraId="2F4E3F4B" w14:textId="77777777" w:rsidTr="00784930">
        <w:trPr>
          <w:jc w:val="center"/>
          <w:ins w:id="62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57671FC3" w14:textId="77777777" w:rsidR="00784930" w:rsidRPr="00115CAE" w:rsidRDefault="00784930" w:rsidP="00784930">
            <w:pPr>
              <w:keepNext/>
              <w:keepLines/>
              <w:spacing w:after="0" w:line="256" w:lineRule="auto"/>
              <w:rPr>
                <w:ins w:id="630" w:author="NSB" w:date="2020-10-22T14:35:00Z"/>
                <w:rFonts w:ascii="Arial" w:eastAsia="宋体" w:hAnsi="Arial"/>
                <w:sz w:val="16"/>
                <w:szCs w:val="16"/>
                <w:lang w:val="en-US"/>
              </w:rPr>
            </w:pPr>
            <w:ins w:id="631" w:author="NSB" w:date="2020-10-22T14:35:00Z">
              <w:r w:rsidRPr="00115CAE">
                <w:rPr>
                  <w:rFonts w:ascii="Arial" w:eastAsia="宋体" w:hAnsi="Arial"/>
                  <w:sz w:val="16"/>
                  <w:szCs w:val="16"/>
                  <w:lang w:eastAsia="ja-JP"/>
                </w:rPr>
                <w:t>EPRE ratio of PBCH DMRS to SSS</w:t>
              </w:r>
            </w:ins>
          </w:p>
        </w:tc>
        <w:tc>
          <w:tcPr>
            <w:tcW w:w="1129" w:type="dxa"/>
            <w:tcBorders>
              <w:top w:val="nil"/>
              <w:left w:val="single" w:sz="4" w:space="0" w:color="auto"/>
              <w:bottom w:val="nil"/>
              <w:right w:val="single" w:sz="4" w:space="0" w:color="auto"/>
            </w:tcBorders>
            <w:hideMark/>
          </w:tcPr>
          <w:p w14:paraId="2A3A4D4A" w14:textId="77777777" w:rsidR="00784930" w:rsidRPr="00115CAE" w:rsidRDefault="00784930" w:rsidP="00784930">
            <w:pPr>
              <w:rPr>
                <w:ins w:id="632" w:author="NSB" w:date="2020-10-22T14:35: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19B3D45F" w14:textId="77777777" w:rsidR="00784930" w:rsidRPr="00115CAE" w:rsidRDefault="00784930" w:rsidP="00784930">
            <w:pPr>
              <w:spacing w:after="0" w:line="256" w:lineRule="auto"/>
              <w:rPr>
                <w:ins w:id="633" w:author="NSB" w:date="2020-10-22T14:35: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22E6F4BD" w14:textId="77777777" w:rsidR="00784930" w:rsidRPr="00115CAE" w:rsidRDefault="00784930" w:rsidP="00784930">
            <w:pPr>
              <w:spacing w:after="0" w:line="256" w:lineRule="auto"/>
              <w:rPr>
                <w:ins w:id="634"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1147C14B" w14:textId="77777777" w:rsidR="00784930" w:rsidRPr="00115CAE" w:rsidRDefault="00784930" w:rsidP="00784930">
            <w:pPr>
              <w:spacing w:after="0" w:line="256" w:lineRule="auto"/>
              <w:rPr>
                <w:ins w:id="635"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08CF0A6E" w14:textId="77777777" w:rsidR="00784930" w:rsidRPr="00115CAE" w:rsidRDefault="00784930" w:rsidP="00784930">
            <w:pPr>
              <w:spacing w:after="0" w:line="256" w:lineRule="auto"/>
              <w:rPr>
                <w:ins w:id="636" w:author="NSB" w:date="2020-10-22T14:35: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09CFC993" w14:textId="77777777" w:rsidR="00784930" w:rsidRPr="00115CAE" w:rsidRDefault="00784930" w:rsidP="00784930">
            <w:pPr>
              <w:spacing w:after="0" w:line="256" w:lineRule="auto"/>
              <w:rPr>
                <w:ins w:id="637" w:author="NSB" w:date="2020-10-22T14:35: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0374B4F1" w14:textId="77777777" w:rsidR="00784930" w:rsidRPr="00115CAE" w:rsidRDefault="00784930" w:rsidP="00784930">
            <w:pPr>
              <w:spacing w:after="0" w:line="256" w:lineRule="auto"/>
              <w:rPr>
                <w:ins w:id="638" w:author="NSB" w:date="2020-10-22T14:35:00Z"/>
                <w:rFonts w:ascii="Calibri" w:eastAsia="宋体" w:hAnsi="Calibri"/>
                <w:lang w:val="en-US" w:eastAsia="zh-CN"/>
              </w:rPr>
            </w:pPr>
          </w:p>
        </w:tc>
      </w:tr>
      <w:tr w:rsidR="00784930" w:rsidRPr="00115CAE" w14:paraId="4B5E1122" w14:textId="77777777" w:rsidTr="00784930">
        <w:trPr>
          <w:jc w:val="center"/>
          <w:ins w:id="63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67DEED7F" w14:textId="77777777" w:rsidR="00784930" w:rsidRPr="00115CAE" w:rsidRDefault="00784930" w:rsidP="00784930">
            <w:pPr>
              <w:keepNext/>
              <w:keepLines/>
              <w:spacing w:after="0" w:line="256" w:lineRule="auto"/>
              <w:rPr>
                <w:ins w:id="640" w:author="NSB" w:date="2020-10-22T14:35:00Z"/>
                <w:rFonts w:ascii="Arial" w:eastAsia="宋体" w:hAnsi="Arial"/>
                <w:sz w:val="16"/>
                <w:szCs w:val="16"/>
                <w:lang w:val="en-US"/>
              </w:rPr>
            </w:pPr>
            <w:ins w:id="641" w:author="NSB" w:date="2020-10-22T14:35:00Z">
              <w:r w:rsidRPr="00115CAE">
                <w:rPr>
                  <w:rFonts w:ascii="Arial" w:eastAsia="宋体" w:hAnsi="Arial"/>
                  <w:sz w:val="16"/>
                  <w:szCs w:val="16"/>
                  <w:lang w:eastAsia="ja-JP"/>
                </w:rPr>
                <w:t>EPRE ratio of PBCH to PBCH DMRS</w:t>
              </w:r>
            </w:ins>
          </w:p>
        </w:tc>
        <w:tc>
          <w:tcPr>
            <w:tcW w:w="1129" w:type="dxa"/>
            <w:tcBorders>
              <w:top w:val="nil"/>
              <w:left w:val="single" w:sz="4" w:space="0" w:color="auto"/>
              <w:bottom w:val="nil"/>
              <w:right w:val="single" w:sz="4" w:space="0" w:color="auto"/>
            </w:tcBorders>
            <w:hideMark/>
          </w:tcPr>
          <w:p w14:paraId="6E4A0563" w14:textId="77777777" w:rsidR="00784930" w:rsidRPr="00115CAE" w:rsidRDefault="00784930" w:rsidP="00784930">
            <w:pPr>
              <w:rPr>
                <w:ins w:id="642" w:author="NSB" w:date="2020-10-22T14:35: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28BDA885" w14:textId="77777777" w:rsidR="00784930" w:rsidRPr="00115CAE" w:rsidRDefault="00784930" w:rsidP="00784930">
            <w:pPr>
              <w:spacing w:after="0" w:line="256" w:lineRule="auto"/>
              <w:rPr>
                <w:ins w:id="643" w:author="NSB" w:date="2020-10-22T14:35: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0EF6AC0B" w14:textId="77777777" w:rsidR="00784930" w:rsidRPr="00115CAE" w:rsidRDefault="00784930" w:rsidP="00784930">
            <w:pPr>
              <w:spacing w:after="0" w:line="256" w:lineRule="auto"/>
              <w:rPr>
                <w:ins w:id="644"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2832DE8A" w14:textId="77777777" w:rsidR="00784930" w:rsidRPr="00115CAE" w:rsidRDefault="00784930" w:rsidP="00784930">
            <w:pPr>
              <w:spacing w:after="0" w:line="256" w:lineRule="auto"/>
              <w:rPr>
                <w:ins w:id="645"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429024FB" w14:textId="77777777" w:rsidR="00784930" w:rsidRPr="00115CAE" w:rsidRDefault="00784930" w:rsidP="00784930">
            <w:pPr>
              <w:spacing w:after="0" w:line="256" w:lineRule="auto"/>
              <w:rPr>
                <w:ins w:id="646" w:author="NSB" w:date="2020-10-22T14:35: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2EE78AA6" w14:textId="77777777" w:rsidR="00784930" w:rsidRPr="00115CAE" w:rsidRDefault="00784930" w:rsidP="00784930">
            <w:pPr>
              <w:spacing w:after="0" w:line="256" w:lineRule="auto"/>
              <w:rPr>
                <w:ins w:id="647" w:author="NSB" w:date="2020-10-22T14:35: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03BED781" w14:textId="77777777" w:rsidR="00784930" w:rsidRPr="00115CAE" w:rsidRDefault="00784930" w:rsidP="00784930">
            <w:pPr>
              <w:spacing w:after="0" w:line="256" w:lineRule="auto"/>
              <w:rPr>
                <w:ins w:id="648" w:author="NSB" w:date="2020-10-22T14:35:00Z"/>
                <w:rFonts w:ascii="Calibri" w:eastAsia="宋体" w:hAnsi="Calibri"/>
                <w:lang w:val="en-US" w:eastAsia="zh-CN"/>
              </w:rPr>
            </w:pPr>
          </w:p>
        </w:tc>
      </w:tr>
      <w:tr w:rsidR="00784930" w:rsidRPr="00115CAE" w14:paraId="4222A5E2" w14:textId="77777777" w:rsidTr="00784930">
        <w:trPr>
          <w:jc w:val="center"/>
          <w:ins w:id="64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72C411B3" w14:textId="77777777" w:rsidR="00784930" w:rsidRPr="00115CAE" w:rsidRDefault="00784930" w:rsidP="00784930">
            <w:pPr>
              <w:keepNext/>
              <w:keepLines/>
              <w:spacing w:after="0" w:line="256" w:lineRule="auto"/>
              <w:rPr>
                <w:ins w:id="650" w:author="NSB" w:date="2020-10-22T14:35:00Z"/>
                <w:rFonts w:ascii="Arial" w:eastAsia="宋体" w:hAnsi="Arial"/>
                <w:sz w:val="16"/>
                <w:szCs w:val="16"/>
                <w:lang w:val="en-US"/>
              </w:rPr>
            </w:pPr>
            <w:ins w:id="651" w:author="NSB" w:date="2020-10-22T14:35:00Z">
              <w:r w:rsidRPr="00115CAE">
                <w:rPr>
                  <w:rFonts w:ascii="Arial" w:eastAsia="宋体" w:hAnsi="Arial"/>
                  <w:sz w:val="16"/>
                  <w:szCs w:val="16"/>
                  <w:lang w:eastAsia="ja-JP"/>
                </w:rPr>
                <w:t>EPRE ratio of PDCCH DMRS to SSS</w:t>
              </w:r>
            </w:ins>
          </w:p>
        </w:tc>
        <w:tc>
          <w:tcPr>
            <w:tcW w:w="1129" w:type="dxa"/>
            <w:tcBorders>
              <w:top w:val="nil"/>
              <w:left w:val="single" w:sz="4" w:space="0" w:color="auto"/>
              <w:bottom w:val="nil"/>
              <w:right w:val="single" w:sz="4" w:space="0" w:color="auto"/>
            </w:tcBorders>
            <w:hideMark/>
          </w:tcPr>
          <w:p w14:paraId="66E803C0" w14:textId="77777777" w:rsidR="00784930" w:rsidRPr="00115CAE" w:rsidRDefault="00784930" w:rsidP="00784930">
            <w:pPr>
              <w:rPr>
                <w:ins w:id="652" w:author="NSB" w:date="2020-10-22T14:35: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6DE4C32D" w14:textId="77777777" w:rsidR="00784930" w:rsidRPr="00115CAE" w:rsidRDefault="00784930" w:rsidP="00784930">
            <w:pPr>
              <w:spacing w:after="0" w:line="256" w:lineRule="auto"/>
              <w:rPr>
                <w:ins w:id="653" w:author="NSB" w:date="2020-10-22T14:35: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7C207ACC" w14:textId="77777777" w:rsidR="00784930" w:rsidRPr="00115CAE" w:rsidRDefault="00784930" w:rsidP="00784930">
            <w:pPr>
              <w:spacing w:after="0" w:line="256" w:lineRule="auto"/>
              <w:rPr>
                <w:ins w:id="654"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0513E238" w14:textId="77777777" w:rsidR="00784930" w:rsidRPr="00115CAE" w:rsidRDefault="00784930" w:rsidP="00784930">
            <w:pPr>
              <w:spacing w:after="0" w:line="256" w:lineRule="auto"/>
              <w:rPr>
                <w:ins w:id="655"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66DA266E" w14:textId="77777777" w:rsidR="00784930" w:rsidRPr="00115CAE" w:rsidRDefault="00784930" w:rsidP="00784930">
            <w:pPr>
              <w:spacing w:after="0" w:line="256" w:lineRule="auto"/>
              <w:rPr>
                <w:ins w:id="656" w:author="NSB" w:date="2020-10-22T14:35: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5A012A9E" w14:textId="77777777" w:rsidR="00784930" w:rsidRPr="00115CAE" w:rsidRDefault="00784930" w:rsidP="00784930">
            <w:pPr>
              <w:spacing w:after="0" w:line="256" w:lineRule="auto"/>
              <w:rPr>
                <w:ins w:id="657" w:author="NSB" w:date="2020-10-22T14:35: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79CCD55F" w14:textId="77777777" w:rsidR="00784930" w:rsidRPr="00115CAE" w:rsidRDefault="00784930" w:rsidP="00784930">
            <w:pPr>
              <w:spacing w:after="0" w:line="256" w:lineRule="auto"/>
              <w:rPr>
                <w:ins w:id="658" w:author="NSB" w:date="2020-10-22T14:35:00Z"/>
                <w:rFonts w:ascii="Calibri" w:eastAsia="宋体" w:hAnsi="Calibri"/>
                <w:lang w:val="en-US" w:eastAsia="zh-CN"/>
              </w:rPr>
            </w:pPr>
          </w:p>
        </w:tc>
      </w:tr>
      <w:tr w:rsidR="00784930" w:rsidRPr="00115CAE" w14:paraId="1C87D5E5" w14:textId="77777777" w:rsidTr="00784930">
        <w:trPr>
          <w:jc w:val="center"/>
          <w:ins w:id="65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4642990E" w14:textId="77777777" w:rsidR="00784930" w:rsidRPr="00115CAE" w:rsidRDefault="00784930" w:rsidP="00784930">
            <w:pPr>
              <w:keepNext/>
              <w:keepLines/>
              <w:spacing w:after="0" w:line="256" w:lineRule="auto"/>
              <w:rPr>
                <w:ins w:id="660" w:author="NSB" w:date="2020-10-22T14:35:00Z"/>
                <w:rFonts w:ascii="Arial" w:eastAsia="宋体" w:hAnsi="Arial"/>
                <w:sz w:val="16"/>
                <w:szCs w:val="16"/>
                <w:lang w:val="en-US"/>
              </w:rPr>
            </w:pPr>
            <w:ins w:id="661" w:author="NSB" w:date="2020-10-22T14:35:00Z">
              <w:r w:rsidRPr="00115CAE">
                <w:rPr>
                  <w:rFonts w:ascii="Arial" w:eastAsia="宋体" w:hAnsi="Arial"/>
                  <w:sz w:val="16"/>
                  <w:szCs w:val="16"/>
                  <w:lang w:eastAsia="ja-JP"/>
                </w:rPr>
                <w:t>EPRE ratio of PDCCH to PDCCH DMRS</w:t>
              </w:r>
            </w:ins>
          </w:p>
        </w:tc>
        <w:tc>
          <w:tcPr>
            <w:tcW w:w="1129" w:type="dxa"/>
            <w:tcBorders>
              <w:top w:val="nil"/>
              <w:left w:val="single" w:sz="4" w:space="0" w:color="auto"/>
              <w:bottom w:val="nil"/>
              <w:right w:val="single" w:sz="4" w:space="0" w:color="auto"/>
            </w:tcBorders>
            <w:hideMark/>
          </w:tcPr>
          <w:p w14:paraId="03F692A5" w14:textId="77777777" w:rsidR="00784930" w:rsidRPr="00115CAE" w:rsidRDefault="00784930" w:rsidP="00784930">
            <w:pPr>
              <w:rPr>
                <w:ins w:id="662" w:author="NSB" w:date="2020-10-22T14:35: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25646E47" w14:textId="77777777" w:rsidR="00784930" w:rsidRPr="00115CAE" w:rsidRDefault="00784930" w:rsidP="00784930">
            <w:pPr>
              <w:spacing w:after="0" w:line="256" w:lineRule="auto"/>
              <w:rPr>
                <w:ins w:id="663" w:author="NSB" w:date="2020-10-22T14:35: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18E76553" w14:textId="77777777" w:rsidR="00784930" w:rsidRPr="00115CAE" w:rsidRDefault="00784930" w:rsidP="00784930">
            <w:pPr>
              <w:spacing w:after="0" w:line="256" w:lineRule="auto"/>
              <w:rPr>
                <w:ins w:id="664"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0026D83B" w14:textId="77777777" w:rsidR="00784930" w:rsidRPr="00115CAE" w:rsidRDefault="00784930" w:rsidP="00784930">
            <w:pPr>
              <w:spacing w:after="0" w:line="256" w:lineRule="auto"/>
              <w:rPr>
                <w:ins w:id="665"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6D41EFF3" w14:textId="77777777" w:rsidR="00784930" w:rsidRPr="00115CAE" w:rsidRDefault="00784930" w:rsidP="00784930">
            <w:pPr>
              <w:spacing w:after="0" w:line="256" w:lineRule="auto"/>
              <w:rPr>
                <w:ins w:id="666" w:author="NSB" w:date="2020-10-22T14:35: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159F370A" w14:textId="77777777" w:rsidR="00784930" w:rsidRPr="00115CAE" w:rsidRDefault="00784930" w:rsidP="00784930">
            <w:pPr>
              <w:spacing w:after="0" w:line="256" w:lineRule="auto"/>
              <w:rPr>
                <w:ins w:id="667" w:author="NSB" w:date="2020-10-22T14:35: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180F42F1" w14:textId="77777777" w:rsidR="00784930" w:rsidRPr="00115CAE" w:rsidRDefault="00784930" w:rsidP="00784930">
            <w:pPr>
              <w:spacing w:after="0" w:line="256" w:lineRule="auto"/>
              <w:rPr>
                <w:ins w:id="668" w:author="NSB" w:date="2020-10-22T14:35:00Z"/>
                <w:rFonts w:ascii="Calibri" w:eastAsia="宋体" w:hAnsi="Calibri"/>
                <w:lang w:val="en-US" w:eastAsia="zh-CN"/>
              </w:rPr>
            </w:pPr>
          </w:p>
        </w:tc>
      </w:tr>
      <w:tr w:rsidR="00784930" w:rsidRPr="00115CAE" w14:paraId="1A047008" w14:textId="77777777" w:rsidTr="00784930">
        <w:trPr>
          <w:jc w:val="center"/>
          <w:ins w:id="66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22256A77" w14:textId="77777777" w:rsidR="00784930" w:rsidRPr="00115CAE" w:rsidRDefault="00784930" w:rsidP="00784930">
            <w:pPr>
              <w:keepNext/>
              <w:keepLines/>
              <w:spacing w:after="0" w:line="256" w:lineRule="auto"/>
              <w:rPr>
                <w:ins w:id="670" w:author="NSB" w:date="2020-10-22T14:35:00Z"/>
                <w:rFonts w:ascii="Arial" w:eastAsia="宋体" w:hAnsi="Arial"/>
                <w:sz w:val="16"/>
                <w:szCs w:val="16"/>
                <w:lang w:val="en-US"/>
              </w:rPr>
            </w:pPr>
            <w:ins w:id="671" w:author="NSB" w:date="2020-10-22T14:35:00Z">
              <w:r w:rsidRPr="00115CAE">
                <w:rPr>
                  <w:rFonts w:ascii="Arial" w:eastAsia="宋体" w:hAnsi="Arial"/>
                  <w:sz w:val="16"/>
                  <w:szCs w:val="16"/>
                  <w:lang w:eastAsia="ja-JP"/>
                </w:rPr>
                <w:t xml:space="preserve">EPRE ratio of PDSCH DMRS to SSS </w:t>
              </w:r>
            </w:ins>
          </w:p>
        </w:tc>
        <w:tc>
          <w:tcPr>
            <w:tcW w:w="1129" w:type="dxa"/>
            <w:tcBorders>
              <w:top w:val="nil"/>
              <w:left w:val="single" w:sz="4" w:space="0" w:color="auto"/>
              <w:bottom w:val="nil"/>
              <w:right w:val="single" w:sz="4" w:space="0" w:color="auto"/>
            </w:tcBorders>
            <w:hideMark/>
          </w:tcPr>
          <w:p w14:paraId="10721A85" w14:textId="77777777" w:rsidR="00784930" w:rsidRPr="00115CAE" w:rsidRDefault="00784930" w:rsidP="00784930">
            <w:pPr>
              <w:rPr>
                <w:ins w:id="672" w:author="NSB" w:date="2020-10-22T14:35: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04701824" w14:textId="77777777" w:rsidR="00784930" w:rsidRPr="00115CAE" w:rsidRDefault="00784930" w:rsidP="00784930">
            <w:pPr>
              <w:spacing w:after="0" w:line="256" w:lineRule="auto"/>
              <w:rPr>
                <w:ins w:id="673" w:author="NSB" w:date="2020-10-22T14:35: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5B5ADCEA" w14:textId="77777777" w:rsidR="00784930" w:rsidRPr="00115CAE" w:rsidRDefault="00784930" w:rsidP="00784930">
            <w:pPr>
              <w:spacing w:after="0" w:line="256" w:lineRule="auto"/>
              <w:rPr>
                <w:ins w:id="674"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47D9F3EB" w14:textId="77777777" w:rsidR="00784930" w:rsidRPr="00115CAE" w:rsidRDefault="00784930" w:rsidP="00784930">
            <w:pPr>
              <w:spacing w:after="0" w:line="256" w:lineRule="auto"/>
              <w:rPr>
                <w:ins w:id="675"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0F6F6254" w14:textId="77777777" w:rsidR="00784930" w:rsidRPr="00115CAE" w:rsidRDefault="00784930" w:rsidP="00784930">
            <w:pPr>
              <w:spacing w:after="0" w:line="256" w:lineRule="auto"/>
              <w:rPr>
                <w:ins w:id="676" w:author="NSB" w:date="2020-10-22T14:35: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3F1BEFD5" w14:textId="77777777" w:rsidR="00784930" w:rsidRPr="00115CAE" w:rsidRDefault="00784930" w:rsidP="00784930">
            <w:pPr>
              <w:spacing w:after="0" w:line="256" w:lineRule="auto"/>
              <w:rPr>
                <w:ins w:id="677" w:author="NSB" w:date="2020-10-22T14:35: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2DCC8483" w14:textId="77777777" w:rsidR="00784930" w:rsidRPr="00115CAE" w:rsidRDefault="00784930" w:rsidP="00784930">
            <w:pPr>
              <w:spacing w:after="0" w:line="256" w:lineRule="auto"/>
              <w:rPr>
                <w:ins w:id="678" w:author="NSB" w:date="2020-10-22T14:35:00Z"/>
                <w:rFonts w:ascii="Calibri" w:eastAsia="宋体" w:hAnsi="Calibri"/>
                <w:lang w:val="en-US" w:eastAsia="zh-CN"/>
              </w:rPr>
            </w:pPr>
          </w:p>
        </w:tc>
      </w:tr>
      <w:tr w:rsidR="00784930" w:rsidRPr="00115CAE" w14:paraId="7D8A7130" w14:textId="77777777" w:rsidTr="00784930">
        <w:trPr>
          <w:jc w:val="center"/>
          <w:ins w:id="67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374A9F99" w14:textId="77777777" w:rsidR="00784930" w:rsidRPr="00115CAE" w:rsidRDefault="00784930" w:rsidP="00784930">
            <w:pPr>
              <w:keepNext/>
              <w:keepLines/>
              <w:spacing w:after="0" w:line="256" w:lineRule="auto"/>
              <w:rPr>
                <w:ins w:id="680" w:author="NSB" w:date="2020-10-22T14:35:00Z"/>
                <w:rFonts w:ascii="Arial" w:eastAsia="宋体" w:hAnsi="Arial"/>
                <w:sz w:val="16"/>
                <w:szCs w:val="16"/>
                <w:lang w:val="en-US"/>
              </w:rPr>
            </w:pPr>
            <w:ins w:id="681" w:author="NSB" w:date="2020-10-22T14:35:00Z">
              <w:r w:rsidRPr="00115CAE">
                <w:rPr>
                  <w:rFonts w:ascii="Arial" w:eastAsia="宋体" w:hAnsi="Arial"/>
                  <w:sz w:val="16"/>
                  <w:szCs w:val="16"/>
                  <w:lang w:eastAsia="ja-JP"/>
                </w:rPr>
                <w:t xml:space="preserve">EPRE ratio of PDSCH to PDSCH </w:t>
              </w:r>
            </w:ins>
          </w:p>
        </w:tc>
        <w:tc>
          <w:tcPr>
            <w:tcW w:w="1129" w:type="dxa"/>
            <w:tcBorders>
              <w:top w:val="nil"/>
              <w:left w:val="single" w:sz="4" w:space="0" w:color="auto"/>
              <w:bottom w:val="nil"/>
              <w:right w:val="single" w:sz="4" w:space="0" w:color="auto"/>
            </w:tcBorders>
            <w:hideMark/>
          </w:tcPr>
          <w:p w14:paraId="44D98F5E" w14:textId="77777777" w:rsidR="00784930" w:rsidRPr="00115CAE" w:rsidRDefault="00784930" w:rsidP="00784930">
            <w:pPr>
              <w:rPr>
                <w:ins w:id="682" w:author="NSB" w:date="2020-10-22T14:35: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695DDA5E" w14:textId="77777777" w:rsidR="00784930" w:rsidRPr="00115CAE" w:rsidRDefault="00784930" w:rsidP="00784930">
            <w:pPr>
              <w:spacing w:after="0" w:line="256" w:lineRule="auto"/>
              <w:rPr>
                <w:ins w:id="683" w:author="NSB" w:date="2020-10-22T14:35: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508F4474" w14:textId="77777777" w:rsidR="00784930" w:rsidRPr="00115CAE" w:rsidRDefault="00784930" w:rsidP="00784930">
            <w:pPr>
              <w:spacing w:after="0" w:line="256" w:lineRule="auto"/>
              <w:rPr>
                <w:ins w:id="684"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2341FD18" w14:textId="77777777" w:rsidR="00784930" w:rsidRPr="00115CAE" w:rsidRDefault="00784930" w:rsidP="00784930">
            <w:pPr>
              <w:spacing w:after="0" w:line="256" w:lineRule="auto"/>
              <w:rPr>
                <w:ins w:id="685"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35974B39" w14:textId="77777777" w:rsidR="00784930" w:rsidRPr="00115CAE" w:rsidRDefault="00784930" w:rsidP="00784930">
            <w:pPr>
              <w:spacing w:after="0" w:line="256" w:lineRule="auto"/>
              <w:rPr>
                <w:ins w:id="686" w:author="NSB" w:date="2020-10-22T14:35: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082DAAD1" w14:textId="77777777" w:rsidR="00784930" w:rsidRPr="00115CAE" w:rsidRDefault="00784930" w:rsidP="00784930">
            <w:pPr>
              <w:spacing w:after="0" w:line="256" w:lineRule="auto"/>
              <w:rPr>
                <w:ins w:id="687" w:author="NSB" w:date="2020-10-22T14:35: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5AFED6FC" w14:textId="77777777" w:rsidR="00784930" w:rsidRPr="00115CAE" w:rsidRDefault="00784930" w:rsidP="00784930">
            <w:pPr>
              <w:spacing w:after="0" w:line="256" w:lineRule="auto"/>
              <w:rPr>
                <w:ins w:id="688" w:author="NSB" w:date="2020-10-22T14:35:00Z"/>
                <w:rFonts w:ascii="Calibri" w:eastAsia="宋体" w:hAnsi="Calibri"/>
                <w:lang w:val="en-US" w:eastAsia="zh-CN"/>
              </w:rPr>
            </w:pPr>
          </w:p>
        </w:tc>
      </w:tr>
      <w:tr w:rsidR="00784930" w:rsidRPr="00115CAE" w14:paraId="3159D749" w14:textId="77777777" w:rsidTr="00784930">
        <w:trPr>
          <w:jc w:val="center"/>
          <w:ins w:id="68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43253101" w14:textId="77777777" w:rsidR="00784930" w:rsidRPr="00115CAE" w:rsidRDefault="00784930" w:rsidP="00784930">
            <w:pPr>
              <w:keepNext/>
              <w:keepLines/>
              <w:spacing w:after="0" w:line="256" w:lineRule="auto"/>
              <w:rPr>
                <w:ins w:id="690" w:author="NSB" w:date="2020-10-22T14:35:00Z"/>
                <w:rFonts w:ascii="Arial" w:eastAsia="宋体" w:hAnsi="Arial"/>
                <w:sz w:val="16"/>
                <w:szCs w:val="16"/>
                <w:lang w:val="en-US"/>
              </w:rPr>
            </w:pPr>
            <w:ins w:id="691" w:author="NSB" w:date="2020-10-22T14:35:00Z">
              <w:r w:rsidRPr="00115CAE">
                <w:rPr>
                  <w:rFonts w:ascii="Arial" w:eastAsia="宋体" w:hAnsi="Arial"/>
                  <w:sz w:val="16"/>
                  <w:szCs w:val="16"/>
                  <w:lang w:eastAsia="ja-JP"/>
                </w:rPr>
                <w:t xml:space="preserve">EPRE ratio of OCNG DMRS to </w:t>
              </w:r>
              <w:proofErr w:type="gramStart"/>
              <w:r w:rsidRPr="00115CAE">
                <w:rPr>
                  <w:rFonts w:ascii="Arial" w:eastAsia="宋体" w:hAnsi="Arial"/>
                  <w:sz w:val="16"/>
                  <w:szCs w:val="16"/>
                  <w:lang w:eastAsia="ja-JP"/>
                </w:rPr>
                <w:t>SSS(</w:t>
              </w:r>
              <w:proofErr w:type="gramEnd"/>
              <w:r w:rsidRPr="00115CAE">
                <w:rPr>
                  <w:rFonts w:ascii="Arial" w:eastAsia="宋体" w:hAnsi="Arial"/>
                  <w:sz w:val="16"/>
                  <w:szCs w:val="16"/>
                  <w:lang w:eastAsia="ja-JP"/>
                </w:rPr>
                <w:t>Note 1)</w:t>
              </w:r>
            </w:ins>
          </w:p>
        </w:tc>
        <w:tc>
          <w:tcPr>
            <w:tcW w:w="1129" w:type="dxa"/>
            <w:tcBorders>
              <w:top w:val="nil"/>
              <w:left w:val="single" w:sz="4" w:space="0" w:color="auto"/>
              <w:bottom w:val="nil"/>
              <w:right w:val="single" w:sz="4" w:space="0" w:color="auto"/>
            </w:tcBorders>
            <w:hideMark/>
          </w:tcPr>
          <w:p w14:paraId="04D5C2DE" w14:textId="77777777" w:rsidR="00784930" w:rsidRPr="00115CAE" w:rsidRDefault="00784930" w:rsidP="00784930">
            <w:pPr>
              <w:rPr>
                <w:ins w:id="692" w:author="NSB" w:date="2020-10-22T14:35:00Z"/>
                <w:rFonts w:eastAsia="宋体"/>
                <w:sz w:val="16"/>
                <w:szCs w:val="16"/>
                <w:lang w:val="en-US"/>
              </w:rPr>
            </w:pPr>
          </w:p>
        </w:tc>
        <w:tc>
          <w:tcPr>
            <w:tcW w:w="803" w:type="dxa"/>
            <w:gridSpan w:val="3"/>
            <w:tcBorders>
              <w:top w:val="nil"/>
              <w:left w:val="single" w:sz="4" w:space="0" w:color="auto"/>
              <w:bottom w:val="nil"/>
              <w:right w:val="single" w:sz="4" w:space="0" w:color="auto"/>
            </w:tcBorders>
            <w:hideMark/>
          </w:tcPr>
          <w:p w14:paraId="17A1676A" w14:textId="77777777" w:rsidR="00784930" w:rsidRPr="00115CAE" w:rsidRDefault="00784930" w:rsidP="00784930">
            <w:pPr>
              <w:spacing w:after="0" w:line="256" w:lineRule="auto"/>
              <w:rPr>
                <w:ins w:id="693" w:author="NSB" w:date="2020-10-22T14:35:00Z"/>
                <w:rFonts w:ascii="Calibri" w:eastAsia="宋体" w:hAnsi="Calibri"/>
                <w:lang w:val="en-US" w:eastAsia="zh-CN"/>
              </w:rPr>
            </w:pPr>
          </w:p>
        </w:tc>
        <w:tc>
          <w:tcPr>
            <w:tcW w:w="900" w:type="dxa"/>
            <w:gridSpan w:val="3"/>
            <w:tcBorders>
              <w:top w:val="nil"/>
              <w:left w:val="single" w:sz="4" w:space="0" w:color="auto"/>
              <w:bottom w:val="nil"/>
              <w:right w:val="single" w:sz="4" w:space="0" w:color="auto"/>
            </w:tcBorders>
            <w:hideMark/>
          </w:tcPr>
          <w:p w14:paraId="2608F9CB" w14:textId="77777777" w:rsidR="00784930" w:rsidRPr="00115CAE" w:rsidRDefault="00784930" w:rsidP="00784930">
            <w:pPr>
              <w:spacing w:after="0" w:line="256" w:lineRule="auto"/>
              <w:rPr>
                <w:ins w:id="694"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4163A1A2" w14:textId="77777777" w:rsidR="00784930" w:rsidRPr="00115CAE" w:rsidRDefault="00784930" w:rsidP="00784930">
            <w:pPr>
              <w:spacing w:after="0" w:line="256" w:lineRule="auto"/>
              <w:rPr>
                <w:ins w:id="695"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263CA93B" w14:textId="77777777" w:rsidR="00784930" w:rsidRPr="00115CAE" w:rsidRDefault="00784930" w:rsidP="00784930">
            <w:pPr>
              <w:spacing w:after="0" w:line="256" w:lineRule="auto"/>
              <w:rPr>
                <w:ins w:id="696" w:author="NSB" w:date="2020-10-22T14:35:00Z"/>
                <w:rFonts w:ascii="Calibri" w:eastAsia="宋体" w:hAnsi="Calibri"/>
                <w:lang w:val="en-US" w:eastAsia="zh-CN"/>
              </w:rPr>
            </w:pPr>
          </w:p>
        </w:tc>
        <w:tc>
          <w:tcPr>
            <w:tcW w:w="799" w:type="dxa"/>
            <w:gridSpan w:val="2"/>
            <w:tcBorders>
              <w:top w:val="nil"/>
              <w:left w:val="single" w:sz="4" w:space="0" w:color="auto"/>
              <w:bottom w:val="nil"/>
              <w:right w:val="single" w:sz="4" w:space="0" w:color="auto"/>
            </w:tcBorders>
            <w:hideMark/>
          </w:tcPr>
          <w:p w14:paraId="00350D10" w14:textId="77777777" w:rsidR="00784930" w:rsidRPr="00115CAE" w:rsidRDefault="00784930" w:rsidP="00784930">
            <w:pPr>
              <w:spacing w:after="0" w:line="256" w:lineRule="auto"/>
              <w:rPr>
                <w:ins w:id="697" w:author="NSB" w:date="2020-10-22T14:35:00Z"/>
                <w:rFonts w:ascii="Calibri" w:eastAsia="宋体" w:hAnsi="Calibri"/>
                <w:lang w:val="en-US" w:eastAsia="zh-CN"/>
              </w:rPr>
            </w:pPr>
          </w:p>
        </w:tc>
        <w:tc>
          <w:tcPr>
            <w:tcW w:w="782" w:type="dxa"/>
            <w:tcBorders>
              <w:top w:val="nil"/>
              <w:left w:val="single" w:sz="4" w:space="0" w:color="auto"/>
              <w:bottom w:val="nil"/>
              <w:right w:val="single" w:sz="4" w:space="0" w:color="auto"/>
            </w:tcBorders>
            <w:hideMark/>
          </w:tcPr>
          <w:p w14:paraId="0E42BD03" w14:textId="77777777" w:rsidR="00784930" w:rsidRPr="00115CAE" w:rsidRDefault="00784930" w:rsidP="00784930">
            <w:pPr>
              <w:spacing w:after="0" w:line="256" w:lineRule="auto"/>
              <w:rPr>
                <w:ins w:id="698" w:author="NSB" w:date="2020-10-22T14:35:00Z"/>
                <w:rFonts w:ascii="Calibri" w:eastAsia="宋体" w:hAnsi="Calibri"/>
                <w:lang w:val="en-US" w:eastAsia="zh-CN"/>
              </w:rPr>
            </w:pPr>
          </w:p>
        </w:tc>
      </w:tr>
      <w:tr w:rsidR="00784930" w:rsidRPr="00115CAE" w14:paraId="6192B6D0" w14:textId="77777777" w:rsidTr="00784930">
        <w:trPr>
          <w:jc w:val="center"/>
          <w:ins w:id="69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5EA4E065" w14:textId="77777777" w:rsidR="00784930" w:rsidRPr="00115CAE" w:rsidRDefault="00784930" w:rsidP="00784930">
            <w:pPr>
              <w:keepNext/>
              <w:keepLines/>
              <w:spacing w:after="0" w:line="256" w:lineRule="auto"/>
              <w:rPr>
                <w:ins w:id="700" w:author="NSB" w:date="2020-10-22T14:35:00Z"/>
                <w:rFonts w:ascii="Arial" w:eastAsia="宋体" w:hAnsi="Arial"/>
                <w:sz w:val="16"/>
                <w:szCs w:val="16"/>
                <w:lang w:val="en-US"/>
              </w:rPr>
            </w:pPr>
            <w:ins w:id="701" w:author="NSB" w:date="2020-10-22T14:35:00Z">
              <w:r w:rsidRPr="00115CAE">
                <w:rPr>
                  <w:rFonts w:ascii="Arial" w:eastAsia="宋体" w:hAnsi="Arial"/>
                  <w:sz w:val="16"/>
                  <w:szCs w:val="16"/>
                  <w:lang w:eastAsia="ja-JP"/>
                </w:rPr>
                <w:t>EPRE ratio of OCNG to OCNG DMRS (Note 1)</w:t>
              </w:r>
            </w:ins>
          </w:p>
        </w:tc>
        <w:tc>
          <w:tcPr>
            <w:tcW w:w="1129" w:type="dxa"/>
            <w:tcBorders>
              <w:top w:val="nil"/>
              <w:left w:val="single" w:sz="4" w:space="0" w:color="auto"/>
              <w:bottom w:val="single" w:sz="4" w:space="0" w:color="auto"/>
              <w:right w:val="single" w:sz="4" w:space="0" w:color="auto"/>
            </w:tcBorders>
            <w:hideMark/>
          </w:tcPr>
          <w:p w14:paraId="76415CAD" w14:textId="77777777" w:rsidR="00784930" w:rsidRPr="00115CAE" w:rsidRDefault="00784930" w:rsidP="00784930">
            <w:pPr>
              <w:rPr>
                <w:ins w:id="702" w:author="NSB" w:date="2020-10-22T14:35:00Z"/>
                <w:rFonts w:eastAsia="宋体"/>
                <w:sz w:val="16"/>
                <w:szCs w:val="16"/>
                <w:lang w:val="en-US"/>
              </w:rPr>
            </w:pPr>
          </w:p>
        </w:tc>
        <w:tc>
          <w:tcPr>
            <w:tcW w:w="803" w:type="dxa"/>
            <w:gridSpan w:val="3"/>
            <w:tcBorders>
              <w:top w:val="nil"/>
              <w:left w:val="single" w:sz="4" w:space="0" w:color="auto"/>
              <w:bottom w:val="single" w:sz="4" w:space="0" w:color="auto"/>
              <w:right w:val="single" w:sz="4" w:space="0" w:color="auto"/>
            </w:tcBorders>
            <w:hideMark/>
          </w:tcPr>
          <w:p w14:paraId="448D5ED2" w14:textId="77777777" w:rsidR="00784930" w:rsidRPr="00115CAE" w:rsidRDefault="00784930" w:rsidP="00784930">
            <w:pPr>
              <w:spacing w:after="0" w:line="256" w:lineRule="auto"/>
              <w:rPr>
                <w:ins w:id="703" w:author="NSB" w:date="2020-10-22T14:35:00Z"/>
                <w:rFonts w:ascii="Calibri" w:eastAsia="宋体" w:hAnsi="Calibri"/>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7E7B6F6F" w14:textId="77777777" w:rsidR="00784930" w:rsidRPr="00115CAE" w:rsidRDefault="00784930" w:rsidP="00784930">
            <w:pPr>
              <w:spacing w:after="0" w:line="256" w:lineRule="auto"/>
              <w:rPr>
                <w:ins w:id="704" w:author="NSB" w:date="2020-10-22T14:35:00Z"/>
                <w:rFonts w:ascii="Calibri" w:eastAsia="宋体" w:hAnsi="Calibri"/>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606EEAA9" w14:textId="77777777" w:rsidR="00784930" w:rsidRPr="00115CAE" w:rsidRDefault="00784930" w:rsidP="00784930">
            <w:pPr>
              <w:spacing w:after="0" w:line="256" w:lineRule="auto"/>
              <w:rPr>
                <w:ins w:id="705" w:author="NSB" w:date="2020-10-22T14:35:00Z"/>
                <w:rFonts w:ascii="Calibri" w:eastAsia="宋体" w:hAnsi="Calibri"/>
                <w:lang w:val="en-US" w:eastAsia="zh-CN"/>
              </w:rPr>
            </w:pPr>
          </w:p>
        </w:tc>
        <w:tc>
          <w:tcPr>
            <w:tcW w:w="762" w:type="dxa"/>
            <w:tcBorders>
              <w:top w:val="nil"/>
              <w:left w:val="single" w:sz="4" w:space="0" w:color="auto"/>
              <w:bottom w:val="single" w:sz="4" w:space="0" w:color="auto"/>
              <w:right w:val="single" w:sz="4" w:space="0" w:color="auto"/>
            </w:tcBorders>
            <w:hideMark/>
          </w:tcPr>
          <w:p w14:paraId="1A2D409F" w14:textId="77777777" w:rsidR="00784930" w:rsidRPr="00115CAE" w:rsidRDefault="00784930" w:rsidP="00784930">
            <w:pPr>
              <w:spacing w:after="0" w:line="256" w:lineRule="auto"/>
              <w:rPr>
                <w:ins w:id="706" w:author="NSB" w:date="2020-10-22T14:35:00Z"/>
                <w:rFonts w:ascii="Calibri" w:eastAsia="宋体" w:hAnsi="Calibri"/>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5514C477" w14:textId="77777777" w:rsidR="00784930" w:rsidRPr="00115CAE" w:rsidRDefault="00784930" w:rsidP="00784930">
            <w:pPr>
              <w:spacing w:after="0" w:line="256" w:lineRule="auto"/>
              <w:rPr>
                <w:ins w:id="707" w:author="NSB" w:date="2020-10-22T14:35:00Z"/>
                <w:rFonts w:ascii="Calibri" w:eastAsia="宋体" w:hAnsi="Calibri"/>
                <w:lang w:val="en-US" w:eastAsia="zh-CN"/>
              </w:rPr>
            </w:pPr>
          </w:p>
        </w:tc>
        <w:tc>
          <w:tcPr>
            <w:tcW w:w="782" w:type="dxa"/>
            <w:tcBorders>
              <w:top w:val="nil"/>
              <w:left w:val="single" w:sz="4" w:space="0" w:color="auto"/>
              <w:bottom w:val="single" w:sz="4" w:space="0" w:color="auto"/>
              <w:right w:val="single" w:sz="4" w:space="0" w:color="auto"/>
            </w:tcBorders>
            <w:hideMark/>
          </w:tcPr>
          <w:p w14:paraId="18C1E59F" w14:textId="77777777" w:rsidR="00784930" w:rsidRPr="00115CAE" w:rsidRDefault="00784930" w:rsidP="00784930">
            <w:pPr>
              <w:spacing w:after="0" w:line="256" w:lineRule="auto"/>
              <w:rPr>
                <w:ins w:id="708" w:author="NSB" w:date="2020-10-22T14:35:00Z"/>
                <w:rFonts w:ascii="Calibri" w:eastAsia="宋体" w:hAnsi="Calibri"/>
                <w:lang w:val="en-US" w:eastAsia="zh-CN"/>
              </w:rPr>
            </w:pPr>
          </w:p>
        </w:tc>
      </w:tr>
      <w:tr w:rsidR="00784930" w:rsidRPr="00115CAE" w14:paraId="38140CA1" w14:textId="77777777" w:rsidTr="00784930">
        <w:trPr>
          <w:jc w:val="center"/>
          <w:ins w:id="709" w:author="NSB" w:date="2020-10-22T14:35:00Z"/>
        </w:trPr>
        <w:tc>
          <w:tcPr>
            <w:tcW w:w="968" w:type="dxa"/>
            <w:tcBorders>
              <w:top w:val="single" w:sz="4" w:space="0" w:color="auto"/>
              <w:left w:val="single" w:sz="4" w:space="0" w:color="auto"/>
              <w:bottom w:val="nil"/>
              <w:right w:val="single" w:sz="4" w:space="0" w:color="auto"/>
            </w:tcBorders>
            <w:hideMark/>
          </w:tcPr>
          <w:p w14:paraId="547C304A" w14:textId="77777777" w:rsidR="00784930" w:rsidRPr="00115CAE" w:rsidRDefault="00784930" w:rsidP="00784930">
            <w:pPr>
              <w:keepNext/>
              <w:keepLines/>
              <w:spacing w:after="0" w:line="256" w:lineRule="auto"/>
              <w:rPr>
                <w:ins w:id="710" w:author="NSB" w:date="2020-10-22T14:35:00Z"/>
                <w:rFonts w:ascii="Arial" w:eastAsia="宋体" w:hAnsi="Arial"/>
                <w:sz w:val="16"/>
                <w:szCs w:val="16"/>
                <w:vertAlign w:val="superscript"/>
                <w:lang w:val="en-US"/>
              </w:rPr>
            </w:pPr>
            <w:ins w:id="711" w:author="NSB" w:date="2020-10-22T14:35:00Z">
              <w:r w:rsidRPr="00115CAE">
                <w:rPr>
                  <w:rFonts w:ascii="Arial" w:eastAsia="Calibri" w:hAnsi="Arial"/>
                  <w:noProof/>
                  <w:position w:val="-12"/>
                  <w:sz w:val="16"/>
                  <w:szCs w:val="16"/>
                  <w:lang w:val="en-US"/>
                </w:rPr>
                <w:object w:dxaOrig="410" w:dyaOrig="410" w14:anchorId="01E24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665001186" r:id="rId19"/>
                </w:object>
              </w:r>
            </w:ins>
            <w:ins w:id="712" w:author="NSB" w:date="2020-10-22T14:35:00Z">
              <w:r w:rsidRPr="00115CAE">
                <w:rPr>
                  <w:rFonts w:ascii="Arial" w:eastAsia="宋体" w:hAnsi="Arial"/>
                  <w:sz w:val="16"/>
                  <w:szCs w:val="16"/>
                  <w:vertAlign w:val="superscript"/>
                  <w:lang w:val="en-US"/>
                </w:rPr>
                <w:t>Note2</w:t>
              </w:r>
            </w:ins>
          </w:p>
        </w:tc>
        <w:tc>
          <w:tcPr>
            <w:tcW w:w="1133" w:type="dxa"/>
            <w:gridSpan w:val="3"/>
            <w:tcBorders>
              <w:top w:val="single" w:sz="4" w:space="0" w:color="auto"/>
              <w:left w:val="single" w:sz="4" w:space="0" w:color="auto"/>
              <w:bottom w:val="nil"/>
              <w:right w:val="single" w:sz="4" w:space="0" w:color="auto"/>
            </w:tcBorders>
            <w:hideMark/>
          </w:tcPr>
          <w:p w14:paraId="3B5561D9" w14:textId="77777777" w:rsidR="00784930" w:rsidRPr="00115CAE" w:rsidRDefault="00784930" w:rsidP="00784930">
            <w:pPr>
              <w:keepNext/>
              <w:keepLines/>
              <w:spacing w:after="0" w:line="256" w:lineRule="auto"/>
              <w:rPr>
                <w:ins w:id="713" w:author="NSB" w:date="2020-10-22T14:35:00Z"/>
                <w:rFonts w:ascii="Arial" w:eastAsia="Calibri" w:hAnsi="Arial"/>
                <w:sz w:val="16"/>
                <w:szCs w:val="16"/>
                <w:lang w:val="en-US"/>
              </w:rPr>
            </w:pPr>
            <w:ins w:id="714" w:author="NSB" w:date="2020-10-22T14:35:00Z">
              <w:r w:rsidRPr="00115CAE">
                <w:rPr>
                  <w:rFonts w:ascii="Arial" w:eastAsia="宋体" w:hAnsi="Arial"/>
                  <w:sz w:val="16"/>
                  <w:szCs w:val="16"/>
                </w:rPr>
                <w:t xml:space="preserve">Config </w:t>
              </w:r>
              <w:r w:rsidRPr="00115CAE">
                <w:rPr>
                  <w:rFonts w:ascii="Arial" w:eastAsia="宋体" w:hAnsi="Arial"/>
                  <w:sz w:val="16"/>
                  <w:szCs w:val="16"/>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559788F0" w14:textId="77777777" w:rsidR="00784930" w:rsidRPr="00115CAE" w:rsidRDefault="00784930" w:rsidP="00784930">
            <w:pPr>
              <w:keepNext/>
              <w:keepLines/>
              <w:spacing w:after="0" w:line="256" w:lineRule="auto"/>
              <w:rPr>
                <w:ins w:id="715" w:author="NSB" w:date="2020-10-22T14:35:00Z"/>
                <w:rFonts w:ascii="Arial" w:eastAsia="Calibri" w:hAnsi="Arial"/>
                <w:sz w:val="16"/>
                <w:szCs w:val="16"/>
                <w:lang w:val="en-US"/>
              </w:rPr>
            </w:pPr>
            <w:ins w:id="716" w:author="NSB" w:date="2020-10-22T14:35: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single" w:sz="4" w:space="0" w:color="auto"/>
              <w:left w:val="single" w:sz="4" w:space="0" w:color="auto"/>
              <w:bottom w:val="nil"/>
              <w:right w:val="single" w:sz="4" w:space="0" w:color="auto"/>
            </w:tcBorders>
            <w:hideMark/>
          </w:tcPr>
          <w:p w14:paraId="316D477D" w14:textId="77777777" w:rsidR="00784930" w:rsidRPr="00115CAE" w:rsidRDefault="00784930" w:rsidP="00784930">
            <w:pPr>
              <w:keepNext/>
              <w:keepLines/>
              <w:spacing w:after="0" w:line="256" w:lineRule="auto"/>
              <w:jc w:val="center"/>
              <w:rPr>
                <w:ins w:id="717" w:author="NSB" w:date="2020-10-22T14:35:00Z"/>
                <w:rFonts w:ascii="Arial" w:eastAsia="宋体" w:hAnsi="Arial"/>
                <w:sz w:val="16"/>
                <w:szCs w:val="16"/>
                <w:lang w:val="en-US"/>
              </w:rPr>
            </w:pPr>
            <w:ins w:id="718" w:author="NSB" w:date="2020-10-22T14:35:00Z">
              <w:r w:rsidRPr="00115CAE">
                <w:rPr>
                  <w:rFonts w:ascii="Arial" w:eastAsia="宋体" w:hAnsi="Arial"/>
                  <w:sz w:val="16"/>
                  <w:szCs w:val="16"/>
                  <w:lang w:val="en-US"/>
                </w:rPr>
                <w:t>dBm/15KhZ</w:t>
              </w:r>
            </w:ins>
          </w:p>
        </w:tc>
        <w:tc>
          <w:tcPr>
            <w:tcW w:w="1703" w:type="dxa"/>
            <w:gridSpan w:val="6"/>
            <w:tcBorders>
              <w:top w:val="single" w:sz="4" w:space="0" w:color="auto"/>
              <w:left w:val="single" w:sz="4" w:space="0" w:color="auto"/>
              <w:bottom w:val="nil"/>
              <w:right w:val="single" w:sz="4" w:space="0" w:color="auto"/>
            </w:tcBorders>
            <w:hideMark/>
          </w:tcPr>
          <w:p w14:paraId="485C5A41" w14:textId="77777777" w:rsidR="00784930" w:rsidRPr="00115CAE" w:rsidRDefault="00784930" w:rsidP="00784930">
            <w:pPr>
              <w:keepNext/>
              <w:keepLines/>
              <w:spacing w:after="0" w:line="256" w:lineRule="auto"/>
              <w:jc w:val="center"/>
              <w:rPr>
                <w:ins w:id="719" w:author="NSB" w:date="2020-10-22T14:35:00Z"/>
                <w:rFonts w:ascii="Arial" w:eastAsia="宋体" w:hAnsi="Arial" w:cs="Arial"/>
                <w:sz w:val="16"/>
                <w:szCs w:val="16"/>
                <w:lang w:val="en-US"/>
              </w:rPr>
            </w:pPr>
            <w:ins w:id="720" w:author="NSB" w:date="2020-10-22T14:35:00Z">
              <w:r w:rsidRPr="00115CAE">
                <w:rPr>
                  <w:rFonts w:ascii="Arial" w:eastAsia="宋体" w:hAnsi="Arial" w:cs="Arial"/>
                  <w:sz w:val="16"/>
                  <w:szCs w:val="16"/>
                  <w:lang w:val="en-US"/>
                </w:rPr>
                <w:t>-106</w:t>
              </w:r>
            </w:ins>
          </w:p>
        </w:tc>
        <w:tc>
          <w:tcPr>
            <w:tcW w:w="1530" w:type="dxa"/>
            <w:gridSpan w:val="3"/>
            <w:tcBorders>
              <w:top w:val="single" w:sz="4" w:space="0" w:color="auto"/>
              <w:left w:val="single" w:sz="4" w:space="0" w:color="auto"/>
              <w:bottom w:val="nil"/>
              <w:right w:val="single" w:sz="4" w:space="0" w:color="auto"/>
            </w:tcBorders>
            <w:hideMark/>
          </w:tcPr>
          <w:p w14:paraId="19FF5345" w14:textId="77777777" w:rsidR="00784930" w:rsidRPr="00115CAE" w:rsidRDefault="00784930" w:rsidP="00784930">
            <w:pPr>
              <w:keepNext/>
              <w:keepLines/>
              <w:spacing w:after="0" w:line="256" w:lineRule="auto"/>
              <w:jc w:val="center"/>
              <w:rPr>
                <w:ins w:id="721" w:author="NSB" w:date="2020-10-22T14:35:00Z"/>
                <w:rFonts w:ascii="Arial" w:eastAsia="宋体" w:hAnsi="Arial" w:cs="Arial"/>
                <w:sz w:val="16"/>
                <w:szCs w:val="16"/>
                <w:lang w:val="en-US"/>
              </w:rPr>
            </w:pPr>
            <w:ins w:id="722" w:author="NSB" w:date="2020-10-22T14:35:00Z">
              <w:r w:rsidRPr="00115CAE">
                <w:rPr>
                  <w:rFonts w:ascii="Arial" w:eastAsia="宋体" w:hAnsi="Arial" w:cs="Arial"/>
                  <w:sz w:val="16"/>
                  <w:szCs w:val="16"/>
                  <w:lang w:val="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732A47DE" w14:textId="77777777" w:rsidR="00784930" w:rsidRPr="00115CAE" w:rsidRDefault="00784930" w:rsidP="00784930">
            <w:pPr>
              <w:keepNext/>
              <w:keepLines/>
              <w:spacing w:after="0" w:line="256" w:lineRule="auto"/>
              <w:jc w:val="center"/>
              <w:rPr>
                <w:ins w:id="723" w:author="NSB" w:date="2020-10-22T14:35:00Z"/>
                <w:rFonts w:ascii="Arial" w:eastAsia="宋体" w:hAnsi="Arial" w:cs="Arial"/>
                <w:sz w:val="16"/>
                <w:szCs w:val="16"/>
                <w:lang w:val="en-US"/>
              </w:rPr>
            </w:pPr>
            <w:ins w:id="724" w:author="NSB" w:date="2020-10-22T14:35:00Z">
              <w:r w:rsidRPr="00115CAE">
                <w:rPr>
                  <w:rFonts w:ascii="Arial" w:eastAsia="宋体" w:hAnsi="Arial" w:cs="Arial"/>
                  <w:sz w:val="16"/>
                  <w:szCs w:val="16"/>
                  <w:lang w:val="en-US"/>
                </w:rPr>
                <w:t>-114</w:t>
              </w:r>
            </w:ins>
          </w:p>
        </w:tc>
      </w:tr>
      <w:tr w:rsidR="00784930" w:rsidRPr="00115CAE" w14:paraId="02049909" w14:textId="77777777" w:rsidTr="00784930">
        <w:trPr>
          <w:jc w:val="center"/>
          <w:ins w:id="725" w:author="NSB" w:date="2020-10-22T14:35:00Z"/>
        </w:trPr>
        <w:tc>
          <w:tcPr>
            <w:tcW w:w="968" w:type="dxa"/>
            <w:tcBorders>
              <w:top w:val="nil"/>
              <w:left w:val="single" w:sz="4" w:space="0" w:color="auto"/>
              <w:bottom w:val="nil"/>
              <w:right w:val="single" w:sz="4" w:space="0" w:color="auto"/>
            </w:tcBorders>
            <w:hideMark/>
          </w:tcPr>
          <w:p w14:paraId="7435556D" w14:textId="77777777" w:rsidR="00784930" w:rsidRPr="00115CAE" w:rsidRDefault="00784930" w:rsidP="00784930">
            <w:pPr>
              <w:rPr>
                <w:ins w:id="726"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D1B27BD" w14:textId="77777777" w:rsidR="00784930" w:rsidRPr="00115CAE" w:rsidRDefault="00784930" w:rsidP="00784930">
            <w:pPr>
              <w:spacing w:after="0" w:line="256" w:lineRule="auto"/>
              <w:rPr>
                <w:ins w:id="727"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5D0624A" w14:textId="77777777" w:rsidR="00784930" w:rsidRPr="00115CAE" w:rsidRDefault="00784930" w:rsidP="00784930">
            <w:pPr>
              <w:keepNext/>
              <w:keepLines/>
              <w:spacing w:after="0" w:line="256" w:lineRule="auto"/>
              <w:rPr>
                <w:ins w:id="728" w:author="NSB" w:date="2020-10-22T14:35:00Z"/>
                <w:rFonts w:ascii="Arial" w:eastAsia="Calibri" w:hAnsi="Arial"/>
                <w:sz w:val="16"/>
                <w:szCs w:val="16"/>
                <w:lang w:val="en-US"/>
              </w:rPr>
            </w:pPr>
            <w:ins w:id="729" w:author="NSB" w:date="2020-10-22T14:35: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3657888D" w14:textId="77777777" w:rsidR="00784930" w:rsidRPr="00115CAE" w:rsidRDefault="00784930" w:rsidP="00784930">
            <w:pPr>
              <w:rPr>
                <w:ins w:id="730"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571E50A1" w14:textId="77777777" w:rsidR="00784930" w:rsidRPr="00115CAE" w:rsidRDefault="00784930" w:rsidP="00784930">
            <w:pPr>
              <w:spacing w:after="0" w:line="256" w:lineRule="auto"/>
              <w:rPr>
                <w:ins w:id="73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1080E4C" w14:textId="77777777" w:rsidR="00784930" w:rsidRPr="00115CAE" w:rsidRDefault="00784930" w:rsidP="00784930">
            <w:pPr>
              <w:spacing w:after="0" w:line="256" w:lineRule="auto"/>
              <w:rPr>
                <w:ins w:id="73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D196355" w14:textId="77777777" w:rsidR="00784930" w:rsidRPr="00115CAE" w:rsidRDefault="00784930" w:rsidP="00784930">
            <w:pPr>
              <w:keepNext/>
              <w:keepLines/>
              <w:spacing w:after="0" w:line="256" w:lineRule="auto"/>
              <w:jc w:val="center"/>
              <w:rPr>
                <w:ins w:id="733" w:author="NSB" w:date="2020-10-22T14:35:00Z"/>
                <w:rFonts w:ascii="Arial" w:eastAsia="宋体" w:hAnsi="Arial" w:cs="Arial"/>
                <w:sz w:val="16"/>
                <w:szCs w:val="16"/>
                <w:lang w:val="en-US"/>
              </w:rPr>
            </w:pPr>
            <w:ins w:id="734" w:author="NSB" w:date="2020-10-22T14:35:00Z">
              <w:r w:rsidRPr="00115CAE">
                <w:rPr>
                  <w:rFonts w:ascii="Arial" w:eastAsia="宋体" w:hAnsi="Arial" w:cs="Arial"/>
                  <w:sz w:val="16"/>
                  <w:szCs w:val="16"/>
                  <w:lang w:val="en-US"/>
                </w:rPr>
                <w:t>-113.5</w:t>
              </w:r>
            </w:ins>
          </w:p>
        </w:tc>
      </w:tr>
      <w:tr w:rsidR="00784930" w:rsidRPr="00115CAE" w14:paraId="4DEACE3E" w14:textId="77777777" w:rsidTr="00784930">
        <w:trPr>
          <w:jc w:val="center"/>
          <w:ins w:id="735" w:author="NSB" w:date="2020-10-22T14:35:00Z"/>
        </w:trPr>
        <w:tc>
          <w:tcPr>
            <w:tcW w:w="968" w:type="dxa"/>
            <w:tcBorders>
              <w:top w:val="nil"/>
              <w:left w:val="single" w:sz="4" w:space="0" w:color="auto"/>
              <w:bottom w:val="nil"/>
              <w:right w:val="single" w:sz="4" w:space="0" w:color="auto"/>
            </w:tcBorders>
            <w:hideMark/>
          </w:tcPr>
          <w:p w14:paraId="056FAA24" w14:textId="77777777" w:rsidR="00784930" w:rsidRPr="00115CAE" w:rsidRDefault="00784930" w:rsidP="00784930">
            <w:pPr>
              <w:rPr>
                <w:ins w:id="736"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27DEDF94" w14:textId="77777777" w:rsidR="00784930" w:rsidRPr="00115CAE" w:rsidRDefault="00784930" w:rsidP="00784930">
            <w:pPr>
              <w:spacing w:after="0" w:line="256" w:lineRule="auto"/>
              <w:rPr>
                <w:ins w:id="737"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C33F997" w14:textId="77777777" w:rsidR="00784930" w:rsidRPr="00115CAE" w:rsidRDefault="00784930" w:rsidP="00784930">
            <w:pPr>
              <w:keepNext/>
              <w:keepLines/>
              <w:spacing w:after="0" w:line="256" w:lineRule="auto"/>
              <w:rPr>
                <w:ins w:id="738" w:author="NSB" w:date="2020-10-22T14:35:00Z"/>
                <w:rFonts w:ascii="Arial" w:eastAsia="Calibri" w:hAnsi="Arial"/>
                <w:sz w:val="16"/>
                <w:szCs w:val="16"/>
                <w:lang w:val="en-US"/>
              </w:rPr>
            </w:pPr>
            <w:ins w:id="739" w:author="NSB" w:date="2020-10-22T14:35: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60FACF5C" w14:textId="77777777" w:rsidR="00784930" w:rsidRPr="00115CAE" w:rsidRDefault="00784930" w:rsidP="00784930">
            <w:pPr>
              <w:rPr>
                <w:ins w:id="740"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10F1F925" w14:textId="77777777" w:rsidR="00784930" w:rsidRPr="00115CAE" w:rsidRDefault="00784930" w:rsidP="00784930">
            <w:pPr>
              <w:spacing w:after="0" w:line="256" w:lineRule="auto"/>
              <w:rPr>
                <w:ins w:id="74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2DEFADD9" w14:textId="77777777" w:rsidR="00784930" w:rsidRPr="00115CAE" w:rsidRDefault="00784930" w:rsidP="00784930">
            <w:pPr>
              <w:spacing w:after="0" w:line="256" w:lineRule="auto"/>
              <w:rPr>
                <w:ins w:id="74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EED3A84" w14:textId="77777777" w:rsidR="00784930" w:rsidRPr="00115CAE" w:rsidRDefault="00784930" w:rsidP="00784930">
            <w:pPr>
              <w:keepNext/>
              <w:keepLines/>
              <w:spacing w:after="0" w:line="256" w:lineRule="auto"/>
              <w:jc w:val="center"/>
              <w:rPr>
                <w:ins w:id="743" w:author="NSB" w:date="2020-10-22T14:35:00Z"/>
                <w:rFonts w:ascii="Arial" w:eastAsia="宋体" w:hAnsi="Arial" w:cs="Arial"/>
                <w:sz w:val="16"/>
                <w:szCs w:val="16"/>
                <w:lang w:val="en-US"/>
              </w:rPr>
            </w:pPr>
            <w:ins w:id="744" w:author="NSB" w:date="2020-10-22T14:35:00Z">
              <w:r w:rsidRPr="00115CAE">
                <w:rPr>
                  <w:rFonts w:ascii="Arial" w:eastAsia="宋体" w:hAnsi="Arial" w:cs="Arial"/>
                  <w:sz w:val="16"/>
                  <w:szCs w:val="16"/>
                  <w:lang w:val="en-US"/>
                </w:rPr>
                <w:t>-113</w:t>
              </w:r>
            </w:ins>
          </w:p>
        </w:tc>
      </w:tr>
      <w:tr w:rsidR="00784930" w:rsidRPr="00115CAE" w14:paraId="2EF2254D" w14:textId="77777777" w:rsidTr="00784930">
        <w:trPr>
          <w:jc w:val="center"/>
          <w:ins w:id="745" w:author="NSB" w:date="2020-10-22T14:35:00Z"/>
        </w:trPr>
        <w:tc>
          <w:tcPr>
            <w:tcW w:w="968" w:type="dxa"/>
            <w:tcBorders>
              <w:top w:val="nil"/>
              <w:left w:val="single" w:sz="4" w:space="0" w:color="auto"/>
              <w:bottom w:val="nil"/>
              <w:right w:val="single" w:sz="4" w:space="0" w:color="auto"/>
            </w:tcBorders>
            <w:hideMark/>
          </w:tcPr>
          <w:p w14:paraId="43F6F6C4" w14:textId="77777777" w:rsidR="00784930" w:rsidRPr="00115CAE" w:rsidRDefault="00784930" w:rsidP="00784930">
            <w:pPr>
              <w:rPr>
                <w:ins w:id="746"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746599A9" w14:textId="77777777" w:rsidR="00784930" w:rsidRPr="00115CAE" w:rsidRDefault="00784930" w:rsidP="00784930">
            <w:pPr>
              <w:spacing w:after="0" w:line="256" w:lineRule="auto"/>
              <w:rPr>
                <w:ins w:id="747"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8C4EE23" w14:textId="77777777" w:rsidR="00784930" w:rsidRPr="00115CAE" w:rsidRDefault="00784930" w:rsidP="00784930">
            <w:pPr>
              <w:keepNext/>
              <w:keepLines/>
              <w:spacing w:after="0" w:line="256" w:lineRule="auto"/>
              <w:rPr>
                <w:ins w:id="748" w:author="NSB" w:date="2020-10-22T14:35:00Z"/>
                <w:rFonts w:ascii="Arial" w:eastAsia="Calibri" w:hAnsi="Arial"/>
                <w:sz w:val="16"/>
                <w:szCs w:val="16"/>
                <w:lang w:val="sv-FI"/>
              </w:rPr>
            </w:pPr>
            <w:ins w:id="749" w:author="NSB" w:date="2020-10-22T14:35: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35F0BDC2" w14:textId="77777777" w:rsidR="00784930" w:rsidRPr="00115CAE" w:rsidRDefault="00784930" w:rsidP="00784930">
            <w:pPr>
              <w:rPr>
                <w:ins w:id="750" w:author="NSB" w:date="2020-10-22T14:35: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6FAC9DDB" w14:textId="77777777" w:rsidR="00784930" w:rsidRPr="00115CAE" w:rsidRDefault="00784930" w:rsidP="00784930">
            <w:pPr>
              <w:spacing w:after="0" w:line="256" w:lineRule="auto"/>
              <w:rPr>
                <w:ins w:id="75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4C30C75B" w14:textId="77777777" w:rsidR="00784930" w:rsidRPr="00115CAE" w:rsidRDefault="00784930" w:rsidP="00784930">
            <w:pPr>
              <w:spacing w:after="0" w:line="256" w:lineRule="auto"/>
              <w:rPr>
                <w:ins w:id="75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65CBE03" w14:textId="77777777" w:rsidR="00784930" w:rsidRPr="00115CAE" w:rsidRDefault="00784930" w:rsidP="00784930">
            <w:pPr>
              <w:keepNext/>
              <w:keepLines/>
              <w:spacing w:after="0" w:line="256" w:lineRule="auto"/>
              <w:jc w:val="center"/>
              <w:rPr>
                <w:ins w:id="753" w:author="NSB" w:date="2020-10-22T14:35:00Z"/>
                <w:rFonts w:ascii="Arial" w:eastAsia="宋体" w:hAnsi="Arial" w:cs="Arial"/>
                <w:sz w:val="16"/>
                <w:szCs w:val="16"/>
                <w:lang w:val="en-US"/>
              </w:rPr>
            </w:pPr>
            <w:ins w:id="754" w:author="NSB" w:date="2020-10-22T14:35:00Z">
              <w:r w:rsidRPr="00115CAE">
                <w:rPr>
                  <w:rFonts w:ascii="Arial" w:eastAsia="宋体" w:hAnsi="Arial" w:cs="Arial"/>
                  <w:sz w:val="16"/>
                  <w:szCs w:val="16"/>
                  <w:lang w:val="en-US"/>
                </w:rPr>
                <w:t>-112.5</w:t>
              </w:r>
            </w:ins>
          </w:p>
        </w:tc>
      </w:tr>
      <w:tr w:rsidR="00784930" w:rsidRPr="00115CAE" w14:paraId="1C29113B" w14:textId="77777777" w:rsidTr="00784930">
        <w:trPr>
          <w:jc w:val="center"/>
          <w:ins w:id="755" w:author="NSB" w:date="2020-10-22T14:35:00Z"/>
        </w:trPr>
        <w:tc>
          <w:tcPr>
            <w:tcW w:w="968" w:type="dxa"/>
            <w:tcBorders>
              <w:top w:val="nil"/>
              <w:left w:val="single" w:sz="4" w:space="0" w:color="auto"/>
              <w:bottom w:val="nil"/>
              <w:right w:val="single" w:sz="4" w:space="0" w:color="auto"/>
            </w:tcBorders>
            <w:hideMark/>
          </w:tcPr>
          <w:p w14:paraId="1A8DB4E5" w14:textId="77777777" w:rsidR="00784930" w:rsidRPr="00115CAE" w:rsidRDefault="00784930" w:rsidP="00784930">
            <w:pPr>
              <w:rPr>
                <w:ins w:id="756"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49617854" w14:textId="77777777" w:rsidR="00784930" w:rsidRPr="00115CAE" w:rsidRDefault="00784930" w:rsidP="00784930">
            <w:pPr>
              <w:spacing w:after="0" w:line="256" w:lineRule="auto"/>
              <w:rPr>
                <w:ins w:id="757"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51FEC4" w14:textId="77777777" w:rsidR="00784930" w:rsidRPr="00115CAE" w:rsidRDefault="00784930" w:rsidP="00784930">
            <w:pPr>
              <w:keepNext/>
              <w:keepLines/>
              <w:spacing w:after="0" w:line="256" w:lineRule="auto"/>
              <w:rPr>
                <w:ins w:id="758" w:author="NSB" w:date="2020-10-22T14:35:00Z"/>
                <w:rFonts w:ascii="Arial" w:eastAsia="Calibri" w:hAnsi="Arial"/>
                <w:sz w:val="16"/>
                <w:szCs w:val="16"/>
                <w:lang w:val="sv-FI"/>
              </w:rPr>
            </w:pPr>
            <w:ins w:id="759" w:author="NSB" w:date="2020-10-22T14:35: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53A76D49" w14:textId="77777777" w:rsidR="00784930" w:rsidRPr="00115CAE" w:rsidRDefault="00784930" w:rsidP="00784930">
            <w:pPr>
              <w:rPr>
                <w:ins w:id="760" w:author="NSB" w:date="2020-10-22T14:35: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59185951" w14:textId="77777777" w:rsidR="00784930" w:rsidRPr="00115CAE" w:rsidRDefault="00784930" w:rsidP="00784930">
            <w:pPr>
              <w:spacing w:after="0" w:line="256" w:lineRule="auto"/>
              <w:rPr>
                <w:ins w:id="76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1627636D" w14:textId="77777777" w:rsidR="00784930" w:rsidRPr="00115CAE" w:rsidRDefault="00784930" w:rsidP="00784930">
            <w:pPr>
              <w:spacing w:after="0" w:line="256" w:lineRule="auto"/>
              <w:rPr>
                <w:ins w:id="76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01E0EC3" w14:textId="77777777" w:rsidR="00784930" w:rsidRPr="00115CAE" w:rsidRDefault="00784930" w:rsidP="00784930">
            <w:pPr>
              <w:keepNext/>
              <w:keepLines/>
              <w:spacing w:after="0" w:line="256" w:lineRule="auto"/>
              <w:jc w:val="center"/>
              <w:rPr>
                <w:ins w:id="763" w:author="NSB" w:date="2020-10-22T14:35:00Z"/>
                <w:rFonts w:ascii="Arial" w:eastAsia="宋体" w:hAnsi="Arial" w:cs="Arial"/>
                <w:sz w:val="16"/>
                <w:szCs w:val="16"/>
                <w:lang w:val="en-US"/>
              </w:rPr>
            </w:pPr>
            <w:ins w:id="764" w:author="NSB" w:date="2020-10-22T14:35:00Z">
              <w:r w:rsidRPr="00115CAE">
                <w:rPr>
                  <w:rFonts w:ascii="Arial" w:eastAsia="宋体" w:hAnsi="Arial" w:cs="Arial"/>
                  <w:sz w:val="16"/>
                  <w:szCs w:val="16"/>
                  <w:lang w:val="en-US"/>
                </w:rPr>
                <w:t>-112</w:t>
              </w:r>
            </w:ins>
          </w:p>
        </w:tc>
      </w:tr>
      <w:tr w:rsidR="00784930" w:rsidRPr="00115CAE" w14:paraId="1AB950CB" w14:textId="77777777" w:rsidTr="00784930">
        <w:trPr>
          <w:jc w:val="center"/>
          <w:ins w:id="765" w:author="NSB" w:date="2020-10-22T14:35:00Z"/>
        </w:trPr>
        <w:tc>
          <w:tcPr>
            <w:tcW w:w="968" w:type="dxa"/>
            <w:tcBorders>
              <w:top w:val="nil"/>
              <w:left w:val="single" w:sz="4" w:space="0" w:color="auto"/>
              <w:bottom w:val="nil"/>
              <w:right w:val="single" w:sz="4" w:space="0" w:color="auto"/>
            </w:tcBorders>
          </w:tcPr>
          <w:p w14:paraId="6E86B55C" w14:textId="77777777" w:rsidR="00784930" w:rsidRPr="00115CAE" w:rsidRDefault="00784930" w:rsidP="00784930">
            <w:pPr>
              <w:keepNext/>
              <w:keepLines/>
              <w:spacing w:after="0" w:line="256" w:lineRule="auto"/>
              <w:rPr>
                <w:ins w:id="766" w:author="NSB" w:date="2020-10-22T14:35:00Z"/>
                <w:rFonts w:ascii="Arial" w:eastAsia="宋体" w:hAnsi="Arial"/>
                <w:sz w:val="16"/>
                <w:szCs w:val="16"/>
                <w:vertAlign w:val="superscript"/>
                <w:lang w:val="en-US"/>
              </w:rPr>
            </w:pPr>
          </w:p>
        </w:tc>
        <w:tc>
          <w:tcPr>
            <w:tcW w:w="1133" w:type="dxa"/>
            <w:gridSpan w:val="3"/>
            <w:tcBorders>
              <w:top w:val="nil"/>
              <w:left w:val="single" w:sz="4" w:space="0" w:color="auto"/>
              <w:bottom w:val="nil"/>
              <w:right w:val="single" w:sz="4" w:space="0" w:color="auto"/>
            </w:tcBorders>
          </w:tcPr>
          <w:p w14:paraId="40E88A1A" w14:textId="77777777" w:rsidR="00784930" w:rsidRPr="00115CAE" w:rsidRDefault="00784930" w:rsidP="00784930">
            <w:pPr>
              <w:keepNext/>
              <w:keepLines/>
              <w:spacing w:after="0" w:line="256" w:lineRule="auto"/>
              <w:rPr>
                <w:ins w:id="767" w:author="NSB" w:date="2020-10-22T14:35:00Z"/>
                <w:rFonts w:ascii="Arial" w:eastAsia="Calibri"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406CEB4" w14:textId="77777777" w:rsidR="00784930" w:rsidRPr="00115CAE" w:rsidRDefault="00784930" w:rsidP="00784930">
            <w:pPr>
              <w:keepNext/>
              <w:keepLines/>
              <w:spacing w:after="0" w:line="256" w:lineRule="auto"/>
              <w:rPr>
                <w:ins w:id="768" w:author="NSB" w:date="2020-10-22T14:35:00Z"/>
                <w:rFonts w:ascii="Arial" w:eastAsia="宋体" w:hAnsi="Arial"/>
                <w:sz w:val="16"/>
                <w:szCs w:val="16"/>
                <w:lang w:val="sv-SE"/>
              </w:rPr>
            </w:pPr>
            <w:ins w:id="769" w:author="NSB" w:date="2020-10-22T14:35: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04349F45" w14:textId="77777777" w:rsidR="00784930" w:rsidRPr="00115CAE" w:rsidRDefault="00784930" w:rsidP="00784930">
            <w:pPr>
              <w:keepNext/>
              <w:keepLines/>
              <w:spacing w:after="0" w:line="256" w:lineRule="auto"/>
              <w:jc w:val="center"/>
              <w:rPr>
                <w:ins w:id="770" w:author="NSB" w:date="2020-10-22T14:35: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71CEBF4E" w14:textId="77777777" w:rsidR="00784930" w:rsidRPr="00115CAE" w:rsidRDefault="00784930" w:rsidP="00784930">
            <w:pPr>
              <w:keepNext/>
              <w:keepLines/>
              <w:spacing w:after="0" w:line="256" w:lineRule="auto"/>
              <w:jc w:val="center"/>
              <w:rPr>
                <w:ins w:id="771" w:author="NSB" w:date="2020-10-22T14:35: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238DF7BE" w14:textId="77777777" w:rsidR="00784930" w:rsidRPr="00115CAE" w:rsidRDefault="00784930" w:rsidP="00784930">
            <w:pPr>
              <w:keepNext/>
              <w:keepLines/>
              <w:spacing w:after="0" w:line="256" w:lineRule="auto"/>
              <w:jc w:val="center"/>
              <w:rPr>
                <w:ins w:id="772" w:author="NSB" w:date="2020-10-22T14:35: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865F6CA" w14:textId="77777777" w:rsidR="00784930" w:rsidRPr="00115CAE" w:rsidRDefault="00784930" w:rsidP="00784930">
            <w:pPr>
              <w:keepNext/>
              <w:keepLines/>
              <w:spacing w:after="0" w:line="256" w:lineRule="auto"/>
              <w:jc w:val="center"/>
              <w:rPr>
                <w:ins w:id="773" w:author="NSB" w:date="2020-10-22T14:35:00Z"/>
                <w:rFonts w:ascii="Arial" w:eastAsia="宋体" w:hAnsi="Arial" w:cs="Arial"/>
                <w:sz w:val="16"/>
                <w:szCs w:val="16"/>
                <w:lang w:val="en-US"/>
              </w:rPr>
            </w:pPr>
            <w:ins w:id="774" w:author="NSB" w:date="2020-10-22T14:35:00Z">
              <w:r w:rsidRPr="00115CAE">
                <w:rPr>
                  <w:rFonts w:ascii="Arial" w:eastAsia="宋体" w:hAnsi="Arial" w:cs="Arial"/>
                  <w:sz w:val="16"/>
                  <w:szCs w:val="16"/>
                  <w:lang w:val="en-US"/>
                </w:rPr>
                <w:t>-111.5</w:t>
              </w:r>
            </w:ins>
          </w:p>
        </w:tc>
      </w:tr>
      <w:tr w:rsidR="00784930" w:rsidRPr="00115CAE" w14:paraId="3EFB4F29" w14:textId="77777777" w:rsidTr="00784930">
        <w:trPr>
          <w:jc w:val="center"/>
          <w:ins w:id="775" w:author="NSB" w:date="2020-10-22T14:35:00Z"/>
        </w:trPr>
        <w:tc>
          <w:tcPr>
            <w:tcW w:w="968" w:type="dxa"/>
            <w:tcBorders>
              <w:top w:val="nil"/>
              <w:left w:val="single" w:sz="4" w:space="0" w:color="auto"/>
              <w:bottom w:val="nil"/>
              <w:right w:val="single" w:sz="4" w:space="0" w:color="auto"/>
            </w:tcBorders>
            <w:hideMark/>
          </w:tcPr>
          <w:p w14:paraId="525D3211" w14:textId="77777777" w:rsidR="00784930" w:rsidRPr="00115CAE" w:rsidRDefault="00784930" w:rsidP="00784930">
            <w:pPr>
              <w:rPr>
                <w:ins w:id="776"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5C56AA77" w14:textId="77777777" w:rsidR="00784930" w:rsidRPr="00115CAE" w:rsidRDefault="00784930" w:rsidP="00784930">
            <w:pPr>
              <w:spacing w:after="0" w:line="256" w:lineRule="auto"/>
              <w:rPr>
                <w:ins w:id="777"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3D66D7A" w14:textId="77777777" w:rsidR="00784930" w:rsidRPr="00115CAE" w:rsidRDefault="00784930" w:rsidP="00784930">
            <w:pPr>
              <w:keepNext/>
              <w:keepLines/>
              <w:spacing w:after="0" w:line="256" w:lineRule="auto"/>
              <w:rPr>
                <w:ins w:id="778" w:author="NSB" w:date="2020-10-22T14:35:00Z"/>
                <w:rFonts w:ascii="Arial" w:eastAsia="Calibri" w:hAnsi="Arial"/>
                <w:sz w:val="16"/>
                <w:szCs w:val="16"/>
                <w:lang w:val="en-US"/>
              </w:rPr>
            </w:pPr>
            <w:ins w:id="779" w:author="NSB" w:date="2020-10-22T14:35: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5432976B" w14:textId="77777777" w:rsidR="00784930" w:rsidRPr="00115CAE" w:rsidRDefault="00784930" w:rsidP="00784930">
            <w:pPr>
              <w:rPr>
                <w:ins w:id="780"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33E7C342" w14:textId="77777777" w:rsidR="00784930" w:rsidRPr="00115CAE" w:rsidRDefault="00784930" w:rsidP="00784930">
            <w:pPr>
              <w:spacing w:after="0" w:line="256" w:lineRule="auto"/>
              <w:rPr>
                <w:ins w:id="78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5D3A7738" w14:textId="77777777" w:rsidR="00784930" w:rsidRPr="00115CAE" w:rsidRDefault="00784930" w:rsidP="00784930">
            <w:pPr>
              <w:spacing w:after="0" w:line="256" w:lineRule="auto"/>
              <w:rPr>
                <w:ins w:id="78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FC7AAF" w14:textId="77777777" w:rsidR="00784930" w:rsidRPr="00115CAE" w:rsidRDefault="00784930" w:rsidP="00784930">
            <w:pPr>
              <w:keepNext/>
              <w:keepLines/>
              <w:spacing w:after="0" w:line="256" w:lineRule="auto"/>
              <w:jc w:val="center"/>
              <w:rPr>
                <w:ins w:id="783" w:author="NSB" w:date="2020-10-22T14:35:00Z"/>
                <w:rFonts w:ascii="Arial" w:eastAsia="宋体" w:hAnsi="Arial" w:cs="Arial"/>
                <w:sz w:val="16"/>
                <w:szCs w:val="16"/>
                <w:lang w:val="en-US"/>
              </w:rPr>
            </w:pPr>
            <w:ins w:id="784" w:author="NSB" w:date="2020-10-22T14:35:00Z">
              <w:r w:rsidRPr="00115CAE">
                <w:rPr>
                  <w:rFonts w:ascii="Arial" w:eastAsia="宋体" w:hAnsi="Arial" w:cs="Arial"/>
                  <w:sz w:val="16"/>
                  <w:szCs w:val="16"/>
                  <w:lang w:val="en-US"/>
                </w:rPr>
                <w:t>-111</w:t>
              </w:r>
            </w:ins>
          </w:p>
        </w:tc>
      </w:tr>
      <w:tr w:rsidR="00784930" w:rsidRPr="00115CAE" w14:paraId="7BCA6234" w14:textId="77777777" w:rsidTr="00784930">
        <w:trPr>
          <w:jc w:val="center"/>
          <w:ins w:id="785" w:author="NSB" w:date="2020-10-22T14:35:00Z"/>
        </w:trPr>
        <w:tc>
          <w:tcPr>
            <w:tcW w:w="968" w:type="dxa"/>
            <w:tcBorders>
              <w:top w:val="nil"/>
              <w:left w:val="single" w:sz="4" w:space="0" w:color="auto"/>
              <w:bottom w:val="nil"/>
              <w:right w:val="single" w:sz="4" w:space="0" w:color="auto"/>
            </w:tcBorders>
            <w:hideMark/>
          </w:tcPr>
          <w:p w14:paraId="4A18AB97" w14:textId="77777777" w:rsidR="00784930" w:rsidRPr="00115CAE" w:rsidRDefault="00784930" w:rsidP="00784930">
            <w:pPr>
              <w:rPr>
                <w:ins w:id="786" w:author="NSB" w:date="2020-10-22T14:35: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2F7B9593" w14:textId="77777777" w:rsidR="00784930" w:rsidRPr="00115CAE" w:rsidRDefault="00784930" w:rsidP="00784930">
            <w:pPr>
              <w:spacing w:after="0" w:line="256" w:lineRule="auto"/>
              <w:rPr>
                <w:ins w:id="787"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325FA73" w14:textId="77777777" w:rsidR="00784930" w:rsidRPr="00115CAE" w:rsidRDefault="00784930" w:rsidP="00784930">
            <w:pPr>
              <w:keepNext/>
              <w:keepLines/>
              <w:spacing w:after="0" w:line="256" w:lineRule="auto"/>
              <w:rPr>
                <w:ins w:id="788" w:author="NSB" w:date="2020-10-22T14:35:00Z"/>
                <w:rFonts w:ascii="Arial" w:eastAsia="Calibri" w:hAnsi="Arial"/>
                <w:sz w:val="16"/>
                <w:szCs w:val="16"/>
                <w:lang w:val="en-US"/>
              </w:rPr>
            </w:pPr>
            <w:ins w:id="789" w:author="NSB" w:date="2020-10-22T14:35:00Z">
              <w:r w:rsidRPr="00115CAE">
                <w:rPr>
                  <w:rFonts w:ascii="Arial" w:eastAsia="宋体" w:hAnsi="Arial"/>
                  <w:sz w:val="16"/>
                  <w:szCs w:val="16"/>
                  <w:lang w:val="sv-SE"/>
                </w:rPr>
                <w:t>NR_FDD_FR1_H</w:t>
              </w:r>
            </w:ins>
          </w:p>
        </w:tc>
        <w:tc>
          <w:tcPr>
            <w:tcW w:w="1129" w:type="dxa"/>
            <w:tcBorders>
              <w:top w:val="nil"/>
              <w:left w:val="single" w:sz="4" w:space="0" w:color="auto"/>
              <w:bottom w:val="nil"/>
              <w:right w:val="single" w:sz="4" w:space="0" w:color="auto"/>
            </w:tcBorders>
            <w:hideMark/>
          </w:tcPr>
          <w:p w14:paraId="5305E3A5" w14:textId="77777777" w:rsidR="00784930" w:rsidRPr="00115CAE" w:rsidRDefault="00784930" w:rsidP="00784930">
            <w:pPr>
              <w:rPr>
                <w:ins w:id="790" w:author="NSB" w:date="2020-10-22T14:35:00Z"/>
                <w:rFonts w:eastAsia="Calibri"/>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23FB10ED" w14:textId="77777777" w:rsidR="00784930" w:rsidRPr="00115CAE" w:rsidRDefault="00784930" w:rsidP="00784930">
            <w:pPr>
              <w:spacing w:after="0" w:line="256" w:lineRule="auto"/>
              <w:rPr>
                <w:ins w:id="791" w:author="NSB" w:date="2020-10-22T14:35: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1C521B8" w14:textId="77777777" w:rsidR="00784930" w:rsidRPr="00115CAE" w:rsidRDefault="00784930" w:rsidP="00784930">
            <w:pPr>
              <w:spacing w:after="0" w:line="256" w:lineRule="auto"/>
              <w:rPr>
                <w:ins w:id="79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2AB96F1" w14:textId="77777777" w:rsidR="00784930" w:rsidRPr="00115CAE" w:rsidRDefault="00784930" w:rsidP="00784930">
            <w:pPr>
              <w:keepNext/>
              <w:keepLines/>
              <w:spacing w:after="0" w:line="256" w:lineRule="auto"/>
              <w:jc w:val="center"/>
              <w:rPr>
                <w:ins w:id="793" w:author="NSB" w:date="2020-10-22T14:35:00Z"/>
                <w:rFonts w:ascii="Arial" w:eastAsia="宋体" w:hAnsi="Arial" w:cs="Arial"/>
                <w:sz w:val="16"/>
                <w:szCs w:val="16"/>
                <w:lang w:val="en-US"/>
              </w:rPr>
            </w:pPr>
            <w:ins w:id="794" w:author="NSB" w:date="2020-10-22T14:35:00Z">
              <w:r w:rsidRPr="00115CAE">
                <w:rPr>
                  <w:rFonts w:ascii="Arial" w:eastAsia="宋体" w:hAnsi="Arial" w:cs="Arial"/>
                  <w:sz w:val="16"/>
                  <w:szCs w:val="16"/>
                  <w:lang w:val="en-US"/>
                </w:rPr>
                <w:t>-110.5</w:t>
              </w:r>
            </w:ins>
          </w:p>
        </w:tc>
      </w:tr>
      <w:tr w:rsidR="00784930" w:rsidRPr="00115CAE" w14:paraId="20758C41" w14:textId="77777777" w:rsidTr="00784930">
        <w:trPr>
          <w:jc w:val="center"/>
          <w:ins w:id="795" w:author="NSB" w:date="2020-10-22T14:35:00Z"/>
        </w:trPr>
        <w:tc>
          <w:tcPr>
            <w:tcW w:w="968" w:type="dxa"/>
            <w:tcBorders>
              <w:top w:val="nil"/>
              <w:left w:val="single" w:sz="4" w:space="0" w:color="auto"/>
              <w:bottom w:val="nil"/>
              <w:right w:val="single" w:sz="4" w:space="0" w:color="auto"/>
            </w:tcBorders>
            <w:hideMark/>
          </w:tcPr>
          <w:p w14:paraId="1E26701C" w14:textId="77777777" w:rsidR="00784930" w:rsidRPr="00115CAE" w:rsidRDefault="00784930" w:rsidP="00784930">
            <w:pPr>
              <w:rPr>
                <w:ins w:id="796" w:author="NSB" w:date="2020-10-22T14:35:00Z"/>
                <w:rFonts w:eastAsia="宋体" w:cs="Arial"/>
                <w:sz w:val="16"/>
                <w:szCs w:val="16"/>
                <w:lang w:val="en-US"/>
              </w:rPr>
            </w:pPr>
          </w:p>
        </w:tc>
        <w:tc>
          <w:tcPr>
            <w:tcW w:w="1133" w:type="dxa"/>
            <w:gridSpan w:val="3"/>
            <w:tcBorders>
              <w:top w:val="single" w:sz="4" w:space="0" w:color="auto"/>
              <w:left w:val="single" w:sz="4" w:space="0" w:color="auto"/>
              <w:bottom w:val="nil"/>
              <w:right w:val="single" w:sz="4" w:space="0" w:color="auto"/>
            </w:tcBorders>
            <w:hideMark/>
          </w:tcPr>
          <w:p w14:paraId="43A7A888" w14:textId="77777777" w:rsidR="00784930" w:rsidRPr="00115CAE" w:rsidRDefault="00784930" w:rsidP="00784930">
            <w:pPr>
              <w:keepNext/>
              <w:keepLines/>
              <w:spacing w:after="0" w:line="256" w:lineRule="auto"/>
              <w:rPr>
                <w:ins w:id="797" w:author="NSB" w:date="2020-10-22T14:35:00Z"/>
                <w:rFonts w:ascii="Arial" w:eastAsia="Calibri" w:hAnsi="Arial"/>
                <w:sz w:val="16"/>
                <w:szCs w:val="16"/>
                <w:lang w:val="en-US"/>
              </w:rPr>
            </w:pPr>
            <w:ins w:id="798" w:author="NSB" w:date="2020-10-22T14:35:00Z">
              <w:r w:rsidRPr="00115CAE">
                <w:rPr>
                  <w:rFonts w:ascii="Arial" w:eastAsia="宋体" w:hAnsi="Arial"/>
                  <w:sz w:val="16"/>
                  <w:szCs w:val="16"/>
                </w:rPr>
                <w:t xml:space="preserve">Config </w:t>
              </w:r>
              <w:r w:rsidRPr="00115CAE">
                <w:rPr>
                  <w:rFonts w:ascii="Arial" w:eastAsia="宋体" w:hAnsi="Arial"/>
                  <w:sz w:val="16"/>
                  <w:szCs w:val="16"/>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11F93264" w14:textId="77777777" w:rsidR="00784930" w:rsidRPr="00115CAE" w:rsidRDefault="00784930" w:rsidP="00784930">
            <w:pPr>
              <w:keepNext/>
              <w:keepLines/>
              <w:spacing w:after="0" w:line="256" w:lineRule="auto"/>
              <w:rPr>
                <w:ins w:id="799" w:author="NSB" w:date="2020-10-22T14:35:00Z"/>
                <w:rFonts w:ascii="Arial" w:eastAsia="Calibri" w:hAnsi="Arial"/>
                <w:sz w:val="16"/>
                <w:szCs w:val="16"/>
                <w:lang w:val="en-US"/>
              </w:rPr>
            </w:pPr>
            <w:ins w:id="800" w:author="NSB" w:date="2020-10-22T14:35: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nil"/>
              <w:left w:val="single" w:sz="4" w:space="0" w:color="auto"/>
              <w:bottom w:val="nil"/>
              <w:right w:val="single" w:sz="4" w:space="0" w:color="auto"/>
            </w:tcBorders>
            <w:hideMark/>
          </w:tcPr>
          <w:p w14:paraId="200ED6A9" w14:textId="77777777" w:rsidR="00784930" w:rsidRPr="00115CAE" w:rsidRDefault="00784930" w:rsidP="00784930">
            <w:pPr>
              <w:rPr>
                <w:ins w:id="801" w:author="NSB" w:date="2020-10-22T14:35:00Z"/>
                <w:rFonts w:eastAsia="Calibri"/>
                <w:sz w:val="16"/>
                <w:szCs w:val="16"/>
                <w:lang w:val="en-US"/>
              </w:rPr>
            </w:pPr>
          </w:p>
        </w:tc>
        <w:tc>
          <w:tcPr>
            <w:tcW w:w="1703" w:type="dxa"/>
            <w:gridSpan w:val="6"/>
            <w:tcBorders>
              <w:top w:val="single" w:sz="4" w:space="0" w:color="auto"/>
              <w:left w:val="single" w:sz="4" w:space="0" w:color="auto"/>
              <w:bottom w:val="nil"/>
              <w:right w:val="single" w:sz="4" w:space="0" w:color="auto"/>
            </w:tcBorders>
            <w:hideMark/>
          </w:tcPr>
          <w:p w14:paraId="744DCAF0" w14:textId="77777777" w:rsidR="00784930" w:rsidRPr="00115CAE" w:rsidRDefault="00784930" w:rsidP="00784930">
            <w:pPr>
              <w:keepNext/>
              <w:keepLines/>
              <w:spacing w:after="0" w:line="256" w:lineRule="auto"/>
              <w:jc w:val="center"/>
              <w:rPr>
                <w:ins w:id="802" w:author="NSB" w:date="2020-10-22T14:35:00Z"/>
                <w:rFonts w:ascii="Arial" w:eastAsia="宋体" w:hAnsi="Arial" w:cs="Arial"/>
                <w:sz w:val="16"/>
                <w:szCs w:val="16"/>
                <w:lang w:val="en-US"/>
              </w:rPr>
            </w:pPr>
            <w:ins w:id="803" w:author="NSB" w:date="2020-10-22T14:35:00Z">
              <w:r w:rsidRPr="00115CAE">
                <w:rPr>
                  <w:rFonts w:ascii="Arial" w:eastAsia="宋体" w:hAnsi="Arial" w:cs="Arial"/>
                  <w:sz w:val="16"/>
                  <w:szCs w:val="16"/>
                  <w:lang w:val="en-US"/>
                </w:rPr>
                <w:t xml:space="preserve">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1530" w:type="dxa"/>
            <w:gridSpan w:val="3"/>
            <w:tcBorders>
              <w:top w:val="single" w:sz="4" w:space="0" w:color="auto"/>
              <w:left w:val="single" w:sz="4" w:space="0" w:color="auto"/>
              <w:bottom w:val="nil"/>
              <w:right w:val="single" w:sz="4" w:space="0" w:color="auto"/>
            </w:tcBorders>
            <w:hideMark/>
          </w:tcPr>
          <w:p w14:paraId="676F4635" w14:textId="77777777" w:rsidR="00784930" w:rsidRPr="00115CAE" w:rsidRDefault="00784930" w:rsidP="00784930">
            <w:pPr>
              <w:keepNext/>
              <w:keepLines/>
              <w:spacing w:after="0" w:line="256" w:lineRule="auto"/>
              <w:jc w:val="center"/>
              <w:rPr>
                <w:ins w:id="804" w:author="NSB" w:date="2020-10-22T14:35:00Z"/>
                <w:rFonts w:ascii="Arial" w:eastAsia="宋体" w:hAnsi="Arial" w:cs="Arial"/>
                <w:sz w:val="16"/>
                <w:szCs w:val="16"/>
                <w:lang w:val="en-US"/>
              </w:rPr>
            </w:pPr>
            <w:ins w:id="805" w:author="NSB" w:date="2020-10-22T14:35:00Z">
              <w:r w:rsidRPr="00115CAE">
                <w:rPr>
                  <w:rFonts w:ascii="Arial" w:eastAsia="宋体" w:hAnsi="Arial" w:cs="Arial"/>
                  <w:sz w:val="16"/>
                  <w:szCs w:val="16"/>
                  <w:lang w:val="en-US"/>
                </w:rPr>
                <w:t>-94</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2E5442F" w14:textId="77777777" w:rsidR="00784930" w:rsidRPr="00115CAE" w:rsidRDefault="00784930" w:rsidP="00784930">
            <w:pPr>
              <w:keepNext/>
              <w:keepLines/>
              <w:spacing w:after="0" w:line="256" w:lineRule="auto"/>
              <w:jc w:val="center"/>
              <w:rPr>
                <w:ins w:id="806" w:author="NSB" w:date="2020-10-22T14:35:00Z"/>
                <w:rFonts w:ascii="Arial" w:eastAsia="宋体" w:hAnsi="Arial" w:cs="Arial"/>
                <w:sz w:val="16"/>
                <w:szCs w:val="16"/>
                <w:lang w:val="en-US"/>
              </w:rPr>
            </w:pPr>
            <w:ins w:id="807" w:author="NSB" w:date="2020-10-22T14:35:00Z">
              <w:r w:rsidRPr="00115CAE">
                <w:rPr>
                  <w:rFonts w:ascii="Arial" w:eastAsia="宋体" w:hAnsi="Arial" w:cs="Arial"/>
                  <w:sz w:val="16"/>
                  <w:szCs w:val="16"/>
                  <w:lang w:val="en-US"/>
                </w:rPr>
                <w:t>-114</w:t>
              </w:r>
            </w:ins>
          </w:p>
        </w:tc>
      </w:tr>
      <w:tr w:rsidR="00784930" w:rsidRPr="00115CAE" w14:paraId="7447D2AF" w14:textId="77777777" w:rsidTr="00784930">
        <w:trPr>
          <w:jc w:val="center"/>
          <w:ins w:id="808" w:author="NSB" w:date="2020-10-22T14:35:00Z"/>
        </w:trPr>
        <w:tc>
          <w:tcPr>
            <w:tcW w:w="968" w:type="dxa"/>
            <w:tcBorders>
              <w:top w:val="nil"/>
              <w:left w:val="single" w:sz="4" w:space="0" w:color="auto"/>
              <w:bottom w:val="nil"/>
              <w:right w:val="single" w:sz="4" w:space="0" w:color="auto"/>
            </w:tcBorders>
            <w:hideMark/>
          </w:tcPr>
          <w:p w14:paraId="58925089" w14:textId="77777777" w:rsidR="00784930" w:rsidRPr="00115CAE" w:rsidRDefault="00784930" w:rsidP="00784930">
            <w:pPr>
              <w:rPr>
                <w:ins w:id="809"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00287715" w14:textId="77777777" w:rsidR="00784930" w:rsidRPr="00115CAE" w:rsidRDefault="00784930" w:rsidP="00784930">
            <w:pPr>
              <w:spacing w:after="0" w:line="256" w:lineRule="auto"/>
              <w:rPr>
                <w:ins w:id="810"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B6D15E8" w14:textId="77777777" w:rsidR="00784930" w:rsidRPr="00115CAE" w:rsidRDefault="00784930" w:rsidP="00784930">
            <w:pPr>
              <w:keepNext/>
              <w:keepLines/>
              <w:spacing w:after="0" w:line="256" w:lineRule="auto"/>
              <w:rPr>
                <w:ins w:id="811" w:author="NSB" w:date="2020-10-22T14:35:00Z"/>
                <w:rFonts w:ascii="Arial" w:eastAsia="Calibri" w:hAnsi="Arial"/>
                <w:sz w:val="16"/>
                <w:szCs w:val="16"/>
                <w:lang w:val="en-US"/>
              </w:rPr>
            </w:pPr>
            <w:ins w:id="812" w:author="NSB" w:date="2020-10-22T14:35: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12EE1E62" w14:textId="77777777" w:rsidR="00784930" w:rsidRPr="00115CAE" w:rsidRDefault="00784930" w:rsidP="00784930">
            <w:pPr>
              <w:rPr>
                <w:ins w:id="813"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541040D6" w14:textId="77777777" w:rsidR="00784930" w:rsidRPr="00115CAE" w:rsidRDefault="00784930" w:rsidP="00784930">
            <w:pPr>
              <w:spacing w:after="0" w:line="256" w:lineRule="auto"/>
              <w:rPr>
                <w:ins w:id="814"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0E94242B" w14:textId="77777777" w:rsidR="00784930" w:rsidRPr="00115CAE" w:rsidRDefault="00784930" w:rsidP="00784930">
            <w:pPr>
              <w:spacing w:after="0" w:line="256" w:lineRule="auto"/>
              <w:rPr>
                <w:ins w:id="815"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43C319A" w14:textId="77777777" w:rsidR="00784930" w:rsidRPr="00115CAE" w:rsidRDefault="00784930" w:rsidP="00784930">
            <w:pPr>
              <w:keepNext/>
              <w:keepLines/>
              <w:spacing w:after="0" w:line="256" w:lineRule="auto"/>
              <w:jc w:val="center"/>
              <w:rPr>
                <w:ins w:id="816" w:author="NSB" w:date="2020-10-22T14:35:00Z"/>
                <w:rFonts w:ascii="Arial" w:eastAsia="宋体" w:hAnsi="Arial" w:cs="Arial"/>
                <w:sz w:val="16"/>
                <w:szCs w:val="16"/>
                <w:lang w:val="en-US"/>
              </w:rPr>
            </w:pPr>
            <w:ins w:id="817" w:author="NSB" w:date="2020-10-22T14:35:00Z">
              <w:r w:rsidRPr="00115CAE">
                <w:rPr>
                  <w:rFonts w:ascii="Arial" w:eastAsia="宋体" w:hAnsi="Arial" w:cs="Arial"/>
                  <w:sz w:val="16"/>
                  <w:szCs w:val="16"/>
                  <w:lang w:val="en-US"/>
                </w:rPr>
                <w:t>-113.5</w:t>
              </w:r>
            </w:ins>
          </w:p>
        </w:tc>
      </w:tr>
      <w:tr w:rsidR="00784930" w:rsidRPr="00115CAE" w14:paraId="255B34C8" w14:textId="77777777" w:rsidTr="00784930">
        <w:trPr>
          <w:jc w:val="center"/>
          <w:ins w:id="818" w:author="NSB" w:date="2020-10-22T14:35:00Z"/>
        </w:trPr>
        <w:tc>
          <w:tcPr>
            <w:tcW w:w="968" w:type="dxa"/>
            <w:tcBorders>
              <w:top w:val="nil"/>
              <w:left w:val="single" w:sz="4" w:space="0" w:color="auto"/>
              <w:bottom w:val="nil"/>
              <w:right w:val="single" w:sz="4" w:space="0" w:color="auto"/>
            </w:tcBorders>
            <w:hideMark/>
          </w:tcPr>
          <w:p w14:paraId="026A7971" w14:textId="77777777" w:rsidR="00784930" w:rsidRPr="00115CAE" w:rsidRDefault="00784930" w:rsidP="00784930">
            <w:pPr>
              <w:rPr>
                <w:ins w:id="819"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49C18CE3" w14:textId="77777777" w:rsidR="00784930" w:rsidRPr="00115CAE" w:rsidRDefault="00784930" w:rsidP="00784930">
            <w:pPr>
              <w:spacing w:after="0" w:line="256" w:lineRule="auto"/>
              <w:rPr>
                <w:ins w:id="820"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46BA15" w14:textId="77777777" w:rsidR="00784930" w:rsidRPr="00115CAE" w:rsidRDefault="00784930" w:rsidP="00784930">
            <w:pPr>
              <w:keepNext/>
              <w:keepLines/>
              <w:spacing w:after="0" w:line="256" w:lineRule="auto"/>
              <w:rPr>
                <w:ins w:id="821" w:author="NSB" w:date="2020-10-22T14:35:00Z"/>
                <w:rFonts w:ascii="Arial" w:eastAsia="Calibri" w:hAnsi="Arial"/>
                <w:sz w:val="16"/>
                <w:szCs w:val="16"/>
                <w:lang w:val="en-US"/>
              </w:rPr>
            </w:pPr>
            <w:ins w:id="822" w:author="NSB" w:date="2020-10-22T14:35: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315D8B66" w14:textId="77777777" w:rsidR="00784930" w:rsidRPr="00115CAE" w:rsidRDefault="00784930" w:rsidP="00784930">
            <w:pPr>
              <w:rPr>
                <w:ins w:id="823"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6CB9A4BD" w14:textId="77777777" w:rsidR="00784930" w:rsidRPr="00115CAE" w:rsidRDefault="00784930" w:rsidP="00784930">
            <w:pPr>
              <w:spacing w:after="0" w:line="256" w:lineRule="auto"/>
              <w:rPr>
                <w:ins w:id="824"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28F1DAF3" w14:textId="77777777" w:rsidR="00784930" w:rsidRPr="00115CAE" w:rsidRDefault="00784930" w:rsidP="00784930">
            <w:pPr>
              <w:spacing w:after="0" w:line="256" w:lineRule="auto"/>
              <w:rPr>
                <w:ins w:id="825"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1697285" w14:textId="77777777" w:rsidR="00784930" w:rsidRPr="00115CAE" w:rsidRDefault="00784930" w:rsidP="00784930">
            <w:pPr>
              <w:keepNext/>
              <w:keepLines/>
              <w:spacing w:after="0" w:line="256" w:lineRule="auto"/>
              <w:jc w:val="center"/>
              <w:rPr>
                <w:ins w:id="826" w:author="NSB" w:date="2020-10-22T14:35:00Z"/>
                <w:rFonts w:ascii="Arial" w:eastAsia="宋体" w:hAnsi="Arial" w:cs="Arial"/>
                <w:sz w:val="16"/>
                <w:szCs w:val="16"/>
                <w:lang w:val="en-US"/>
              </w:rPr>
            </w:pPr>
            <w:ins w:id="827" w:author="NSB" w:date="2020-10-22T14:35:00Z">
              <w:r w:rsidRPr="00115CAE">
                <w:rPr>
                  <w:rFonts w:ascii="Arial" w:eastAsia="宋体" w:hAnsi="Arial" w:cs="Arial"/>
                  <w:sz w:val="16"/>
                  <w:szCs w:val="16"/>
                  <w:lang w:val="en-US"/>
                </w:rPr>
                <w:t>-113</w:t>
              </w:r>
            </w:ins>
          </w:p>
        </w:tc>
      </w:tr>
      <w:tr w:rsidR="00784930" w:rsidRPr="00115CAE" w14:paraId="01EB1AEA" w14:textId="77777777" w:rsidTr="00784930">
        <w:trPr>
          <w:jc w:val="center"/>
          <w:ins w:id="828" w:author="NSB" w:date="2020-10-22T14:35:00Z"/>
        </w:trPr>
        <w:tc>
          <w:tcPr>
            <w:tcW w:w="968" w:type="dxa"/>
            <w:tcBorders>
              <w:top w:val="nil"/>
              <w:left w:val="single" w:sz="4" w:space="0" w:color="auto"/>
              <w:bottom w:val="nil"/>
              <w:right w:val="single" w:sz="4" w:space="0" w:color="auto"/>
            </w:tcBorders>
            <w:hideMark/>
          </w:tcPr>
          <w:p w14:paraId="370495AD" w14:textId="77777777" w:rsidR="00784930" w:rsidRPr="00115CAE" w:rsidRDefault="00784930" w:rsidP="00784930">
            <w:pPr>
              <w:rPr>
                <w:ins w:id="829"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45EEF074" w14:textId="77777777" w:rsidR="00784930" w:rsidRPr="00115CAE" w:rsidRDefault="00784930" w:rsidP="00784930">
            <w:pPr>
              <w:spacing w:after="0" w:line="256" w:lineRule="auto"/>
              <w:rPr>
                <w:ins w:id="830"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A8B6D7A" w14:textId="77777777" w:rsidR="00784930" w:rsidRPr="00115CAE" w:rsidRDefault="00784930" w:rsidP="00784930">
            <w:pPr>
              <w:keepNext/>
              <w:keepLines/>
              <w:spacing w:after="0" w:line="256" w:lineRule="auto"/>
              <w:rPr>
                <w:ins w:id="831" w:author="NSB" w:date="2020-10-22T14:35:00Z"/>
                <w:rFonts w:ascii="Arial" w:eastAsia="Calibri" w:hAnsi="Arial"/>
                <w:sz w:val="16"/>
                <w:szCs w:val="16"/>
                <w:lang w:val="sv-FI"/>
              </w:rPr>
            </w:pPr>
            <w:ins w:id="832" w:author="NSB" w:date="2020-10-22T14:35: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51F3CB45" w14:textId="77777777" w:rsidR="00784930" w:rsidRPr="00115CAE" w:rsidRDefault="00784930" w:rsidP="00784930">
            <w:pPr>
              <w:rPr>
                <w:ins w:id="833" w:author="NSB" w:date="2020-10-22T14:35: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10C9E9EA" w14:textId="77777777" w:rsidR="00784930" w:rsidRPr="00115CAE" w:rsidRDefault="00784930" w:rsidP="00784930">
            <w:pPr>
              <w:spacing w:after="0" w:line="256" w:lineRule="auto"/>
              <w:rPr>
                <w:ins w:id="834"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2D1F734D" w14:textId="77777777" w:rsidR="00784930" w:rsidRPr="00115CAE" w:rsidRDefault="00784930" w:rsidP="00784930">
            <w:pPr>
              <w:spacing w:after="0" w:line="256" w:lineRule="auto"/>
              <w:rPr>
                <w:ins w:id="835"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A971AC7" w14:textId="77777777" w:rsidR="00784930" w:rsidRPr="00115CAE" w:rsidRDefault="00784930" w:rsidP="00784930">
            <w:pPr>
              <w:keepNext/>
              <w:keepLines/>
              <w:spacing w:after="0" w:line="256" w:lineRule="auto"/>
              <w:jc w:val="center"/>
              <w:rPr>
                <w:ins w:id="836" w:author="NSB" w:date="2020-10-22T14:35:00Z"/>
                <w:rFonts w:ascii="Arial" w:eastAsia="宋体" w:hAnsi="Arial" w:cs="Arial"/>
                <w:sz w:val="16"/>
                <w:szCs w:val="16"/>
                <w:lang w:val="en-US"/>
              </w:rPr>
            </w:pPr>
            <w:ins w:id="837" w:author="NSB" w:date="2020-10-22T14:35:00Z">
              <w:r w:rsidRPr="00115CAE">
                <w:rPr>
                  <w:rFonts w:ascii="Arial" w:eastAsia="宋体" w:hAnsi="Arial" w:cs="Arial"/>
                  <w:sz w:val="16"/>
                  <w:szCs w:val="16"/>
                  <w:lang w:val="en-US"/>
                </w:rPr>
                <w:t>-112.5</w:t>
              </w:r>
            </w:ins>
          </w:p>
        </w:tc>
      </w:tr>
      <w:tr w:rsidR="00784930" w:rsidRPr="00115CAE" w14:paraId="5A7B6698" w14:textId="77777777" w:rsidTr="00784930">
        <w:trPr>
          <w:jc w:val="center"/>
          <w:ins w:id="838" w:author="NSB" w:date="2020-10-22T14:35:00Z"/>
        </w:trPr>
        <w:tc>
          <w:tcPr>
            <w:tcW w:w="968" w:type="dxa"/>
            <w:tcBorders>
              <w:top w:val="nil"/>
              <w:left w:val="single" w:sz="4" w:space="0" w:color="auto"/>
              <w:bottom w:val="nil"/>
              <w:right w:val="single" w:sz="4" w:space="0" w:color="auto"/>
            </w:tcBorders>
            <w:hideMark/>
          </w:tcPr>
          <w:p w14:paraId="33743596" w14:textId="77777777" w:rsidR="00784930" w:rsidRPr="00115CAE" w:rsidRDefault="00784930" w:rsidP="00784930">
            <w:pPr>
              <w:rPr>
                <w:ins w:id="839"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0C388647" w14:textId="77777777" w:rsidR="00784930" w:rsidRPr="00115CAE" w:rsidRDefault="00784930" w:rsidP="00784930">
            <w:pPr>
              <w:spacing w:after="0" w:line="256" w:lineRule="auto"/>
              <w:rPr>
                <w:ins w:id="840"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F84008C" w14:textId="77777777" w:rsidR="00784930" w:rsidRPr="00115CAE" w:rsidRDefault="00784930" w:rsidP="00784930">
            <w:pPr>
              <w:keepNext/>
              <w:keepLines/>
              <w:spacing w:after="0" w:line="256" w:lineRule="auto"/>
              <w:rPr>
                <w:ins w:id="841" w:author="NSB" w:date="2020-10-22T14:35:00Z"/>
                <w:rFonts w:ascii="Arial" w:eastAsia="Calibri" w:hAnsi="Arial"/>
                <w:sz w:val="16"/>
                <w:szCs w:val="16"/>
                <w:lang w:val="sv-FI"/>
              </w:rPr>
            </w:pPr>
            <w:ins w:id="842" w:author="NSB" w:date="2020-10-22T14:35: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3615E1E3" w14:textId="77777777" w:rsidR="00784930" w:rsidRPr="00115CAE" w:rsidRDefault="00784930" w:rsidP="00784930">
            <w:pPr>
              <w:rPr>
                <w:ins w:id="843" w:author="NSB" w:date="2020-10-22T14:35: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00879204" w14:textId="77777777" w:rsidR="00784930" w:rsidRPr="00115CAE" w:rsidRDefault="00784930" w:rsidP="00784930">
            <w:pPr>
              <w:spacing w:after="0" w:line="256" w:lineRule="auto"/>
              <w:rPr>
                <w:ins w:id="844"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6BF9610B" w14:textId="77777777" w:rsidR="00784930" w:rsidRPr="00115CAE" w:rsidRDefault="00784930" w:rsidP="00784930">
            <w:pPr>
              <w:spacing w:after="0" w:line="256" w:lineRule="auto"/>
              <w:rPr>
                <w:ins w:id="845"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90CC8AC" w14:textId="77777777" w:rsidR="00784930" w:rsidRPr="00115CAE" w:rsidRDefault="00784930" w:rsidP="00784930">
            <w:pPr>
              <w:keepNext/>
              <w:keepLines/>
              <w:spacing w:after="0" w:line="256" w:lineRule="auto"/>
              <w:jc w:val="center"/>
              <w:rPr>
                <w:ins w:id="846" w:author="NSB" w:date="2020-10-22T14:35:00Z"/>
                <w:rFonts w:ascii="Arial" w:eastAsia="宋体" w:hAnsi="Arial" w:cs="Arial"/>
                <w:sz w:val="16"/>
                <w:szCs w:val="16"/>
                <w:lang w:val="en-US"/>
              </w:rPr>
            </w:pPr>
            <w:ins w:id="847" w:author="NSB" w:date="2020-10-22T14:35:00Z">
              <w:r w:rsidRPr="00115CAE">
                <w:rPr>
                  <w:rFonts w:ascii="Arial" w:eastAsia="宋体" w:hAnsi="Arial" w:cs="Arial"/>
                  <w:sz w:val="16"/>
                  <w:szCs w:val="16"/>
                  <w:lang w:val="en-US"/>
                </w:rPr>
                <w:t>-112</w:t>
              </w:r>
            </w:ins>
          </w:p>
        </w:tc>
      </w:tr>
      <w:tr w:rsidR="00784930" w:rsidRPr="00115CAE" w14:paraId="39510612" w14:textId="77777777" w:rsidTr="00784930">
        <w:trPr>
          <w:jc w:val="center"/>
          <w:ins w:id="848" w:author="NSB" w:date="2020-10-22T14:35:00Z"/>
        </w:trPr>
        <w:tc>
          <w:tcPr>
            <w:tcW w:w="968" w:type="dxa"/>
            <w:tcBorders>
              <w:top w:val="nil"/>
              <w:left w:val="single" w:sz="4" w:space="0" w:color="auto"/>
              <w:bottom w:val="nil"/>
              <w:right w:val="single" w:sz="4" w:space="0" w:color="auto"/>
            </w:tcBorders>
          </w:tcPr>
          <w:p w14:paraId="4B1BB594" w14:textId="77777777" w:rsidR="00784930" w:rsidRPr="00115CAE" w:rsidRDefault="00784930" w:rsidP="00784930">
            <w:pPr>
              <w:keepNext/>
              <w:keepLines/>
              <w:spacing w:after="0" w:line="256" w:lineRule="auto"/>
              <w:rPr>
                <w:ins w:id="849" w:author="NSB" w:date="2020-10-22T14:35:00Z"/>
                <w:rFonts w:ascii="Arial" w:eastAsia="宋体" w:hAnsi="Arial"/>
                <w:sz w:val="16"/>
                <w:szCs w:val="16"/>
                <w:vertAlign w:val="superscript"/>
                <w:lang w:val="en-US"/>
              </w:rPr>
            </w:pPr>
          </w:p>
        </w:tc>
        <w:tc>
          <w:tcPr>
            <w:tcW w:w="1133" w:type="dxa"/>
            <w:gridSpan w:val="3"/>
            <w:tcBorders>
              <w:top w:val="nil"/>
              <w:left w:val="single" w:sz="4" w:space="0" w:color="auto"/>
              <w:bottom w:val="nil"/>
              <w:right w:val="single" w:sz="4" w:space="0" w:color="auto"/>
            </w:tcBorders>
          </w:tcPr>
          <w:p w14:paraId="0111B8E0" w14:textId="77777777" w:rsidR="00784930" w:rsidRPr="00115CAE" w:rsidRDefault="00784930" w:rsidP="00784930">
            <w:pPr>
              <w:keepNext/>
              <w:keepLines/>
              <w:spacing w:after="0" w:line="256" w:lineRule="auto"/>
              <w:rPr>
                <w:ins w:id="850" w:author="NSB" w:date="2020-10-22T14:35:00Z"/>
                <w:rFonts w:ascii="Arial" w:eastAsia="Calibri"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FEE0F24" w14:textId="77777777" w:rsidR="00784930" w:rsidRPr="00115CAE" w:rsidRDefault="00784930" w:rsidP="00784930">
            <w:pPr>
              <w:keepNext/>
              <w:keepLines/>
              <w:spacing w:after="0" w:line="256" w:lineRule="auto"/>
              <w:rPr>
                <w:ins w:id="851" w:author="NSB" w:date="2020-10-22T14:35:00Z"/>
                <w:rFonts w:ascii="Arial" w:eastAsia="宋体" w:hAnsi="Arial"/>
                <w:sz w:val="16"/>
                <w:szCs w:val="16"/>
                <w:lang w:val="sv-SE"/>
              </w:rPr>
            </w:pPr>
            <w:ins w:id="852" w:author="NSB" w:date="2020-10-22T14:35: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0AC7A08A" w14:textId="77777777" w:rsidR="00784930" w:rsidRPr="00115CAE" w:rsidRDefault="00784930" w:rsidP="00784930">
            <w:pPr>
              <w:keepNext/>
              <w:keepLines/>
              <w:spacing w:after="0" w:line="256" w:lineRule="auto"/>
              <w:jc w:val="center"/>
              <w:rPr>
                <w:ins w:id="853" w:author="NSB" w:date="2020-10-22T14:35: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27667F8D" w14:textId="77777777" w:rsidR="00784930" w:rsidRPr="00115CAE" w:rsidRDefault="00784930" w:rsidP="00784930">
            <w:pPr>
              <w:keepNext/>
              <w:keepLines/>
              <w:spacing w:after="0" w:line="256" w:lineRule="auto"/>
              <w:jc w:val="center"/>
              <w:rPr>
                <w:ins w:id="854" w:author="NSB" w:date="2020-10-22T14:35: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223802E7" w14:textId="77777777" w:rsidR="00784930" w:rsidRPr="00115CAE" w:rsidRDefault="00784930" w:rsidP="00784930">
            <w:pPr>
              <w:keepNext/>
              <w:keepLines/>
              <w:spacing w:after="0" w:line="256" w:lineRule="auto"/>
              <w:jc w:val="center"/>
              <w:rPr>
                <w:ins w:id="855" w:author="NSB" w:date="2020-10-22T14:35: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9D41C5D" w14:textId="77777777" w:rsidR="00784930" w:rsidRPr="00115CAE" w:rsidRDefault="00784930" w:rsidP="00784930">
            <w:pPr>
              <w:keepNext/>
              <w:keepLines/>
              <w:spacing w:after="0" w:line="256" w:lineRule="auto"/>
              <w:jc w:val="center"/>
              <w:rPr>
                <w:ins w:id="856" w:author="NSB" w:date="2020-10-22T14:35:00Z"/>
                <w:rFonts w:ascii="Arial" w:eastAsia="宋体" w:hAnsi="Arial" w:cs="Arial"/>
                <w:sz w:val="16"/>
                <w:szCs w:val="16"/>
                <w:lang w:val="en-US"/>
              </w:rPr>
            </w:pPr>
            <w:ins w:id="857" w:author="NSB" w:date="2020-10-22T14:35:00Z">
              <w:r w:rsidRPr="00115CAE">
                <w:rPr>
                  <w:rFonts w:ascii="Arial" w:eastAsia="宋体" w:hAnsi="Arial" w:cs="Arial"/>
                  <w:sz w:val="16"/>
                  <w:szCs w:val="16"/>
                  <w:lang w:val="en-US"/>
                </w:rPr>
                <w:t>-111.5</w:t>
              </w:r>
            </w:ins>
          </w:p>
        </w:tc>
      </w:tr>
      <w:tr w:rsidR="00784930" w:rsidRPr="00115CAE" w14:paraId="144B4A36" w14:textId="77777777" w:rsidTr="00784930">
        <w:trPr>
          <w:jc w:val="center"/>
          <w:ins w:id="858" w:author="NSB" w:date="2020-10-22T14:35:00Z"/>
        </w:trPr>
        <w:tc>
          <w:tcPr>
            <w:tcW w:w="968" w:type="dxa"/>
            <w:tcBorders>
              <w:top w:val="nil"/>
              <w:left w:val="single" w:sz="4" w:space="0" w:color="auto"/>
              <w:bottom w:val="nil"/>
              <w:right w:val="single" w:sz="4" w:space="0" w:color="auto"/>
            </w:tcBorders>
            <w:hideMark/>
          </w:tcPr>
          <w:p w14:paraId="7462C072" w14:textId="77777777" w:rsidR="00784930" w:rsidRPr="00115CAE" w:rsidRDefault="00784930" w:rsidP="00784930">
            <w:pPr>
              <w:rPr>
                <w:ins w:id="859"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0B7DC270" w14:textId="77777777" w:rsidR="00784930" w:rsidRPr="00115CAE" w:rsidRDefault="00784930" w:rsidP="00784930">
            <w:pPr>
              <w:spacing w:after="0" w:line="256" w:lineRule="auto"/>
              <w:rPr>
                <w:ins w:id="860"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2990140" w14:textId="77777777" w:rsidR="00784930" w:rsidRPr="00115CAE" w:rsidRDefault="00784930" w:rsidP="00784930">
            <w:pPr>
              <w:keepNext/>
              <w:keepLines/>
              <w:spacing w:after="0" w:line="256" w:lineRule="auto"/>
              <w:rPr>
                <w:ins w:id="861" w:author="NSB" w:date="2020-10-22T14:35:00Z"/>
                <w:rFonts w:ascii="Arial" w:eastAsia="Calibri" w:hAnsi="Arial"/>
                <w:sz w:val="16"/>
                <w:szCs w:val="16"/>
                <w:lang w:val="en-US"/>
              </w:rPr>
            </w:pPr>
            <w:ins w:id="862" w:author="NSB" w:date="2020-10-22T14:35: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72D1E7C9" w14:textId="77777777" w:rsidR="00784930" w:rsidRPr="00115CAE" w:rsidRDefault="00784930" w:rsidP="00784930">
            <w:pPr>
              <w:rPr>
                <w:ins w:id="863"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79B60DD1" w14:textId="77777777" w:rsidR="00784930" w:rsidRPr="00115CAE" w:rsidRDefault="00784930" w:rsidP="00784930">
            <w:pPr>
              <w:spacing w:after="0" w:line="256" w:lineRule="auto"/>
              <w:rPr>
                <w:ins w:id="864"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583CF83F" w14:textId="77777777" w:rsidR="00784930" w:rsidRPr="00115CAE" w:rsidRDefault="00784930" w:rsidP="00784930">
            <w:pPr>
              <w:spacing w:after="0" w:line="256" w:lineRule="auto"/>
              <w:rPr>
                <w:ins w:id="865"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60C6353" w14:textId="77777777" w:rsidR="00784930" w:rsidRPr="00115CAE" w:rsidRDefault="00784930" w:rsidP="00784930">
            <w:pPr>
              <w:keepNext/>
              <w:keepLines/>
              <w:spacing w:after="0" w:line="256" w:lineRule="auto"/>
              <w:jc w:val="center"/>
              <w:rPr>
                <w:ins w:id="866" w:author="NSB" w:date="2020-10-22T14:35:00Z"/>
                <w:rFonts w:ascii="Arial" w:eastAsia="宋体" w:hAnsi="Arial" w:cs="Arial"/>
                <w:sz w:val="16"/>
                <w:szCs w:val="16"/>
                <w:lang w:val="en-US"/>
              </w:rPr>
            </w:pPr>
            <w:ins w:id="867" w:author="NSB" w:date="2020-10-22T14:35:00Z">
              <w:r w:rsidRPr="00115CAE">
                <w:rPr>
                  <w:rFonts w:ascii="Arial" w:eastAsia="宋体" w:hAnsi="Arial" w:cs="Arial"/>
                  <w:sz w:val="16"/>
                  <w:szCs w:val="16"/>
                  <w:lang w:val="en-US"/>
                </w:rPr>
                <w:t>-111</w:t>
              </w:r>
            </w:ins>
          </w:p>
        </w:tc>
      </w:tr>
      <w:tr w:rsidR="00784930" w:rsidRPr="00115CAE" w14:paraId="3F255D4D" w14:textId="77777777" w:rsidTr="00784930">
        <w:trPr>
          <w:jc w:val="center"/>
          <w:ins w:id="868" w:author="NSB" w:date="2020-10-22T14:35:00Z"/>
        </w:trPr>
        <w:tc>
          <w:tcPr>
            <w:tcW w:w="968" w:type="dxa"/>
            <w:tcBorders>
              <w:top w:val="nil"/>
              <w:left w:val="single" w:sz="4" w:space="0" w:color="auto"/>
              <w:bottom w:val="single" w:sz="4" w:space="0" w:color="auto"/>
              <w:right w:val="single" w:sz="4" w:space="0" w:color="auto"/>
            </w:tcBorders>
            <w:hideMark/>
          </w:tcPr>
          <w:p w14:paraId="276AB20A" w14:textId="77777777" w:rsidR="00784930" w:rsidRPr="00115CAE" w:rsidRDefault="00784930" w:rsidP="00784930">
            <w:pPr>
              <w:rPr>
                <w:ins w:id="869" w:author="NSB" w:date="2020-10-22T14:35: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433CFADB" w14:textId="77777777" w:rsidR="00784930" w:rsidRPr="00115CAE" w:rsidRDefault="00784930" w:rsidP="00784930">
            <w:pPr>
              <w:spacing w:after="0" w:line="256" w:lineRule="auto"/>
              <w:rPr>
                <w:ins w:id="870"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5707981" w14:textId="77777777" w:rsidR="00784930" w:rsidRPr="00115CAE" w:rsidRDefault="00784930" w:rsidP="00784930">
            <w:pPr>
              <w:keepNext/>
              <w:keepLines/>
              <w:spacing w:after="0" w:line="256" w:lineRule="auto"/>
              <w:rPr>
                <w:ins w:id="871" w:author="NSB" w:date="2020-10-22T14:35:00Z"/>
                <w:rFonts w:ascii="Arial" w:eastAsia="Calibri" w:hAnsi="Arial"/>
                <w:sz w:val="16"/>
                <w:szCs w:val="16"/>
                <w:lang w:val="en-US"/>
              </w:rPr>
            </w:pPr>
            <w:ins w:id="872" w:author="NSB" w:date="2020-10-22T14:35: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16F20A74" w14:textId="77777777" w:rsidR="00784930" w:rsidRPr="00115CAE" w:rsidRDefault="00784930" w:rsidP="00784930">
            <w:pPr>
              <w:rPr>
                <w:ins w:id="873" w:author="NSB" w:date="2020-10-22T14:35:00Z"/>
                <w:rFonts w:eastAsia="Calibri"/>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5E87CDA5" w14:textId="77777777" w:rsidR="00784930" w:rsidRPr="00115CAE" w:rsidRDefault="00784930" w:rsidP="00784930">
            <w:pPr>
              <w:spacing w:after="0" w:line="256" w:lineRule="auto"/>
              <w:rPr>
                <w:ins w:id="874" w:author="NSB" w:date="2020-10-22T14:35: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AE9140D" w14:textId="77777777" w:rsidR="00784930" w:rsidRPr="00115CAE" w:rsidRDefault="00784930" w:rsidP="00784930">
            <w:pPr>
              <w:spacing w:after="0" w:line="256" w:lineRule="auto"/>
              <w:rPr>
                <w:ins w:id="875"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AB2F9C8" w14:textId="77777777" w:rsidR="00784930" w:rsidRPr="00115CAE" w:rsidRDefault="00784930" w:rsidP="00784930">
            <w:pPr>
              <w:keepNext/>
              <w:keepLines/>
              <w:spacing w:after="0" w:line="256" w:lineRule="auto"/>
              <w:jc w:val="center"/>
              <w:rPr>
                <w:ins w:id="876" w:author="NSB" w:date="2020-10-22T14:35:00Z"/>
                <w:rFonts w:ascii="Arial" w:eastAsia="宋体" w:hAnsi="Arial" w:cs="Arial"/>
                <w:sz w:val="16"/>
                <w:szCs w:val="16"/>
                <w:lang w:val="en-US"/>
              </w:rPr>
            </w:pPr>
            <w:ins w:id="877" w:author="NSB" w:date="2020-10-22T14:35:00Z">
              <w:r w:rsidRPr="00115CAE">
                <w:rPr>
                  <w:rFonts w:ascii="Arial" w:eastAsia="宋体" w:hAnsi="Arial" w:cs="Arial"/>
                  <w:sz w:val="16"/>
                  <w:szCs w:val="16"/>
                  <w:lang w:val="en-US"/>
                </w:rPr>
                <w:t>-110.5</w:t>
              </w:r>
            </w:ins>
          </w:p>
        </w:tc>
      </w:tr>
      <w:tr w:rsidR="00784930" w:rsidRPr="00115CAE" w14:paraId="688A4CC1" w14:textId="77777777" w:rsidTr="00784930">
        <w:trPr>
          <w:jc w:val="center"/>
          <w:ins w:id="878" w:author="NSB" w:date="2020-10-22T14:35:00Z"/>
        </w:trPr>
        <w:tc>
          <w:tcPr>
            <w:tcW w:w="968" w:type="dxa"/>
            <w:tcBorders>
              <w:top w:val="single" w:sz="4" w:space="0" w:color="auto"/>
              <w:left w:val="single" w:sz="4" w:space="0" w:color="auto"/>
              <w:bottom w:val="nil"/>
              <w:right w:val="single" w:sz="4" w:space="0" w:color="auto"/>
            </w:tcBorders>
            <w:hideMark/>
          </w:tcPr>
          <w:p w14:paraId="17791F54" w14:textId="77777777" w:rsidR="00784930" w:rsidRPr="00115CAE" w:rsidRDefault="00784930" w:rsidP="00784930">
            <w:pPr>
              <w:keepNext/>
              <w:keepLines/>
              <w:spacing w:after="0" w:line="256" w:lineRule="auto"/>
              <w:rPr>
                <w:ins w:id="879" w:author="NSB" w:date="2020-10-22T14:35:00Z"/>
                <w:rFonts w:ascii="Arial" w:eastAsia="宋体" w:hAnsi="Arial"/>
                <w:sz w:val="16"/>
                <w:szCs w:val="16"/>
                <w:vertAlign w:val="superscript"/>
                <w:lang w:val="en-US"/>
              </w:rPr>
            </w:pPr>
            <w:ins w:id="880" w:author="NSB" w:date="2020-10-22T14:35:00Z">
              <w:r w:rsidRPr="00115CAE">
                <w:rPr>
                  <w:rFonts w:ascii="Arial" w:eastAsia="Calibri" w:hAnsi="Arial"/>
                  <w:noProof/>
                  <w:position w:val="-12"/>
                  <w:sz w:val="16"/>
                  <w:szCs w:val="16"/>
                  <w:lang w:val="en-US"/>
                </w:rPr>
                <w:object w:dxaOrig="410" w:dyaOrig="410" w14:anchorId="6167345A">
                  <v:shape id="_x0000_i1026" type="#_x0000_t75" style="width:20.5pt;height:20.5pt" o:ole="" fillcolor="window">
                    <v:imagedata r:id="rId18" o:title=""/>
                  </v:shape>
                  <o:OLEObject Type="Embed" ProgID="Equation.3" ShapeID="_x0000_i1026" DrawAspect="Content" ObjectID="_1665001187" r:id="rId20"/>
                </w:object>
              </w:r>
            </w:ins>
            <w:ins w:id="881" w:author="NSB" w:date="2020-10-22T14:35:00Z">
              <w:r w:rsidRPr="00115CAE">
                <w:rPr>
                  <w:rFonts w:ascii="Arial" w:eastAsia="宋体" w:hAnsi="Arial"/>
                  <w:sz w:val="16"/>
                  <w:szCs w:val="16"/>
                  <w:vertAlign w:val="superscript"/>
                  <w:lang w:val="en-US"/>
                </w:rPr>
                <w:t>Note2</w:t>
              </w:r>
            </w:ins>
          </w:p>
        </w:tc>
        <w:tc>
          <w:tcPr>
            <w:tcW w:w="2824" w:type="dxa"/>
            <w:gridSpan w:val="4"/>
            <w:tcBorders>
              <w:top w:val="single" w:sz="4" w:space="0" w:color="auto"/>
              <w:left w:val="single" w:sz="4" w:space="0" w:color="auto"/>
              <w:bottom w:val="single" w:sz="4" w:space="0" w:color="auto"/>
              <w:right w:val="single" w:sz="4" w:space="0" w:color="auto"/>
            </w:tcBorders>
            <w:hideMark/>
          </w:tcPr>
          <w:p w14:paraId="1CB39084" w14:textId="77777777" w:rsidR="00784930" w:rsidRPr="00115CAE" w:rsidRDefault="00784930" w:rsidP="00784930">
            <w:pPr>
              <w:keepNext/>
              <w:keepLines/>
              <w:spacing w:after="0" w:line="256" w:lineRule="auto"/>
              <w:rPr>
                <w:ins w:id="882" w:author="NSB" w:date="2020-10-22T14:35:00Z"/>
                <w:rFonts w:ascii="Arial" w:eastAsia="Calibri" w:hAnsi="Arial"/>
                <w:sz w:val="16"/>
                <w:szCs w:val="16"/>
                <w:lang w:val="en-US"/>
              </w:rPr>
            </w:pPr>
            <w:ins w:id="883" w:author="NSB" w:date="2020-10-22T14:35:00Z">
              <w:r w:rsidRPr="00115CAE">
                <w:rPr>
                  <w:rFonts w:ascii="Arial" w:eastAsia="宋体" w:hAnsi="Arial"/>
                  <w:sz w:val="16"/>
                  <w:szCs w:val="16"/>
                </w:rPr>
                <w:t xml:space="preserve">Config </w:t>
              </w:r>
              <w:r w:rsidRPr="00115CAE">
                <w:rPr>
                  <w:rFonts w:ascii="Arial" w:eastAsia="宋体" w:hAnsi="Arial"/>
                  <w:sz w:val="16"/>
                  <w:szCs w:val="16"/>
                  <w:lang w:val="en-US"/>
                </w:rPr>
                <w:t>1,2,4,5</w:t>
              </w:r>
            </w:ins>
          </w:p>
        </w:tc>
        <w:tc>
          <w:tcPr>
            <w:tcW w:w="1129" w:type="dxa"/>
            <w:tcBorders>
              <w:top w:val="single" w:sz="4" w:space="0" w:color="auto"/>
              <w:left w:val="single" w:sz="4" w:space="0" w:color="auto"/>
              <w:bottom w:val="nil"/>
              <w:right w:val="single" w:sz="4" w:space="0" w:color="auto"/>
            </w:tcBorders>
            <w:hideMark/>
          </w:tcPr>
          <w:p w14:paraId="2FBBD7DE" w14:textId="77777777" w:rsidR="00784930" w:rsidRPr="00115CAE" w:rsidRDefault="00784930" w:rsidP="00784930">
            <w:pPr>
              <w:keepNext/>
              <w:keepLines/>
              <w:spacing w:after="0" w:line="256" w:lineRule="auto"/>
              <w:jc w:val="center"/>
              <w:rPr>
                <w:ins w:id="884" w:author="NSB" w:date="2020-10-22T14:35:00Z"/>
                <w:rFonts w:ascii="Arial" w:eastAsia="宋体" w:hAnsi="Arial"/>
                <w:sz w:val="16"/>
                <w:szCs w:val="16"/>
                <w:lang w:val="en-US"/>
              </w:rPr>
            </w:pPr>
            <w:ins w:id="885" w:author="NSB" w:date="2020-10-22T14:35:00Z">
              <w:r w:rsidRPr="00115CAE">
                <w:rPr>
                  <w:rFonts w:ascii="Arial" w:eastAsia="宋体" w:hAnsi="Arial"/>
                  <w:sz w:val="16"/>
                  <w:szCs w:val="16"/>
                  <w:lang w:val="en-US"/>
                </w:rPr>
                <w:t>dBm/SCS</w:t>
              </w:r>
            </w:ins>
          </w:p>
        </w:tc>
        <w:tc>
          <w:tcPr>
            <w:tcW w:w="1703" w:type="dxa"/>
            <w:gridSpan w:val="6"/>
            <w:tcBorders>
              <w:top w:val="single" w:sz="4" w:space="0" w:color="auto"/>
              <w:left w:val="single" w:sz="4" w:space="0" w:color="auto"/>
              <w:bottom w:val="single" w:sz="4" w:space="0" w:color="auto"/>
              <w:right w:val="single" w:sz="4" w:space="0" w:color="auto"/>
            </w:tcBorders>
            <w:hideMark/>
          </w:tcPr>
          <w:p w14:paraId="5455372A" w14:textId="77777777" w:rsidR="00784930" w:rsidRPr="00115CAE" w:rsidRDefault="00784930" w:rsidP="00784930">
            <w:pPr>
              <w:keepNext/>
              <w:keepLines/>
              <w:spacing w:after="0" w:line="256" w:lineRule="auto"/>
              <w:jc w:val="center"/>
              <w:rPr>
                <w:ins w:id="886" w:author="NSB" w:date="2020-10-22T14:35:00Z"/>
                <w:rFonts w:ascii="Arial" w:eastAsia="宋体" w:hAnsi="Arial" w:cs="Arial"/>
                <w:sz w:val="16"/>
                <w:szCs w:val="16"/>
                <w:lang w:val="en-US"/>
              </w:rPr>
            </w:pPr>
            <w:ins w:id="887" w:author="NSB" w:date="2020-10-22T14:35:00Z">
              <w:r w:rsidRPr="00115CAE">
                <w:rPr>
                  <w:rFonts w:ascii="Arial" w:eastAsia="宋体" w:hAnsi="Arial" w:cs="Arial"/>
                  <w:sz w:val="16"/>
                  <w:szCs w:val="16"/>
                  <w:lang w:val="en-US"/>
                </w:rPr>
                <w:t>-106</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64322617" w14:textId="77777777" w:rsidR="00784930" w:rsidRPr="00115CAE" w:rsidRDefault="00784930" w:rsidP="00784930">
            <w:pPr>
              <w:keepNext/>
              <w:keepLines/>
              <w:spacing w:after="0" w:line="256" w:lineRule="auto"/>
              <w:jc w:val="center"/>
              <w:rPr>
                <w:ins w:id="888" w:author="NSB" w:date="2020-10-22T14:35:00Z"/>
                <w:rFonts w:ascii="Arial" w:eastAsia="宋体" w:hAnsi="Arial" w:cs="Arial"/>
                <w:sz w:val="16"/>
                <w:szCs w:val="16"/>
                <w:lang w:val="en-US"/>
              </w:rPr>
            </w:pPr>
            <w:ins w:id="889" w:author="NSB" w:date="2020-10-22T14:35:00Z">
              <w:r w:rsidRPr="00115CAE">
                <w:rPr>
                  <w:rFonts w:ascii="Arial" w:eastAsia="宋体" w:hAnsi="Arial" w:cs="Arial"/>
                  <w:sz w:val="16"/>
                  <w:szCs w:val="16"/>
                  <w:lang w:val="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72EC2668" w14:textId="77777777" w:rsidR="00784930" w:rsidRPr="00115CAE" w:rsidRDefault="00784930" w:rsidP="00784930">
            <w:pPr>
              <w:keepNext/>
              <w:keepLines/>
              <w:spacing w:after="0" w:line="256" w:lineRule="auto"/>
              <w:jc w:val="center"/>
              <w:rPr>
                <w:ins w:id="890" w:author="NSB" w:date="2020-10-22T14:35:00Z"/>
                <w:rFonts w:ascii="Arial" w:eastAsia="宋体" w:hAnsi="Arial" w:cs="Arial"/>
                <w:sz w:val="16"/>
                <w:szCs w:val="16"/>
                <w:lang w:val="en-US"/>
              </w:rPr>
            </w:pPr>
            <w:ins w:id="891" w:author="NSB" w:date="2020-10-22T14:35:00Z">
              <w:r w:rsidRPr="00115CAE">
                <w:rPr>
                  <w:rFonts w:ascii="Arial" w:eastAsia="宋体" w:hAnsi="Arial" w:cs="Arial"/>
                  <w:sz w:val="16"/>
                  <w:szCs w:val="16"/>
                  <w:lang w:val="en-US"/>
                </w:rPr>
                <w:t xml:space="preserve">Same as </w:t>
              </w:r>
              <w:proofErr w:type="spellStart"/>
              <w:r w:rsidRPr="00115CAE">
                <w:rPr>
                  <w:rFonts w:ascii="Arial" w:eastAsia="宋体" w:hAnsi="Arial" w:cs="Arial"/>
                  <w:sz w:val="16"/>
                  <w:szCs w:val="16"/>
                  <w:lang w:val="en-US"/>
                </w:rPr>
                <w:t>Noc</w:t>
              </w:r>
              <w:proofErr w:type="spellEnd"/>
              <w:r w:rsidRPr="00115CAE">
                <w:rPr>
                  <w:rFonts w:ascii="Arial" w:eastAsia="宋体" w:hAnsi="Arial" w:cs="Arial"/>
                  <w:sz w:val="16"/>
                  <w:szCs w:val="16"/>
                  <w:lang w:val="en-US"/>
                </w:rPr>
                <w:t>/15kHz</w:t>
              </w:r>
            </w:ins>
          </w:p>
        </w:tc>
      </w:tr>
      <w:tr w:rsidR="00784930" w:rsidRPr="00115CAE" w14:paraId="029DAD82" w14:textId="77777777" w:rsidTr="00784930">
        <w:trPr>
          <w:jc w:val="center"/>
          <w:ins w:id="892" w:author="NSB" w:date="2020-10-22T14:35:00Z"/>
        </w:trPr>
        <w:tc>
          <w:tcPr>
            <w:tcW w:w="968" w:type="dxa"/>
            <w:tcBorders>
              <w:top w:val="nil"/>
              <w:left w:val="single" w:sz="4" w:space="0" w:color="auto"/>
              <w:bottom w:val="nil"/>
              <w:right w:val="single" w:sz="4" w:space="0" w:color="auto"/>
            </w:tcBorders>
            <w:hideMark/>
          </w:tcPr>
          <w:p w14:paraId="1CAF7463" w14:textId="77777777" w:rsidR="00784930" w:rsidRPr="00115CAE" w:rsidRDefault="00784930" w:rsidP="00784930">
            <w:pPr>
              <w:rPr>
                <w:ins w:id="893" w:author="NSB" w:date="2020-10-22T14:35:00Z"/>
                <w:rFonts w:eastAsia="宋体" w:cs="Arial"/>
                <w:sz w:val="16"/>
                <w:szCs w:val="16"/>
                <w:lang w:val="en-US"/>
              </w:rPr>
            </w:pPr>
          </w:p>
        </w:tc>
        <w:tc>
          <w:tcPr>
            <w:tcW w:w="1013" w:type="dxa"/>
            <w:gridSpan w:val="2"/>
            <w:tcBorders>
              <w:top w:val="single" w:sz="4" w:space="0" w:color="auto"/>
              <w:left w:val="single" w:sz="4" w:space="0" w:color="auto"/>
              <w:bottom w:val="nil"/>
              <w:right w:val="single" w:sz="4" w:space="0" w:color="auto"/>
            </w:tcBorders>
            <w:hideMark/>
          </w:tcPr>
          <w:p w14:paraId="1210BF80" w14:textId="77777777" w:rsidR="00784930" w:rsidRPr="00115CAE" w:rsidRDefault="00784930" w:rsidP="00784930">
            <w:pPr>
              <w:keepNext/>
              <w:keepLines/>
              <w:spacing w:after="0" w:line="256" w:lineRule="auto"/>
              <w:rPr>
                <w:ins w:id="894" w:author="NSB" w:date="2020-10-22T14:35:00Z"/>
                <w:rFonts w:ascii="Arial" w:eastAsia="Calibri" w:hAnsi="Arial"/>
                <w:sz w:val="16"/>
                <w:szCs w:val="16"/>
                <w:lang w:val="en-US"/>
              </w:rPr>
            </w:pPr>
            <w:ins w:id="895" w:author="NSB" w:date="2020-10-22T14:35:00Z">
              <w:r w:rsidRPr="00115CAE">
                <w:rPr>
                  <w:rFonts w:ascii="Arial" w:eastAsia="宋体" w:hAnsi="Arial"/>
                  <w:sz w:val="16"/>
                  <w:szCs w:val="16"/>
                </w:rPr>
                <w:t xml:space="preserve">Config </w:t>
              </w:r>
              <w:r w:rsidRPr="00115CAE">
                <w:rPr>
                  <w:rFonts w:ascii="Arial" w:eastAsia="宋体" w:hAnsi="Arial"/>
                  <w:sz w:val="16"/>
                  <w:szCs w:val="16"/>
                  <w:lang w:val="en-US"/>
                </w:rPr>
                <w:t>3,6</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278F5A8F" w14:textId="77777777" w:rsidR="00784930" w:rsidRPr="00115CAE" w:rsidRDefault="00784930" w:rsidP="00784930">
            <w:pPr>
              <w:keepNext/>
              <w:keepLines/>
              <w:spacing w:after="0" w:line="256" w:lineRule="auto"/>
              <w:rPr>
                <w:ins w:id="896" w:author="NSB" w:date="2020-10-22T14:35:00Z"/>
                <w:rFonts w:ascii="Arial" w:eastAsia="Calibri" w:hAnsi="Arial"/>
                <w:sz w:val="16"/>
                <w:szCs w:val="16"/>
                <w:lang w:val="en-US"/>
              </w:rPr>
            </w:pPr>
            <w:ins w:id="897" w:author="NSB" w:date="2020-10-22T14:35: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nil"/>
              <w:left w:val="single" w:sz="4" w:space="0" w:color="auto"/>
              <w:bottom w:val="nil"/>
              <w:right w:val="single" w:sz="4" w:space="0" w:color="auto"/>
            </w:tcBorders>
            <w:hideMark/>
          </w:tcPr>
          <w:p w14:paraId="4191D73F" w14:textId="77777777" w:rsidR="00784930" w:rsidRPr="00115CAE" w:rsidRDefault="00784930" w:rsidP="00784930">
            <w:pPr>
              <w:rPr>
                <w:ins w:id="898" w:author="NSB" w:date="2020-10-22T14:35:00Z"/>
                <w:rFonts w:eastAsia="Calibri"/>
                <w:sz w:val="16"/>
                <w:szCs w:val="16"/>
                <w:lang w:val="en-US"/>
              </w:rPr>
            </w:pPr>
          </w:p>
        </w:tc>
        <w:tc>
          <w:tcPr>
            <w:tcW w:w="1703" w:type="dxa"/>
            <w:gridSpan w:val="6"/>
            <w:tcBorders>
              <w:top w:val="single" w:sz="4" w:space="0" w:color="auto"/>
              <w:left w:val="single" w:sz="4" w:space="0" w:color="auto"/>
              <w:bottom w:val="nil"/>
              <w:right w:val="single" w:sz="4" w:space="0" w:color="auto"/>
            </w:tcBorders>
            <w:hideMark/>
          </w:tcPr>
          <w:p w14:paraId="12FB67AD" w14:textId="77777777" w:rsidR="00784930" w:rsidRPr="00115CAE" w:rsidRDefault="00784930" w:rsidP="00784930">
            <w:pPr>
              <w:keepNext/>
              <w:keepLines/>
              <w:spacing w:after="0" w:line="256" w:lineRule="auto"/>
              <w:jc w:val="center"/>
              <w:rPr>
                <w:ins w:id="899" w:author="NSB" w:date="2020-10-22T14:35:00Z"/>
                <w:rFonts w:ascii="Arial" w:eastAsia="宋体" w:hAnsi="Arial" w:cs="Arial"/>
                <w:sz w:val="16"/>
                <w:szCs w:val="16"/>
                <w:lang w:val="en-US"/>
              </w:rPr>
            </w:pPr>
            <w:ins w:id="900" w:author="NSB" w:date="2020-10-22T14:35:00Z">
              <w:r w:rsidRPr="00115CAE">
                <w:rPr>
                  <w:rFonts w:ascii="Arial" w:eastAsia="宋体" w:hAnsi="Arial" w:cs="Arial"/>
                  <w:sz w:val="16"/>
                  <w:szCs w:val="16"/>
                  <w:lang w:val="en-US"/>
                </w:rPr>
                <w:t xml:space="preserve">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1530" w:type="dxa"/>
            <w:gridSpan w:val="3"/>
            <w:tcBorders>
              <w:top w:val="single" w:sz="4" w:space="0" w:color="auto"/>
              <w:left w:val="single" w:sz="4" w:space="0" w:color="auto"/>
              <w:bottom w:val="nil"/>
              <w:right w:val="single" w:sz="4" w:space="0" w:color="auto"/>
            </w:tcBorders>
            <w:hideMark/>
          </w:tcPr>
          <w:p w14:paraId="51C51EE1" w14:textId="77777777" w:rsidR="00784930" w:rsidRPr="00115CAE" w:rsidRDefault="00784930" w:rsidP="00784930">
            <w:pPr>
              <w:keepNext/>
              <w:keepLines/>
              <w:spacing w:after="0" w:line="256" w:lineRule="auto"/>
              <w:jc w:val="center"/>
              <w:rPr>
                <w:ins w:id="901" w:author="NSB" w:date="2020-10-22T14:35:00Z"/>
                <w:rFonts w:ascii="Arial" w:eastAsia="宋体" w:hAnsi="Arial" w:cs="Arial"/>
                <w:sz w:val="16"/>
                <w:szCs w:val="16"/>
                <w:lang w:val="en-US"/>
              </w:rPr>
            </w:pPr>
            <w:ins w:id="902" w:author="NSB" w:date="2020-10-22T14:35:00Z">
              <w:r w:rsidRPr="00115CAE">
                <w:rPr>
                  <w:rFonts w:ascii="Arial" w:eastAsia="宋体" w:hAnsi="Arial" w:cs="Arial"/>
                  <w:sz w:val="16"/>
                  <w:szCs w:val="16"/>
                  <w:lang w:val="en-US"/>
                </w:rPr>
                <w:t>-91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123E7F13" w14:textId="77777777" w:rsidR="00784930" w:rsidRPr="00115CAE" w:rsidRDefault="00784930" w:rsidP="00784930">
            <w:pPr>
              <w:keepNext/>
              <w:keepLines/>
              <w:spacing w:after="0" w:line="256" w:lineRule="auto"/>
              <w:jc w:val="center"/>
              <w:rPr>
                <w:ins w:id="903" w:author="NSB" w:date="2020-10-22T14:35:00Z"/>
                <w:rFonts w:ascii="Arial" w:eastAsia="宋体" w:hAnsi="Arial" w:cs="Arial"/>
                <w:sz w:val="16"/>
                <w:szCs w:val="16"/>
                <w:lang w:val="en-US"/>
              </w:rPr>
            </w:pPr>
            <w:ins w:id="904" w:author="NSB" w:date="2020-10-22T14:35:00Z">
              <w:r w:rsidRPr="00115CAE">
                <w:rPr>
                  <w:rFonts w:ascii="Arial" w:eastAsia="宋体" w:hAnsi="Arial"/>
                  <w:sz w:val="16"/>
                  <w:szCs w:val="16"/>
                </w:rPr>
                <w:t>-111</w:t>
              </w:r>
            </w:ins>
          </w:p>
        </w:tc>
      </w:tr>
      <w:tr w:rsidR="00784930" w:rsidRPr="00115CAE" w14:paraId="10DEF6AB" w14:textId="77777777" w:rsidTr="00784930">
        <w:trPr>
          <w:jc w:val="center"/>
          <w:ins w:id="905" w:author="NSB" w:date="2020-10-22T14:35:00Z"/>
        </w:trPr>
        <w:tc>
          <w:tcPr>
            <w:tcW w:w="968" w:type="dxa"/>
            <w:tcBorders>
              <w:top w:val="nil"/>
              <w:left w:val="single" w:sz="4" w:space="0" w:color="auto"/>
              <w:bottom w:val="nil"/>
              <w:right w:val="single" w:sz="4" w:space="0" w:color="auto"/>
            </w:tcBorders>
            <w:hideMark/>
          </w:tcPr>
          <w:p w14:paraId="76161124" w14:textId="77777777" w:rsidR="00784930" w:rsidRPr="00115CAE" w:rsidRDefault="00784930" w:rsidP="00784930">
            <w:pPr>
              <w:rPr>
                <w:ins w:id="906" w:author="NSB" w:date="2020-10-22T14:35:00Z"/>
                <w:rFonts w:eastAsia="宋体" w:cs="Arial"/>
                <w:sz w:val="16"/>
                <w:szCs w:val="16"/>
                <w:lang w:val="en-US"/>
              </w:rPr>
            </w:pPr>
          </w:p>
        </w:tc>
        <w:tc>
          <w:tcPr>
            <w:tcW w:w="1013" w:type="dxa"/>
            <w:gridSpan w:val="2"/>
            <w:tcBorders>
              <w:top w:val="nil"/>
              <w:left w:val="single" w:sz="4" w:space="0" w:color="auto"/>
              <w:bottom w:val="nil"/>
              <w:right w:val="single" w:sz="4" w:space="0" w:color="auto"/>
            </w:tcBorders>
            <w:hideMark/>
          </w:tcPr>
          <w:p w14:paraId="479C85C5" w14:textId="77777777" w:rsidR="00784930" w:rsidRPr="00115CAE" w:rsidRDefault="00784930" w:rsidP="00784930">
            <w:pPr>
              <w:spacing w:after="0" w:line="256" w:lineRule="auto"/>
              <w:rPr>
                <w:ins w:id="907" w:author="NSB" w:date="2020-10-22T14:35: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AC4B281" w14:textId="77777777" w:rsidR="00784930" w:rsidRPr="00115CAE" w:rsidRDefault="00784930" w:rsidP="00784930">
            <w:pPr>
              <w:keepNext/>
              <w:keepLines/>
              <w:spacing w:after="0" w:line="256" w:lineRule="auto"/>
              <w:rPr>
                <w:ins w:id="908" w:author="NSB" w:date="2020-10-22T14:35:00Z"/>
                <w:rFonts w:ascii="Arial" w:eastAsia="Calibri" w:hAnsi="Arial"/>
                <w:sz w:val="16"/>
                <w:szCs w:val="16"/>
                <w:lang w:val="en-US"/>
              </w:rPr>
            </w:pPr>
            <w:ins w:id="909" w:author="NSB" w:date="2020-10-22T14:35: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4700D3D5" w14:textId="77777777" w:rsidR="00784930" w:rsidRPr="00115CAE" w:rsidRDefault="00784930" w:rsidP="00784930">
            <w:pPr>
              <w:rPr>
                <w:ins w:id="910"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05CB6B79" w14:textId="77777777" w:rsidR="00784930" w:rsidRPr="00115CAE" w:rsidRDefault="00784930" w:rsidP="00784930">
            <w:pPr>
              <w:spacing w:after="0" w:line="256" w:lineRule="auto"/>
              <w:rPr>
                <w:ins w:id="91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67E6B34F" w14:textId="77777777" w:rsidR="00784930" w:rsidRPr="00115CAE" w:rsidRDefault="00784930" w:rsidP="00784930">
            <w:pPr>
              <w:spacing w:after="0" w:line="256" w:lineRule="auto"/>
              <w:rPr>
                <w:ins w:id="91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879B9F0" w14:textId="77777777" w:rsidR="00784930" w:rsidRPr="00115CAE" w:rsidRDefault="00784930" w:rsidP="00784930">
            <w:pPr>
              <w:keepNext/>
              <w:keepLines/>
              <w:spacing w:after="0" w:line="256" w:lineRule="auto"/>
              <w:jc w:val="center"/>
              <w:rPr>
                <w:ins w:id="913" w:author="NSB" w:date="2020-10-22T14:35:00Z"/>
                <w:rFonts w:ascii="Arial" w:eastAsia="宋体" w:hAnsi="Arial" w:cs="Arial"/>
                <w:sz w:val="16"/>
                <w:szCs w:val="16"/>
                <w:lang w:val="en-US"/>
              </w:rPr>
            </w:pPr>
            <w:ins w:id="914" w:author="NSB" w:date="2020-10-22T14:35:00Z">
              <w:r w:rsidRPr="00115CAE">
                <w:rPr>
                  <w:rFonts w:ascii="Arial" w:eastAsia="宋体" w:hAnsi="Arial"/>
                  <w:sz w:val="16"/>
                  <w:szCs w:val="16"/>
                </w:rPr>
                <w:t>-110.5</w:t>
              </w:r>
            </w:ins>
          </w:p>
        </w:tc>
      </w:tr>
      <w:tr w:rsidR="00784930" w:rsidRPr="00115CAE" w14:paraId="266E7246" w14:textId="77777777" w:rsidTr="00784930">
        <w:trPr>
          <w:jc w:val="center"/>
          <w:ins w:id="915" w:author="NSB" w:date="2020-10-22T14:35:00Z"/>
        </w:trPr>
        <w:tc>
          <w:tcPr>
            <w:tcW w:w="968" w:type="dxa"/>
            <w:tcBorders>
              <w:top w:val="nil"/>
              <w:left w:val="single" w:sz="4" w:space="0" w:color="auto"/>
              <w:bottom w:val="nil"/>
              <w:right w:val="single" w:sz="4" w:space="0" w:color="auto"/>
            </w:tcBorders>
            <w:hideMark/>
          </w:tcPr>
          <w:p w14:paraId="54A9C6BA" w14:textId="77777777" w:rsidR="00784930" w:rsidRPr="00115CAE" w:rsidRDefault="00784930" w:rsidP="00784930">
            <w:pPr>
              <w:rPr>
                <w:ins w:id="916" w:author="NSB" w:date="2020-10-22T14:35:00Z"/>
                <w:rFonts w:eastAsia="宋体" w:cs="Arial"/>
                <w:sz w:val="16"/>
                <w:szCs w:val="16"/>
                <w:lang w:val="en-US"/>
              </w:rPr>
            </w:pPr>
          </w:p>
        </w:tc>
        <w:tc>
          <w:tcPr>
            <w:tcW w:w="1013" w:type="dxa"/>
            <w:gridSpan w:val="2"/>
            <w:tcBorders>
              <w:top w:val="nil"/>
              <w:left w:val="single" w:sz="4" w:space="0" w:color="auto"/>
              <w:bottom w:val="nil"/>
              <w:right w:val="single" w:sz="4" w:space="0" w:color="auto"/>
            </w:tcBorders>
            <w:hideMark/>
          </w:tcPr>
          <w:p w14:paraId="1039A7CA" w14:textId="77777777" w:rsidR="00784930" w:rsidRPr="00115CAE" w:rsidRDefault="00784930" w:rsidP="00784930">
            <w:pPr>
              <w:spacing w:after="0" w:line="256" w:lineRule="auto"/>
              <w:rPr>
                <w:ins w:id="917" w:author="NSB" w:date="2020-10-22T14:35: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EE6982C" w14:textId="77777777" w:rsidR="00784930" w:rsidRPr="00115CAE" w:rsidRDefault="00784930" w:rsidP="00784930">
            <w:pPr>
              <w:keepNext/>
              <w:keepLines/>
              <w:spacing w:after="0" w:line="256" w:lineRule="auto"/>
              <w:rPr>
                <w:ins w:id="918" w:author="NSB" w:date="2020-10-22T14:35:00Z"/>
                <w:rFonts w:ascii="Arial" w:eastAsia="Calibri" w:hAnsi="Arial"/>
                <w:sz w:val="16"/>
                <w:szCs w:val="16"/>
                <w:lang w:val="en-US"/>
              </w:rPr>
            </w:pPr>
            <w:ins w:id="919" w:author="NSB" w:date="2020-10-22T14:35: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3F6894C5" w14:textId="77777777" w:rsidR="00784930" w:rsidRPr="00115CAE" w:rsidRDefault="00784930" w:rsidP="00784930">
            <w:pPr>
              <w:rPr>
                <w:ins w:id="920"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2A2019AB" w14:textId="77777777" w:rsidR="00784930" w:rsidRPr="00115CAE" w:rsidRDefault="00784930" w:rsidP="00784930">
            <w:pPr>
              <w:spacing w:after="0" w:line="256" w:lineRule="auto"/>
              <w:rPr>
                <w:ins w:id="92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2C856F44" w14:textId="77777777" w:rsidR="00784930" w:rsidRPr="00115CAE" w:rsidRDefault="00784930" w:rsidP="00784930">
            <w:pPr>
              <w:spacing w:after="0" w:line="256" w:lineRule="auto"/>
              <w:rPr>
                <w:ins w:id="92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0A5BBF" w14:textId="77777777" w:rsidR="00784930" w:rsidRPr="00115CAE" w:rsidRDefault="00784930" w:rsidP="00784930">
            <w:pPr>
              <w:keepNext/>
              <w:keepLines/>
              <w:spacing w:after="0" w:line="256" w:lineRule="auto"/>
              <w:jc w:val="center"/>
              <w:rPr>
                <w:ins w:id="923" w:author="NSB" w:date="2020-10-22T14:35:00Z"/>
                <w:rFonts w:ascii="Arial" w:eastAsia="宋体" w:hAnsi="Arial" w:cs="Arial"/>
                <w:sz w:val="16"/>
                <w:szCs w:val="16"/>
                <w:lang w:val="en-US"/>
              </w:rPr>
            </w:pPr>
            <w:ins w:id="924" w:author="NSB" w:date="2020-10-22T14:35:00Z">
              <w:r w:rsidRPr="00115CAE">
                <w:rPr>
                  <w:rFonts w:ascii="Arial" w:eastAsia="宋体" w:hAnsi="Arial"/>
                  <w:sz w:val="16"/>
                  <w:szCs w:val="16"/>
                </w:rPr>
                <w:t>-110</w:t>
              </w:r>
            </w:ins>
          </w:p>
        </w:tc>
      </w:tr>
      <w:tr w:rsidR="00784930" w:rsidRPr="00115CAE" w14:paraId="4A9CC807" w14:textId="77777777" w:rsidTr="00784930">
        <w:trPr>
          <w:jc w:val="center"/>
          <w:ins w:id="925" w:author="NSB" w:date="2020-10-22T14:35:00Z"/>
        </w:trPr>
        <w:tc>
          <w:tcPr>
            <w:tcW w:w="968" w:type="dxa"/>
            <w:tcBorders>
              <w:top w:val="nil"/>
              <w:left w:val="single" w:sz="4" w:space="0" w:color="auto"/>
              <w:bottom w:val="nil"/>
              <w:right w:val="single" w:sz="4" w:space="0" w:color="auto"/>
            </w:tcBorders>
            <w:hideMark/>
          </w:tcPr>
          <w:p w14:paraId="7622B0A2" w14:textId="77777777" w:rsidR="00784930" w:rsidRPr="00115CAE" w:rsidRDefault="00784930" w:rsidP="00784930">
            <w:pPr>
              <w:rPr>
                <w:ins w:id="926" w:author="NSB" w:date="2020-10-22T14:35:00Z"/>
                <w:rFonts w:eastAsia="宋体" w:cs="Arial"/>
                <w:sz w:val="16"/>
                <w:szCs w:val="16"/>
                <w:lang w:val="en-US"/>
              </w:rPr>
            </w:pPr>
          </w:p>
        </w:tc>
        <w:tc>
          <w:tcPr>
            <w:tcW w:w="1013" w:type="dxa"/>
            <w:gridSpan w:val="2"/>
            <w:tcBorders>
              <w:top w:val="nil"/>
              <w:left w:val="single" w:sz="4" w:space="0" w:color="auto"/>
              <w:bottom w:val="nil"/>
              <w:right w:val="single" w:sz="4" w:space="0" w:color="auto"/>
            </w:tcBorders>
            <w:hideMark/>
          </w:tcPr>
          <w:p w14:paraId="2BDF2273" w14:textId="77777777" w:rsidR="00784930" w:rsidRPr="00115CAE" w:rsidRDefault="00784930" w:rsidP="00784930">
            <w:pPr>
              <w:spacing w:after="0" w:line="256" w:lineRule="auto"/>
              <w:rPr>
                <w:ins w:id="927" w:author="NSB" w:date="2020-10-22T14:35: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A396953" w14:textId="77777777" w:rsidR="00784930" w:rsidRPr="00115CAE" w:rsidRDefault="00784930" w:rsidP="00784930">
            <w:pPr>
              <w:keepNext/>
              <w:keepLines/>
              <w:spacing w:after="0" w:line="256" w:lineRule="auto"/>
              <w:rPr>
                <w:ins w:id="928" w:author="NSB" w:date="2020-10-22T14:35:00Z"/>
                <w:rFonts w:ascii="Arial" w:eastAsia="Calibri" w:hAnsi="Arial"/>
                <w:sz w:val="16"/>
                <w:szCs w:val="16"/>
                <w:lang w:val="sv-FI"/>
              </w:rPr>
            </w:pPr>
            <w:ins w:id="929" w:author="NSB" w:date="2020-10-22T14:35: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778A5CEE" w14:textId="77777777" w:rsidR="00784930" w:rsidRPr="00115CAE" w:rsidRDefault="00784930" w:rsidP="00784930">
            <w:pPr>
              <w:rPr>
                <w:ins w:id="930" w:author="NSB" w:date="2020-10-22T14:35: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121C171E" w14:textId="77777777" w:rsidR="00784930" w:rsidRPr="00115CAE" w:rsidRDefault="00784930" w:rsidP="00784930">
            <w:pPr>
              <w:spacing w:after="0" w:line="256" w:lineRule="auto"/>
              <w:rPr>
                <w:ins w:id="93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5AAF88BA" w14:textId="77777777" w:rsidR="00784930" w:rsidRPr="00115CAE" w:rsidRDefault="00784930" w:rsidP="00784930">
            <w:pPr>
              <w:spacing w:after="0" w:line="256" w:lineRule="auto"/>
              <w:rPr>
                <w:ins w:id="93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B1D3591" w14:textId="77777777" w:rsidR="00784930" w:rsidRPr="00115CAE" w:rsidRDefault="00784930" w:rsidP="00784930">
            <w:pPr>
              <w:keepNext/>
              <w:keepLines/>
              <w:spacing w:after="0" w:line="256" w:lineRule="auto"/>
              <w:jc w:val="center"/>
              <w:rPr>
                <w:ins w:id="933" w:author="NSB" w:date="2020-10-22T14:35:00Z"/>
                <w:rFonts w:ascii="Arial" w:eastAsia="宋体" w:hAnsi="Arial" w:cs="Arial"/>
                <w:sz w:val="16"/>
                <w:szCs w:val="16"/>
                <w:lang w:val="en-US"/>
              </w:rPr>
            </w:pPr>
            <w:ins w:id="934" w:author="NSB" w:date="2020-10-22T14:35:00Z">
              <w:r w:rsidRPr="00115CAE">
                <w:rPr>
                  <w:rFonts w:ascii="Arial" w:eastAsia="宋体" w:hAnsi="Arial"/>
                  <w:sz w:val="16"/>
                  <w:szCs w:val="16"/>
                </w:rPr>
                <w:t>-109.5</w:t>
              </w:r>
            </w:ins>
          </w:p>
        </w:tc>
      </w:tr>
      <w:tr w:rsidR="00784930" w:rsidRPr="00115CAE" w14:paraId="0CCD1BD1" w14:textId="77777777" w:rsidTr="00784930">
        <w:trPr>
          <w:jc w:val="center"/>
          <w:ins w:id="935" w:author="NSB" w:date="2020-10-22T14:35:00Z"/>
        </w:trPr>
        <w:tc>
          <w:tcPr>
            <w:tcW w:w="968" w:type="dxa"/>
            <w:tcBorders>
              <w:top w:val="nil"/>
              <w:left w:val="single" w:sz="4" w:space="0" w:color="auto"/>
              <w:bottom w:val="nil"/>
              <w:right w:val="single" w:sz="4" w:space="0" w:color="auto"/>
            </w:tcBorders>
            <w:hideMark/>
          </w:tcPr>
          <w:p w14:paraId="7BB291E6" w14:textId="77777777" w:rsidR="00784930" w:rsidRPr="00115CAE" w:rsidRDefault="00784930" w:rsidP="00784930">
            <w:pPr>
              <w:rPr>
                <w:ins w:id="936" w:author="NSB" w:date="2020-10-22T14:35:00Z"/>
                <w:rFonts w:eastAsia="宋体" w:cs="Arial"/>
                <w:sz w:val="16"/>
                <w:szCs w:val="16"/>
                <w:lang w:val="en-US"/>
              </w:rPr>
            </w:pPr>
          </w:p>
        </w:tc>
        <w:tc>
          <w:tcPr>
            <w:tcW w:w="1013" w:type="dxa"/>
            <w:gridSpan w:val="2"/>
            <w:tcBorders>
              <w:top w:val="nil"/>
              <w:left w:val="single" w:sz="4" w:space="0" w:color="auto"/>
              <w:bottom w:val="nil"/>
              <w:right w:val="single" w:sz="4" w:space="0" w:color="auto"/>
            </w:tcBorders>
            <w:hideMark/>
          </w:tcPr>
          <w:p w14:paraId="0C943133" w14:textId="77777777" w:rsidR="00784930" w:rsidRPr="00115CAE" w:rsidRDefault="00784930" w:rsidP="00784930">
            <w:pPr>
              <w:spacing w:after="0" w:line="256" w:lineRule="auto"/>
              <w:rPr>
                <w:ins w:id="937" w:author="NSB" w:date="2020-10-22T14:35: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C3022C2" w14:textId="77777777" w:rsidR="00784930" w:rsidRPr="00115CAE" w:rsidRDefault="00784930" w:rsidP="00784930">
            <w:pPr>
              <w:keepNext/>
              <w:keepLines/>
              <w:spacing w:after="0" w:line="256" w:lineRule="auto"/>
              <w:rPr>
                <w:ins w:id="938" w:author="NSB" w:date="2020-10-22T14:35:00Z"/>
                <w:rFonts w:ascii="Arial" w:eastAsia="Calibri" w:hAnsi="Arial"/>
                <w:sz w:val="16"/>
                <w:szCs w:val="16"/>
                <w:lang w:val="sv-FI"/>
              </w:rPr>
            </w:pPr>
            <w:ins w:id="939" w:author="NSB" w:date="2020-10-22T14:35: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4DB22CEA" w14:textId="77777777" w:rsidR="00784930" w:rsidRPr="00115CAE" w:rsidRDefault="00784930" w:rsidP="00784930">
            <w:pPr>
              <w:rPr>
                <w:ins w:id="940" w:author="NSB" w:date="2020-10-22T14:35:00Z"/>
                <w:rFonts w:eastAsia="Calibri"/>
                <w:sz w:val="16"/>
                <w:szCs w:val="16"/>
                <w:lang w:val="sv-FI"/>
              </w:rPr>
            </w:pPr>
          </w:p>
        </w:tc>
        <w:tc>
          <w:tcPr>
            <w:tcW w:w="1703" w:type="dxa"/>
            <w:gridSpan w:val="6"/>
            <w:tcBorders>
              <w:top w:val="nil"/>
              <w:left w:val="single" w:sz="4" w:space="0" w:color="auto"/>
              <w:bottom w:val="nil"/>
              <w:right w:val="single" w:sz="4" w:space="0" w:color="auto"/>
            </w:tcBorders>
            <w:hideMark/>
          </w:tcPr>
          <w:p w14:paraId="4771EEF0" w14:textId="77777777" w:rsidR="00784930" w:rsidRPr="00115CAE" w:rsidRDefault="00784930" w:rsidP="00784930">
            <w:pPr>
              <w:spacing w:after="0" w:line="256" w:lineRule="auto"/>
              <w:rPr>
                <w:ins w:id="94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78E85689" w14:textId="77777777" w:rsidR="00784930" w:rsidRPr="00115CAE" w:rsidRDefault="00784930" w:rsidP="00784930">
            <w:pPr>
              <w:spacing w:after="0" w:line="256" w:lineRule="auto"/>
              <w:rPr>
                <w:ins w:id="94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44CAE73" w14:textId="77777777" w:rsidR="00784930" w:rsidRPr="00115CAE" w:rsidRDefault="00784930" w:rsidP="00784930">
            <w:pPr>
              <w:keepNext/>
              <w:keepLines/>
              <w:spacing w:after="0" w:line="256" w:lineRule="auto"/>
              <w:jc w:val="center"/>
              <w:rPr>
                <w:ins w:id="943" w:author="NSB" w:date="2020-10-22T14:35:00Z"/>
                <w:rFonts w:ascii="Arial" w:eastAsia="宋体" w:hAnsi="Arial" w:cs="Arial"/>
                <w:sz w:val="16"/>
                <w:szCs w:val="16"/>
                <w:lang w:val="en-US"/>
              </w:rPr>
            </w:pPr>
            <w:ins w:id="944" w:author="NSB" w:date="2020-10-22T14:35:00Z">
              <w:r w:rsidRPr="00115CAE">
                <w:rPr>
                  <w:rFonts w:ascii="Arial" w:eastAsia="宋体" w:hAnsi="Arial"/>
                  <w:sz w:val="16"/>
                  <w:szCs w:val="16"/>
                </w:rPr>
                <w:t>-109</w:t>
              </w:r>
            </w:ins>
          </w:p>
        </w:tc>
      </w:tr>
      <w:tr w:rsidR="00784930" w:rsidRPr="00115CAE" w14:paraId="6AAA3FFA" w14:textId="77777777" w:rsidTr="00784930">
        <w:trPr>
          <w:jc w:val="center"/>
          <w:ins w:id="945" w:author="NSB" w:date="2020-10-22T14:35:00Z"/>
        </w:trPr>
        <w:tc>
          <w:tcPr>
            <w:tcW w:w="968" w:type="dxa"/>
            <w:tcBorders>
              <w:top w:val="nil"/>
              <w:left w:val="single" w:sz="4" w:space="0" w:color="auto"/>
              <w:bottom w:val="nil"/>
              <w:right w:val="single" w:sz="4" w:space="0" w:color="auto"/>
            </w:tcBorders>
          </w:tcPr>
          <w:p w14:paraId="33B0D095" w14:textId="77777777" w:rsidR="00784930" w:rsidRPr="00115CAE" w:rsidRDefault="00784930" w:rsidP="00784930">
            <w:pPr>
              <w:keepNext/>
              <w:keepLines/>
              <w:spacing w:after="0" w:line="256" w:lineRule="auto"/>
              <w:rPr>
                <w:ins w:id="946" w:author="NSB" w:date="2020-10-22T14:35:00Z"/>
                <w:rFonts w:ascii="Arial" w:eastAsia="宋体" w:hAnsi="Arial"/>
                <w:sz w:val="16"/>
                <w:szCs w:val="16"/>
                <w:vertAlign w:val="superscript"/>
                <w:lang w:val="en-US"/>
              </w:rPr>
            </w:pPr>
          </w:p>
        </w:tc>
        <w:tc>
          <w:tcPr>
            <w:tcW w:w="1013" w:type="dxa"/>
            <w:gridSpan w:val="2"/>
            <w:tcBorders>
              <w:top w:val="nil"/>
              <w:left w:val="single" w:sz="4" w:space="0" w:color="auto"/>
              <w:bottom w:val="nil"/>
              <w:right w:val="single" w:sz="4" w:space="0" w:color="auto"/>
            </w:tcBorders>
          </w:tcPr>
          <w:p w14:paraId="213EABB0" w14:textId="77777777" w:rsidR="00784930" w:rsidRPr="00115CAE" w:rsidRDefault="00784930" w:rsidP="00784930">
            <w:pPr>
              <w:keepNext/>
              <w:keepLines/>
              <w:spacing w:after="0" w:line="256" w:lineRule="auto"/>
              <w:rPr>
                <w:ins w:id="947" w:author="NSB" w:date="2020-10-22T14:35:00Z"/>
                <w:rFonts w:ascii="Arial" w:eastAsia="Calibri" w:hAnsi="Arial"/>
                <w:sz w:val="16"/>
                <w:szCs w:val="16"/>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C4D4451" w14:textId="77777777" w:rsidR="00784930" w:rsidRPr="00115CAE" w:rsidRDefault="00784930" w:rsidP="00784930">
            <w:pPr>
              <w:keepNext/>
              <w:keepLines/>
              <w:spacing w:after="0" w:line="256" w:lineRule="auto"/>
              <w:rPr>
                <w:ins w:id="948" w:author="NSB" w:date="2020-10-22T14:35:00Z"/>
                <w:rFonts w:ascii="Arial" w:eastAsia="宋体" w:hAnsi="Arial"/>
                <w:sz w:val="16"/>
                <w:szCs w:val="16"/>
                <w:lang w:val="sv-SE"/>
              </w:rPr>
            </w:pPr>
            <w:ins w:id="949" w:author="NSB" w:date="2020-10-22T14:35: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3B42DF45" w14:textId="77777777" w:rsidR="00784930" w:rsidRPr="00115CAE" w:rsidRDefault="00784930" w:rsidP="00784930">
            <w:pPr>
              <w:keepNext/>
              <w:keepLines/>
              <w:spacing w:after="0" w:line="256" w:lineRule="auto"/>
              <w:jc w:val="center"/>
              <w:rPr>
                <w:ins w:id="950" w:author="NSB" w:date="2020-10-22T14:35: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0F7C400C" w14:textId="77777777" w:rsidR="00784930" w:rsidRPr="00115CAE" w:rsidRDefault="00784930" w:rsidP="00784930">
            <w:pPr>
              <w:keepNext/>
              <w:keepLines/>
              <w:spacing w:after="0" w:line="256" w:lineRule="auto"/>
              <w:jc w:val="center"/>
              <w:rPr>
                <w:ins w:id="951" w:author="NSB" w:date="2020-10-22T14:35: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2CB1C801" w14:textId="77777777" w:rsidR="00784930" w:rsidRPr="00115CAE" w:rsidRDefault="00784930" w:rsidP="00784930">
            <w:pPr>
              <w:keepNext/>
              <w:keepLines/>
              <w:spacing w:after="0" w:line="256" w:lineRule="auto"/>
              <w:jc w:val="center"/>
              <w:rPr>
                <w:ins w:id="952" w:author="NSB" w:date="2020-10-22T14:35: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B529851" w14:textId="77777777" w:rsidR="00784930" w:rsidRPr="00115CAE" w:rsidRDefault="00784930" w:rsidP="00784930">
            <w:pPr>
              <w:keepNext/>
              <w:keepLines/>
              <w:spacing w:after="0" w:line="256" w:lineRule="auto"/>
              <w:jc w:val="center"/>
              <w:rPr>
                <w:ins w:id="953" w:author="NSB" w:date="2020-10-22T14:35:00Z"/>
                <w:rFonts w:ascii="Arial" w:eastAsia="宋体" w:hAnsi="Arial"/>
                <w:sz w:val="16"/>
                <w:szCs w:val="16"/>
              </w:rPr>
            </w:pPr>
            <w:ins w:id="954" w:author="NSB" w:date="2020-10-22T14:35:00Z">
              <w:r w:rsidRPr="00115CAE">
                <w:rPr>
                  <w:rFonts w:ascii="Arial" w:eastAsia="宋体" w:hAnsi="Arial"/>
                  <w:sz w:val="16"/>
                  <w:szCs w:val="16"/>
                </w:rPr>
                <w:t>-108.5</w:t>
              </w:r>
            </w:ins>
          </w:p>
        </w:tc>
      </w:tr>
      <w:tr w:rsidR="00784930" w:rsidRPr="00115CAE" w14:paraId="7C90015A" w14:textId="77777777" w:rsidTr="00784930">
        <w:trPr>
          <w:jc w:val="center"/>
          <w:ins w:id="955" w:author="NSB" w:date="2020-10-22T14:35:00Z"/>
        </w:trPr>
        <w:tc>
          <w:tcPr>
            <w:tcW w:w="968" w:type="dxa"/>
            <w:tcBorders>
              <w:top w:val="nil"/>
              <w:left w:val="single" w:sz="4" w:space="0" w:color="auto"/>
              <w:bottom w:val="nil"/>
              <w:right w:val="single" w:sz="4" w:space="0" w:color="auto"/>
            </w:tcBorders>
            <w:hideMark/>
          </w:tcPr>
          <w:p w14:paraId="206550E2" w14:textId="77777777" w:rsidR="00784930" w:rsidRPr="00115CAE" w:rsidRDefault="00784930" w:rsidP="00784930">
            <w:pPr>
              <w:rPr>
                <w:ins w:id="956" w:author="NSB" w:date="2020-10-22T14:35:00Z"/>
                <w:rFonts w:eastAsia="宋体"/>
                <w:sz w:val="16"/>
                <w:szCs w:val="16"/>
              </w:rPr>
            </w:pPr>
          </w:p>
        </w:tc>
        <w:tc>
          <w:tcPr>
            <w:tcW w:w="1013" w:type="dxa"/>
            <w:gridSpan w:val="2"/>
            <w:tcBorders>
              <w:top w:val="nil"/>
              <w:left w:val="single" w:sz="4" w:space="0" w:color="auto"/>
              <w:bottom w:val="nil"/>
              <w:right w:val="single" w:sz="4" w:space="0" w:color="auto"/>
            </w:tcBorders>
            <w:hideMark/>
          </w:tcPr>
          <w:p w14:paraId="69DCB9A1" w14:textId="77777777" w:rsidR="00784930" w:rsidRPr="00115CAE" w:rsidRDefault="00784930" w:rsidP="00784930">
            <w:pPr>
              <w:spacing w:after="0" w:line="256" w:lineRule="auto"/>
              <w:rPr>
                <w:ins w:id="957" w:author="NSB" w:date="2020-10-22T14:35: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3CA32EC" w14:textId="77777777" w:rsidR="00784930" w:rsidRPr="00115CAE" w:rsidRDefault="00784930" w:rsidP="00784930">
            <w:pPr>
              <w:keepNext/>
              <w:keepLines/>
              <w:spacing w:after="0" w:line="256" w:lineRule="auto"/>
              <w:rPr>
                <w:ins w:id="958" w:author="NSB" w:date="2020-10-22T14:35:00Z"/>
                <w:rFonts w:ascii="Arial" w:eastAsia="Calibri" w:hAnsi="Arial"/>
                <w:sz w:val="16"/>
                <w:szCs w:val="16"/>
                <w:lang w:val="en-US"/>
              </w:rPr>
            </w:pPr>
            <w:ins w:id="959" w:author="NSB" w:date="2020-10-22T14:35: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0F1074FC" w14:textId="77777777" w:rsidR="00784930" w:rsidRPr="00115CAE" w:rsidRDefault="00784930" w:rsidP="00784930">
            <w:pPr>
              <w:rPr>
                <w:ins w:id="960" w:author="NSB" w:date="2020-10-22T14:35:00Z"/>
                <w:rFonts w:eastAsia="Calibri"/>
                <w:sz w:val="16"/>
                <w:szCs w:val="16"/>
                <w:lang w:val="en-US"/>
              </w:rPr>
            </w:pPr>
          </w:p>
        </w:tc>
        <w:tc>
          <w:tcPr>
            <w:tcW w:w="1703" w:type="dxa"/>
            <w:gridSpan w:val="6"/>
            <w:tcBorders>
              <w:top w:val="nil"/>
              <w:left w:val="single" w:sz="4" w:space="0" w:color="auto"/>
              <w:bottom w:val="nil"/>
              <w:right w:val="single" w:sz="4" w:space="0" w:color="auto"/>
            </w:tcBorders>
            <w:hideMark/>
          </w:tcPr>
          <w:p w14:paraId="05649495" w14:textId="77777777" w:rsidR="00784930" w:rsidRPr="00115CAE" w:rsidRDefault="00784930" w:rsidP="00784930">
            <w:pPr>
              <w:spacing w:after="0" w:line="256" w:lineRule="auto"/>
              <w:rPr>
                <w:ins w:id="961"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7EA4D1F8" w14:textId="77777777" w:rsidR="00784930" w:rsidRPr="00115CAE" w:rsidRDefault="00784930" w:rsidP="00784930">
            <w:pPr>
              <w:spacing w:after="0" w:line="256" w:lineRule="auto"/>
              <w:rPr>
                <w:ins w:id="96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4181FFE" w14:textId="77777777" w:rsidR="00784930" w:rsidRPr="00115CAE" w:rsidRDefault="00784930" w:rsidP="00784930">
            <w:pPr>
              <w:keepNext/>
              <w:keepLines/>
              <w:spacing w:after="0" w:line="256" w:lineRule="auto"/>
              <w:jc w:val="center"/>
              <w:rPr>
                <w:ins w:id="963" w:author="NSB" w:date="2020-10-22T14:35:00Z"/>
                <w:rFonts w:ascii="Arial" w:eastAsia="宋体" w:hAnsi="Arial" w:cs="Arial"/>
                <w:sz w:val="16"/>
                <w:szCs w:val="16"/>
                <w:lang w:val="en-US"/>
              </w:rPr>
            </w:pPr>
            <w:ins w:id="964" w:author="NSB" w:date="2020-10-22T14:35:00Z">
              <w:r w:rsidRPr="00115CAE">
                <w:rPr>
                  <w:rFonts w:ascii="Arial" w:eastAsia="宋体" w:hAnsi="Arial"/>
                  <w:sz w:val="16"/>
                  <w:szCs w:val="16"/>
                </w:rPr>
                <w:t>-108</w:t>
              </w:r>
            </w:ins>
          </w:p>
        </w:tc>
      </w:tr>
      <w:tr w:rsidR="00784930" w:rsidRPr="00115CAE" w14:paraId="70AF7C00" w14:textId="77777777" w:rsidTr="00784930">
        <w:trPr>
          <w:jc w:val="center"/>
          <w:ins w:id="965" w:author="NSB" w:date="2020-10-22T14:35:00Z"/>
        </w:trPr>
        <w:tc>
          <w:tcPr>
            <w:tcW w:w="968" w:type="dxa"/>
            <w:tcBorders>
              <w:top w:val="nil"/>
              <w:left w:val="single" w:sz="4" w:space="0" w:color="auto"/>
              <w:bottom w:val="single" w:sz="4" w:space="0" w:color="auto"/>
              <w:right w:val="single" w:sz="4" w:space="0" w:color="auto"/>
            </w:tcBorders>
            <w:hideMark/>
          </w:tcPr>
          <w:p w14:paraId="3B90CEBC" w14:textId="77777777" w:rsidR="00784930" w:rsidRPr="00115CAE" w:rsidRDefault="00784930" w:rsidP="00784930">
            <w:pPr>
              <w:rPr>
                <w:ins w:id="966" w:author="NSB" w:date="2020-10-22T14:35:00Z"/>
                <w:rFonts w:eastAsia="宋体" w:cs="Arial"/>
                <w:sz w:val="16"/>
                <w:szCs w:val="16"/>
                <w:lang w:val="en-US"/>
              </w:rPr>
            </w:pPr>
          </w:p>
        </w:tc>
        <w:tc>
          <w:tcPr>
            <w:tcW w:w="1013" w:type="dxa"/>
            <w:gridSpan w:val="2"/>
            <w:tcBorders>
              <w:top w:val="nil"/>
              <w:left w:val="single" w:sz="4" w:space="0" w:color="auto"/>
              <w:bottom w:val="single" w:sz="4" w:space="0" w:color="auto"/>
              <w:right w:val="single" w:sz="4" w:space="0" w:color="auto"/>
            </w:tcBorders>
            <w:hideMark/>
          </w:tcPr>
          <w:p w14:paraId="3D57D1A5" w14:textId="77777777" w:rsidR="00784930" w:rsidRPr="00115CAE" w:rsidRDefault="00784930" w:rsidP="00784930">
            <w:pPr>
              <w:spacing w:after="0" w:line="256" w:lineRule="auto"/>
              <w:rPr>
                <w:ins w:id="967" w:author="NSB" w:date="2020-10-22T14:35:00Z"/>
                <w:rFonts w:ascii="Calibri" w:eastAsia="宋体" w:hAnsi="Calibri"/>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D128E7D" w14:textId="77777777" w:rsidR="00784930" w:rsidRPr="00115CAE" w:rsidRDefault="00784930" w:rsidP="00784930">
            <w:pPr>
              <w:keepNext/>
              <w:keepLines/>
              <w:spacing w:after="0" w:line="256" w:lineRule="auto"/>
              <w:rPr>
                <w:ins w:id="968" w:author="NSB" w:date="2020-10-22T14:35:00Z"/>
                <w:rFonts w:ascii="Arial" w:eastAsia="Calibri" w:hAnsi="Arial"/>
                <w:sz w:val="16"/>
                <w:szCs w:val="16"/>
                <w:lang w:val="en-US"/>
              </w:rPr>
            </w:pPr>
            <w:ins w:id="969" w:author="NSB" w:date="2020-10-22T14:35: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7BF152A8" w14:textId="77777777" w:rsidR="00784930" w:rsidRPr="00115CAE" w:rsidRDefault="00784930" w:rsidP="00784930">
            <w:pPr>
              <w:rPr>
                <w:ins w:id="970" w:author="NSB" w:date="2020-10-22T14:35:00Z"/>
                <w:rFonts w:eastAsia="Calibri"/>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73FD03F8" w14:textId="77777777" w:rsidR="00784930" w:rsidRPr="00115CAE" w:rsidRDefault="00784930" w:rsidP="00784930">
            <w:pPr>
              <w:spacing w:after="0" w:line="256" w:lineRule="auto"/>
              <w:rPr>
                <w:ins w:id="971" w:author="NSB" w:date="2020-10-22T14:35: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C8E348F" w14:textId="77777777" w:rsidR="00784930" w:rsidRPr="00115CAE" w:rsidRDefault="00784930" w:rsidP="00784930">
            <w:pPr>
              <w:spacing w:after="0" w:line="256" w:lineRule="auto"/>
              <w:rPr>
                <w:ins w:id="972"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6832858" w14:textId="77777777" w:rsidR="00784930" w:rsidRPr="00115CAE" w:rsidRDefault="00784930" w:rsidP="00784930">
            <w:pPr>
              <w:keepNext/>
              <w:keepLines/>
              <w:spacing w:after="0" w:line="256" w:lineRule="auto"/>
              <w:jc w:val="center"/>
              <w:rPr>
                <w:ins w:id="973" w:author="NSB" w:date="2020-10-22T14:35:00Z"/>
                <w:rFonts w:ascii="Arial" w:eastAsia="宋体" w:hAnsi="Arial" w:cs="Arial"/>
                <w:sz w:val="16"/>
                <w:szCs w:val="16"/>
                <w:lang w:val="en-US"/>
              </w:rPr>
            </w:pPr>
            <w:ins w:id="974" w:author="NSB" w:date="2020-10-22T14:35:00Z">
              <w:r w:rsidRPr="00115CAE">
                <w:rPr>
                  <w:rFonts w:ascii="Arial" w:eastAsia="宋体" w:hAnsi="Arial"/>
                  <w:sz w:val="16"/>
                  <w:szCs w:val="16"/>
                </w:rPr>
                <w:t>-107.5</w:t>
              </w:r>
            </w:ins>
          </w:p>
        </w:tc>
      </w:tr>
      <w:tr w:rsidR="00784930" w:rsidRPr="00115CAE" w14:paraId="1F0D1739" w14:textId="77777777" w:rsidTr="00784930">
        <w:trPr>
          <w:jc w:val="center"/>
          <w:ins w:id="975"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17350982" w14:textId="77777777" w:rsidR="00784930" w:rsidRPr="00115CAE" w:rsidRDefault="00784930" w:rsidP="00784930">
            <w:pPr>
              <w:keepNext/>
              <w:keepLines/>
              <w:spacing w:after="0" w:line="256" w:lineRule="auto"/>
              <w:rPr>
                <w:ins w:id="976" w:author="NSB" w:date="2020-10-22T14:35:00Z"/>
                <w:rFonts w:ascii="Arial" w:eastAsia="宋体" w:hAnsi="Arial"/>
                <w:i/>
                <w:sz w:val="16"/>
                <w:szCs w:val="16"/>
                <w:lang w:val="en-US"/>
              </w:rPr>
            </w:pPr>
            <w:ins w:id="977" w:author="NSB" w:date="2020-10-22T14:35:00Z">
              <w:r w:rsidRPr="00115CAE">
                <w:rPr>
                  <w:rFonts w:ascii="Arial" w:eastAsia="Calibri" w:hAnsi="Arial"/>
                  <w:i/>
                  <w:noProof/>
                  <w:position w:val="-12"/>
                  <w:sz w:val="16"/>
                  <w:szCs w:val="16"/>
                  <w:lang w:val="en-US"/>
                </w:rPr>
                <w:object w:dxaOrig="620" w:dyaOrig="410" w14:anchorId="4F5044BA">
                  <v:shape id="_x0000_i1027" type="#_x0000_t75" style="width:31pt;height:20.5pt" o:ole="" fillcolor="window">
                    <v:imagedata r:id="rId21" o:title=""/>
                  </v:shape>
                  <o:OLEObject Type="Embed" ProgID="Equation.3" ShapeID="_x0000_i1027" DrawAspect="Content" ObjectID="_1665001188" r:id="rId22"/>
                </w:object>
              </w:r>
            </w:ins>
          </w:p>
        </w:tc>
        <w:tc>
          <w:tcPr>
            <w:tcW w:w="1129" w:type="dxa"/>
            <w:tcBorders>
              <w:top w:val="single" w:sz="4" w:space="0" w:color="auto"/>
              <w:left w:val="single" w:sz="4" w:space="0" w:color="auto"/>
              <w:bottom w:val="single" w:sz="4" w:space="0" w:color="auto"/>
              <w:right w:val="single" w:sz="4" w:space="0" w:color="auto"/>
            </w:tcBorders>
            <w:hideMark/>
          </w:tcPr>
          <w:p w14:paraId="68BA7D4A" w14:textId="77777777" w:rsidR="00784930" w:rsidRPr="00115CAE" w:rsidRDefault="00784930" w:rsidP="00784930">
            <w:pPr>
              <w:keepNext/>
              <w:keepLines/>
              <w:spacing w:after="0" w:line="256" w:lineRule="auto"/>
              <w:jc w:val="center"/>
              <w:rPr>
                <w:ins w:id="978" w:author="NSB" w:date="2020-10-22T14:35:00Z"/>
                <w:rFonts w:ascii="Arial" w:eastAsia="宋体" w:hAnsi="Arial"/>
                <w:sz w:val="16"/>
                <w:szCs w:val="16"/>
                <w:lang w:val="en-US"/>
              </w:rPr>
            </w:pPr>
            <w:ins w:id="979" w:author="NSB" w:date="2020-10-22T14:35:00Z">
              <w:r w:rsidRPr="00115CAE">
                <w:rPr>
                  <w:rFonts w:ascii="Arial" w:eastAsia="宋体" w:hAnsi="Arial"/>
                  <w:sz w:val="16"/>
                  <w:szCs w:val="16"/>
                  <w:lang w:val="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55658182" w14:textId="77777777" w:rsidR="00784930" w:rsidRPr="00115CAE" w:rsidRDefault="00784930" w:rsidP="00784930">
            <w:pPr>
              <w:keepNext/>
              <w:keepLines/>
              <w:spacing w:after="0" w:line="256" w:lineRule="auto"/>
              <w:jc w:val="center"/>
              <w:rPr>
                <w:ins w:id="980" w:author="NSB" w:date="2020-10-22T14:35:00Z"/>
                <w:rFonts w:ascii="Arial" w:eastAsia="宋体" w:hAnsi="Arial" w:cs="Arial"/>
                <w:sz w:val="16"/>
                <w:szCs w:val="16"/>
                <w:lang w:val="en-US"/>
              </w:rPr>
            </w:pPr>
            <w:ins w:id="981" w:author="NSB" w:date="2020-10-22T14:35:00Z">
              <w:r w:rsidRPr="00115CAE">
                <w:rPr>
                  <w:rFonts w:ascii="Arial" w:eastAsia="宋体" w:hAnsi="Arial" w:cs="Arial"/>
                  <w:sz w:val="16"/>
                  <w:szCs w:val="16"/>
                  <w:lang w:val="en-US"/>
                </w:rPr>
                <w:t>2.46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32263B35" w14:textId="77777777" w:rsidR="00784930" w:rsidRPr="00115CAE" w:rsidRDefault="00784930" w:rsidP="00784930">
            <w:pPr>
              <w:keepNext/>
              <w:keepLines/>
              <w:spacing w:after="0" w:line="256" w:lineRule="auto"/>
              <w:jc w:val="center"/>
              <w:rPr>
                <w:ins w:id="982" w:author="NSB" w:date="2020-10-22T14:35:00Z"/>
                <w:rFonts w:ascii="Arial" w:eastAsia="宋体" w:hAnsi="Arial" w:cs="Arial"/>
                <w:sz w:val="16"/>
                <w:szCs w:val="16"/>
                <w:lang w:val="en-US"/>
              </w:rPr>
            </w:pPr>
            <w:ins w:id="983" w:author="NSB" w:date="2020-10-22T14:35:00Z">
              <w:r w:rsidRPr="00115CAE">
                <w:rPr>
                  <w:rFonts w:ascii="Arial" w:eastAsia="宋体" w:hAnsi="Arial" w:cs="Arial"/>
                  <w:sz w:val="16"/>
                  <w:szCs w:val="16"/>
                  <w:lang w:val="en-US"/>
                </w:rPr>
                <w:t>-5.97</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7FBA3811" w14:textId="77777777" w:rsidR="00784930" w:rsidRPr="00115CAE" w:rsidRDefault="00784930" w:rsidP="00784930">
            <w:pPr>
              <w:keepNext/>
              <w:keepLines/>
              <w:spacing w:after="0" w:line="256" w:lineRule="auto"/>
              <w:jc w:val="center"/>
              <w:rPr>
                <w:ins w:id="984" w:author="NSB" w:date="2020-10-22T14:35:00Z"/>
                <w:rFonts w:ascii="Arial" w:eastAsia="宋体" w:hAnsi="Arial" w:cs="Arial"/>
                <w:sz w:val="16"/>
                <w:szCs w:val="16"/>
                <w:lang w:val="en-US"/>
              </w:rPr>
            </w:pPr>
            <w:ins w:id="985" w:author="NSB" w:date="2020-10-22T14:35:00Z">
              <w:r w:rsidRPr="00115CAE">
                <w:rPr>
                  <w:rFonts w:ascii="Arial" w:eastAsia="宋体" w:hAnsi="Arial" w:cs="Arial"/>
                  <w:sz w:val="16"/>
                  <w:szCs w:val="16"/>
                  <w:lang w:val="en-US"/>
                </w:rPr>
                <w:t>2.46</w:t>
              </w:r>
            </w:ins>
          </w:p>
        </w:tc>
        <w:tc>
          <w:tcPr>
            <w:tcW w:w="762" w:type="dxa"/>
            <w:tcBorders>
              <w:top w:val="single" w:sz="4" w:space="0" w:color="auto"/>
              <w:left w:val="single" w:sz="4" w:space="0" w:color="auto"/>
              <w:bottom w:val="single" w:sz="4" w:space="0" w:color="auto"/>
              <w:right w:val="single" w:sz="4" w:space="0" w:color="auto"/>
            </w:tcBorders>
            <w:hideMark/>
          </w:tcPr>
          <w:p w14:paraId="2605DFE2" w14:textId="77777777" w:rsidR="00784930" w:rsidRPr="00115CAE" w:rsidRDefault="00784930" w:rsidP="00784930">
            <w:pPr>
              <w:keepNext/>
              <w:keepLines/>
              <w:spacing w:after="0" w:line="256" w:lineRule="auto"/>
              <w:jc w:val="center"/>
              <w:rPr>
                <w:ins w:id="986" w:author="NSB" w:date="2020-10-22T14:35:00Z"/>
                <w:rFonts w:ascii="Arial" w:eastAsia="宋体" w:hAnsi="Arial" w:cs="Arial"/>
                <w:sz w:val="16"/>
                <w:szCs w:val="16"/>
                <w:lang w:val="en-US"/>
              </w:rPr>
            </w:pPr>
            <w:ins w:id="987" w:author="NSB" w:date="2020-10-22T14:35:00Z">
              <w:r w:rsidRPr="00115CAE">
                <w:rPr>
                  <w:rFonts w:ascii="Arial" w:eastAsia="宋体" w:hAnsi="Arial" w:cs="Arial"/>
                  <w:sz w:val="16"/>
                  <w:szCs w:val="16"/>
                  <w:lang w:val="en-US"/>
                </w:rPr>
                <w:t>-5.97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A6AB6BF" w14:textId="77777777" w:rsidR="00784930" w:rsidRPr="00115CAE" w:rsidRDefault="00784930" w:rsidP="00784930">
            <w:pPr>
              <w:keepNext/>
              <w:keepLines/>
              <w:spacing w:after="0" w:line="256" w:lineRule="auto"/>
              <w:jc w:val="center"/>
              <w:rPr>
                <w:ins w:id="988" w:author="NSB" w:date="2020-10-22T14:35:00Z"/>
                <w:rFonts w:ascii="Arial" w:eastAsia="宋体" w:hAnsi="Arial" w:cs="Arial"/>
                <w:sz w:val="16"/>
                <w:szCs w:val="16"/>
                <w:lang w:val="en-US"/>
              </w:rPr>
            </w:pPr>
            <w:ins w:id="989" w:author="NSB" w:date="2020-10-22T14:35:00Z">
              <w:r w:rsidRPr="00115CAE">
                <w:rPr>
                  <w:rFonts w:ascii="Arial" w:eastAsia="宋体" w:hAnsi="Arial" w:cs="Arial"/>
                  <w:sz w:val="16"/>
                  <w:szCs w:val="16"/>
                  <w:lang w:val="en-US"/>
                </w:rPr>
                <w:t>-0.01</w:t>
              </w:r>
            </w:ins>
          </w:p>
        </w:tc>
        <w:tc>
          <w:tcPr>
            <w:tcW w:w="782" w:type="dxa"/>
            <w:tcBorders>
              <w:top w:val="single" w:sz="4" w:space="0" w:color="auto"/>
              <w:left w:val="single" w:sz="4" w:space="0" w:color="auto"/>
              <w:bottom w:val="single" w:sz="4" w:space="0" w:color="auto"/>
              <w:right w:val="single" w:sz="4" w:space="0" w:color="auto"/>
            </w:tcBorders>
            <w:hideMark/>
          </w:tcPr>
          <w:p w14:paraId="7AF18876" w14:textId="77777777" w:rsidR="00784930" w:rsidRPr="00115CAE" w:rsidRDefault="00784930" w:rsidP="00784930">
            <w:pPr>
              <w:keepNext/>
              <w:keepLines/>
              <w:spacing w:after="0" w:line="256" w:lineRule="auto"/>
              <w:jc w:val="center"/>
              <w:rPr>
                <w:ins w:id="990" w:author="NSB" w:date="2020-10-22T14:35:00Z"/>
                <w:rFonts w:ascii="Arial" w:eastAsia="宋体" w:hAnsi="Arial" w:cs="Arial"/>
                <w:sz w:val="16"/>
                <w:szCs w:val="16"/>
                <w:lang w:val="en-US"/>
              </w:rPr>
            </w:pPr>
            <w:ins w:id="991" w:author="NSB" w:date="2020-10-22T14:35:00Z">
              <w:r w:rsidRPr="00115CAE">
                <w:rPr>
                  <w:rFonts w:ascii="Arial" w:eastAsia="宋体" w:hAnsi="Arial" w:cs="Arial"/>
                  <w:sz w:val="16"/>
                  <w:szCs w:val="16"/>
                  <w:lang w:val="en-US"/>
                </w:rPr>
                <w:t>-4.76</w:t>
              </w:r>
            </w:ins>
          </w:p>
        </w:tc>
      </w:tr>
      <w:tr w:rsidR="00784930" w:rsidRPr="00115CAE" w14:paraId="57D175F3" w14:textId="77777777" w:rsidTr="00784930">
        <w:trPr>
          <w:jc w:val="center"/>
          <w:ins w:id="992"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54409F07" w14:textId="77777777" w:rsidR="00784930" w:rsidRPr="00115CAE" w:rsidRDefault="00784930" w:rsidP="00784930">
            <w:pPr>
              <w:keepNext/>
              <w:keepLines/>
              <w:spacing w:after="0" w:line="256" w:lineRule="auto"/>
              <w:rPr>
                <w:ins w:id="993" w:author="NSB" w:date="2020-10-22T14:35:00Z"/>
                <w:rFonts w:ascii="Arial" w:eastAsia="宋体" w:hAnsi="Arial"/>
                <w:sz w:val="16"/>
                <w:szCs w:val="16"/>
                <w:lang w:val="en-US"/>
              </w:rPr>
            </w:pPr>
            <w:ins w:id="994" w:author="NSB" w:date="2020-10-22T14:35:00Z">
              <w:r w:rsidRPr="00115CAE">
                <w:rPr>
                  <w:rFonts w:ascii="Arial" w:eastAsia="Calibri" w:hAnsi="Arial"/>
                  <w:noProof/>
                  <w:position w:val="-12"/>
                  <w:sz w:val="16"/>
                  <w:szCs w:val="16"/>
                  <w:lang w:val="en-US"/>
                </w:rPr>
                <w:object w:dxaOrig="820" w:dyaOrig="410" w14:anchorId="556970DB">
                  <v:shape id="_x0000_i1028" type="#_x0000_t75" style="width:41pt;height:20.5pt" o:ole="" fillcolor="window">
                    <v:imagedata r:id="rId23" o:title=""/>
                  </v:shape>
                  <o:OLEObject Type="Embed" ProgID="Equation.3" ShapeID="_x0000_i1028" DrawAspect="Content" ObjectID="_1665001189" r:id="rId24"/>
                </w:object>
              </w:r>
            </w:ins>
          </w:p>
        </w:tc>
        <w:tc>
          <w:tcPr>
            <w:tcW w:w="1129" w:type="dxa"/>
            <w:tcBorders>
              <w:top w:val="single" w:sz="4" w:space="0" w:color="auto"/>
              <w:left w:val="single" w:sz="4" w:space="0" w:color="auto"/>
              <w:bottom w:val="single" w:sz="4" w:space="0" w:color="auto"/>
              <w:right w:val="single" w:sz="4" w:space="0" w:color="auto"/>
            </w:tcBorders>
            <w:hideMark/>
          </w:tcPr>
          <w:p w14:paraId="4E21A7A8" w14:textId="77777777" w:rsidR="00784930" w:rsidRPr="00115CAE" w:rsidRDefault="00784930" w:rsidP="00784930">
            <w:pPr>
              <w:keepNext/>
              <w:keepLines/>
              <w:spacing w:after="0" w:line="256" w:lineRule="auto"/>
              <w:jc w:val="center"/>
              <w:rPr>
                <w:ins w:id="995" w:author="NSB" w:date="2020-10-22T14:35:00Z"/>
                <w:rFonts w:ascii="Arial" w:eastAsia="宋体" w:hAnsi="Arial"/>
                <w:sz w:val="16"/>
                <w:szCs w:val="16"/>
                <w:lang w:val="en-US"/>
              </w:rPr>
            </w:pPr>
            <w:ins w:id="996" w:author="NSB" w:date="2020-10-22T14:35:00Z">
              <w:r w:rsidRPr="00115CAE">
                <w:rPr>
                  <w:rFonts w:ascii="Arial" w:eastAsia="宋体" w:hAnsi="Arial"/>
                  <w:sz w:val="16"/>
                  <w:szCs w:val="16"/>
                  <w:lang w:val="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7C29C93F" w14:textId="77777777" w:rsidR="00784930" w:rsidRPr="00115CAE" w:rsidRDefault="00784930" w:rsidP="00784930">
            <w:pPr>
              <w:keepNext/>
              <w:keepLines/>
              <w:spacing w:after="0" w:line="256" w:lineRule="auto"/>
              <w:jc w:val="center"/>
              <w:rPr>
                <w:ins w:id="997" w:author="NSB" w:date="2020-10-22T14:35:00Z"/>
                <w:rFonts w:ascii="Arial" w:eastAsia="宋体" w:hAnsi="Arial" w:cs="Arial"/>
                <w:sz w:val="16"/>
                <w:szCs w:val="16"/>
                <w:lang w:val="en-US"/>
              </w:rPr>
            </w:pPr>
            <w:ins w:id="998" w:author="NSB" w:date="2020-10-22T14:35:00Z">
              <w:r w:rsidRPr="00115CAE">
                <w:rPr>
                  <w:rFonts w:ascii="Arial" w:eastAsia="宋体" w:hAnsi="Arial" w:cs="Arial"/>
                  <w:sz w:val="16"/>
                  <w:szCs w:val="16"/>
                  <w:lang w:val="en-US"/>
                </w:rPr>
                <w:t>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6A1A6155" w14:textId="77777777" w:rsidR="00784930" w:rsidRPr="00115CAE" w:rsidRDefault="00784930" w:rsidP="00784930">
            <w:pPr>
              <w:keepNext/>
              <w:keepLines/>
              <w:spacing w:after="0" w:line="256" w:lineRule="auto"/>
              <w:jc w:val="center"/>
              <w:rPr>
                <w:ins w:id="999" w:author="NSB" w:date="2020-10-22T14:35:00Z"/>
                <w:rFonts w:ascii="Arial" w:eastAsia="宋体" w:hAnsi="Arial" w:cs="Arial"/>
                <w:sz w:val="16"/>
                <w:szCs w:val="16"/>
                <w:lang w:val="en-US"/>
              </w:rPr>
            </w:pPr>
            <w:ins w:id="1000" w:author="NSB" w:date="2020-10-22T14:35:00Z">
              <w:r w:rsidRPr="00115CAE">
                <w:rPr>
                  <w:rFonts w:ascii="Arial" w:eastAsia="宋体" w:hAnsi="Arial" w:cs="Arial"/>
                  <w:sz w:val="16"/>
                  <w:szCs w:val="16"/>
                  <w:lang w:val="en-US"/>
                </w:rPr>
                <w:t>1</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1114E601" w14:textId="77777777" w:rsidR="00784930" w:rsidRPr="00115CAE" w:rsidRDefault="00784930" w:rsidP="00784930">
            <w:pPr>
              <w:keepNext/>
              <w:keepLines/>
              <w:spacing w:after="0" w:line="256" w:lineRule="auto"/>
              <w:jc w:val="center"/>
              <w:rPr>
                <w:ins w:id="1001" w:author="NSB" w:date="2020-10-22T14:35:00Z"/>
                <w:rFonts w:ascii="Arial" w:eastAsia="宋体" w:hAnsi="Arial" w:cs="Arial"/>
                <w:sz w:val="16"/>
                <w:szCs w:val="16"/>
                <w:lang w:val="en-US"/>
              </w:rPr>
            </w:pPr>
            <w:ins w:id="1002" w:author="NSB" w:date="2020-10-22T14:35:00Z">
              <w:r w:rsidRPr="00115CAE">
                <w:rPr>
                  <w:rFonts w:ascii="Arial" w:eastAsia="宋体" w:hAnsi="Arial" w:cs="Arial"/>
                  <w:sz w:val="16"/>
                  <w:szCs w:val="16"/>
                  <w:lang w:val="en-US"/>
                </w:rPr>
                <w:t>6</w:t>
              </w:r>
            </w:ins>
          </w:p>
        </w:tc>
        <w:tc>
          <w:tcPr>
            <w:tcW w:w="762" w:type="dxa"/>
            <w:tcBorders>
              <w:top w:val="single" w:sz="4" w:space="0" w:color="auto"/>
              <w:left w:val="single" w:sz="4" w:space="0" w:color="auto"/>
              <w:bottom w:val="single" w:sz="4" w:space="0" w:color="auto"/>
              <w:right w:val="single" w:sz="4" w:space="0" w:color="auto"/>
            </w:tcBorders>
            <w:hideMark/>
          </w:tcPr>
          <w:p w14:paraId="69C86BF5" w14:textId="77777777" w:rsidR="00784930" w:rsidRPr="00115CAE" w:rsidRDefault="00784930" w:rsidP="00784930">
            <w:pPr>
              <w:keepNext/>
              <w:keepLines/>
              <w:spacing w:after="0" w:line="256" w:lineRule="auto"/>
              <w:jc w:val="center"/>
              <w:rPr>
                <w:ins w:id="1003" w:author="NSB" w:date="2020-10-22T14:35:00Z"/>
                <w:rFonts w:ascii="Arial" w:eastAsia="宋体" w:hAnsi="Arial" w:cs="Arial"/>
                <w:sz w:val="16"/>
                <w:szCs w:val="16"/>
                <w:lang w:val="en-US"/>
              </w:rPr>
            </w:pPr>
            <w:ins w:id="1004" w:author="NSB" w:date="2020-10-22T14:35:00Z">
              <w:r w:rsidRPr="00115CAE">
                <w:rPr>
                  <w:rFonts w:ascii="Arial" w:eastAsia="宋体" w:hAnsi="Arial" w:cs="Arial"/>
                  <w:sz w:val="16"/>
                  <w:szCs w:val="16"/>
                  <w:lang w:val="en-US"/>
                </w:rPr>
                <w:t>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8E28DAA" w14:textId="77777777" w:rsidR="00784930" w:rsidRPr="00115CAE" w:rsidRDefault="00784930" w:rsidP="00784930">
            <w:pPr>
              <w:keepNext/>
              <w:keepLines/>
              <w:spacing w:after="0" w:line="256" w:lineRule="auto"/>
              <w:jc w:val="center"/>
              <w:rPr>
                <w:ins w:id="1005" w:author="NSB" w:date="2020-10-22T14:35:00Z"/>
                <w:rFonts w:ascii="Arial" w:eastAsia="宋体" w:hAnsi="Arial" w:cs="Arial"/>
                <w:sz w:val="16"/>
                <w:szCs w:val="16"/>
                <w:lang w:val="en-US"/>
              </w:rPr>
            </w:pPr>
            <w:ins w:id="1006" w:author="NSB" w:date="2020-10-22T14:35:00Z">
              <w:r w:rsidRPr="00115CAE">
                <w:rPr>
                  <w:rFonts w:ascii="Arial" w:eastAsia="宋体" w:hAnsi="Arial" w:cs="Arial"/>
                  <w:sz w:val="16"/>
                  <w:szCs w:val="16"/>
                  <w:lang w:val="en-US"/>
                </w:rPr>
                <w:t>3</w:t>
              </w:r>
            </w:ins>
          </w:p>
        </w:tc>
        <w:tc>
          <w:tcPr>
            <w:tcW w:w="782" w:type="dxa"/>
            <w:tcBorders>
              <w:top w:val="single" w:sz="4" w:space="0" w:color="auto"/>
              <w:left w:val="single" w:sz="4" w:space="0" w:color="auto"/>
              <w:bottom w:val="single" w:sz="4" w:space="0" w:color="auto"/>
              <w:right w:val="single" w:sz="4" w:space="0" w:color="auto"/>
            </w:tcBorders>
            <w:hideMark/>
          </w:tcPr>
          <w:p w14:paraId="36618FAB" w14:textId="77777777" w:rsidR="00784930" w:rsidRPr="00115CAE" w:rsidRDefault="00784930" w:rsidP="00784930">
            <w:pPr>
              <w:keepNext/>
              <w:keepLines/>
              <w:spacing w:after="0" w:line="256" w:lineRule="auto"/>
              <w:jc w:val="center"/>
              <w:rPr>
                <w:ins w:id="1007" w:author="NSB" w:date="2020-10-22T14:35:00Z"/>
                <w:rFonts w:ascii="Arial" w:eastAsia="宋体" w:hAnsi="Arial" w:cs="Arial"/>
                <w:sz w:val="16"/>
                <w:szCs w:val="16"/>
                <w:lang w:val="en-US"/>
              </w:rPr>
            </w:pPr>
            <w:ins w:id="1008" w:author="NSB" w:date="2020-10-22T14:35:00Z">
              <w:r w:rsidRPr="00115CAE">
                <w:rPr>
                  <w:rFonts w:ascii="Arial" w:eastAsia="宋体" w:hAnsi="Arial" w:cs="Arial"/>
                  <w:sz w:val="16"/>
                  <w:szCs w:val="16"/>
                  <w:lang w:val="en-US"/>
                </w:rPr>
                <w:t>0</w:t>
              </w:r>
            </w:ins>
          </w:p>
        </w:tc>
      </w:tr>
      <w:tr w:rsidR="00784930" w:rsidRPr="00115CAE" w14:paraId="7A924A37" w14:textId="77777777" w:rsidTr="00784930">
        <w:trPr>
          <w:jc w:val="center"/>
          <w:ins w:id="1009" w:author="NSB" w:date="2020-10-22T14:35:00Z"/>
        </w:trPr>
        <w:tc>
          <w:tcPr>
            <w:tcW w:w="968" w:type="dxa"/>
            <w:tcBorders>
              <w:top w:val="single" w:sz="4" w:space="0" w:color="auto"/>
              <w:left w:val="single" w:sz="4" w:space="0" w:color="auto"/>
              <w:bottom w:val="nil"/>
              <w:right w:val="single" w:sz="4" w:space="0" w:color="auto"/>
            </w:tcBorders>
            <w:hideMark/>
          </w:tcPr>
          <w:p w14:paraId="19A6DB86" w14:textId="70CC25C7" w:rsidR="00784930" w:rsidRPr="00115CAE" w:rsidRDefault="00355AC4" w:rsidP="00784930">
            <w:pPr>
              <w:keepNext/>
              <w:keepLines/>
              <w:spacing w:after="0" w:line="256" w:lineRule="auto"/>
              <w:rPr>
                <w:ins w:id="1010" w:author="NSB" w:date="2020-10-22T14:35:00Z"/>
                <w:rFonts w:ascii="Arial" w:eastAsia="Calibri" w:hAnsi="Arial"/>
                <w:sz w:val="16"/>
                <w:szCs w:val="16"/>
                <w:lang w:val="en-US"/>
              </w:rPr>
            </w:pPr>
            <w:ins w:id="1011" w:author="NSB" w:date="2020-10-23T19:39:00Z">
              <w:r>
                <w:rPr>
                  <w:rFonts w:ascii="Arial" w:eastAsia="宋体" w:hAnsi="Arial"/>
                  <w:sz w:val="16"/>
                  <w:szCs w:val="16"/>
                  <w:lang w:val="en-US"/>
                </w:rPr>
                <w:t>CSI</w:t>
              </w:r>
            </w:ins>
            <w:ins w:id="1012" w:author="NSB" w:date="2020-10-22T14:35:00Z">
              <w:r w:rsidR="00784930" w:rsidRPr="00115CAE">
                <w:rPr>
                  <w:rFonts w:ascii="Arial" w:eastAsia="宋体" w:hAnsi="Arial"/>
                  <w:sz w:val="16"/>
                  <w:szCs w:val="16"/>
                  <w:lang w:val="en-US"/>
                </w:rPr>
                <w:t>-RSRP</w:t>
              </w:r>
              <w:r w:rsidR="00784930" w:rsidRPr="00115CAE">
                <w:rPr>
                  <w:rFonts w:ascii="Arial" w:eastAsia="宋体" w:hAnsi="Arial"/>
                  <w:sz w:val="16"/>
                  <w:szCs w:val="16"/>
                  <w:vertAlign w:val="superscript"/>
                  <w:lang w:val="en-US"/>
                </w:rPr>
                <w:t>Note3</w:t>
              </w:r>
            </w:ins>
          </w:p>
        </w:tc>
        <w:tc>
          <w:tcPr>
            <w:tcW w:w="1133" w:type="dxa"/>
            <w:gridSpan w:val="3"/>
            <w:tcBorders>
              <w:top w:val="single" w:sz="4" w:space="0" w:color="auto"/>
              <w:left w:val="single" w:sz="4" w:space="0" w:color="auto"/>
              <w:bottom w:val="nil"/>
              <w:right w:val="single" w:sz="4" w:space="0" w:color="auto"/>
            </w:tcBorders>
            <w:hideMark/>
          </w:tcPr>
          <w:p w14:paraId="31405AE7" w14:textId="77777777" w:rsidR="00784930" w:rsidRPr="00115CAE" w:rsidRDefault="00784930" w:rsidP="00784930">
            <w:pPr>
              <w:keepNext/>
              <w:keepLines/>
              <w:spacing w:after="0" w:line="256" w:lineRule="auto"/>
              <w:rPr>
                <w:ins w:id="1013" w:author="NSB" w:date="2020-10-22T14:35:00Z"/>
                <w:rFonts w:ascii="Arial" w:eastAsia="Calibri" w:hAnsi="Arial"/>
                <w:sz w:val="16"/>
                <w:szCs w:val="16"/>
                <w:lang w:val="en-US"/>
              </w:rPr>
            </w:pPr>
            <w:ins w:id="1014" w:author="NSB" w:date="2020-10-22T14:35:00Z">
              <w:r w:rsidRPr="00115CAE">
                <w:rPr>
                  <w:rFonts w:ascii="Arial" w:eastAsia="宋体" w:hAnsi="Arial"/>
                  <w:sz w:val="16"/>
                  <w:szCs w:val="16"/>
                </w:rPr>
                <w:t xml:space="preserve">Config </w:t>
              </w:r>
              <w:r w:rsidRPr="00115CAE">
                <w:rPr>
                  <w:rFonts w:ascii="Arial" w:eastAsia="宋体" w:hAnsi="Arial"/>
                  <w:sz w:val="16"/>
                  <w:szCs w:val="16"/>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0CEC24BE" w14:textId="77777777" w:rsidR="00784930" w:rsidRPr="00115CAE" w:rsidRDefault="00784930" w:rsidP="00784930">
            <w:pPr>
              <w:keepNext/>
              <w:keepLines/>
              <w:spacing w:after="0" w:line="256" w:lineRule="auto"/>
              <w:rPr>
                <w:ins w:id="1015" w:author="NSB" w:date="2020-10-22T14:35:00Z"/>
                <w:rFonts w:ascii="Arial" w:eastAsia="Calibri" w:hAnsi="Arial"/>
                <w:sz w:val="16"/>
                <w:szCs w:val="16"/>
                <w:lang w:val="en-US"/>
              </w:rPr>
            </w:pPr>
            <w:ins w:id="1016" w:author="NSB" w:date="2020-10-22T14:35: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single" w:sz="4" w:space="0" w:color="auto"/>
              <w:left w:val="single" w:sz="4" w:space="0" w:color="auto"/>
              <w:bottom w:val="nil"/>
              <w:right w:val="single" w:sz="4" w:space="0" w:color="auto"/>
            </w:tcBorders>
            <w:hideMark/>
          </w:tcPr>
          <w:p w14:paraId="5A4A31D0" w14:textId="77777777" w:rsidR="00784930" w:rsidRPr="00115CAE" w:rsidRDefault="00784930" w:rsidP="00784930">
            <w:pPr>
              <w:keepNext/>
              <w:keepLines/>
              <w:spacing w:after="0" w:line="256" w:lineRule="auto"/>
              <w:jc w:val="center"/>
              <w:rPr>
                <w:ins w:id="1017" w:author="NSB" w:date="2020-10-22T14:35:00Z"/>
                <w:rFonts w:ascii="Arial" w:eastAsia="宋体" w:hAnsi="Arial"/>
                <w:sz w:val="16"/>
                <w:szCs w:val="16"/>
                <w:lang w:val="en-US"/>
              </w:rPr>
            </w:pPr>
            <w:ins w:id="1018" w:author="NSB" w:date="2020-10-22T14:35:00Z">
              <w:r w:rsidRPr="00115CAE">
                <w:rPr>
                  <w:rFonts w:ascii="Arial" w:eastAsia="宋体" w:hAnsi="Arial"/>
                  <w:sz w:val="16"/>
                  <w:szCs w:val="16"/>
                  <w:lang w:val="en-US"/>
                </w:rPr>
                <w:t>dBm/SCS</w:t>
              </w:r>
            </w:ins>
          </w:p>
        </w:tc>
        <w:tc>
          <w:tcPr>
            <w:tcW w:w="813" w:type="dxa"/>
            <w:gridSpan w:val="4"/>
            <w:tcBorders>
              <w:top w:val="single" w:sz="4" w:space="0" w:color="auto"/>
              <w:left w:val="single" w:sz="4" w:space="0" w:color="auto"/>
              <w:bottom w:val="nil"/>
              <w:right w:val="single" w:sz="4" w:space="0" w:color="auto"/>
            </w:tcBorders>
            <w:hideMark/>
          </w:tcPr>
          <w:p w14:paraId="6B65D984" w14:textId="77777777" w:rsidR="00784930" w:rsidRPr="00115CAE" w:rsidRDefault="00784930" w:rsidP="00784930">
            <w:pPr>
              <w:keepNext/>
              <w:keepLines/>
              <w:spacing w:after="0" w:line="256" w:lineRule="auto"/>
              <w:jc w:val="center"/>
              <w:rPr>
                <w:ins w:id="1019" w:author="NSB" w:date="2020-10-22T14:35:00Z"/>
                <w:rFonts w:ascii="Arial" w:eastAsia="宋体" w:hAnsi="Arial" w:cs="Arial"/>
                <w:sz w:val="16"/>
                <w:szCs w:val="16"/>
                <w:lang w:val="en-US" w:eastAsia="ko-KR"/>
              </w:rPr>
            </w:pPr>
            <w:ins w:id="1020" w:author="NSB" w:date="2020-10-22T14:35:00Z">
              <w:r w:rsidRPr="00115CAE">
                <w:rPr>
                  <w:rFonts w:ascii="Arial" w:eastAsia="宋体" w:hAnsi="Arial" w:cs="Arial"/>
                  <w:sz w:val="16"/>
                  <w:szCs w:val="16"/>
                  <w:lang w:val="en-US" w:eastAsia="ko-KR"/>
                </w:rPr>
                <w:t>-100</w:t>
              </w:r>
            </w:ins>
          </w:p>
        </w:tc>
        <w:tc>
          <w:tcPr>
            <w:tcW w:w="890" w:type="dxa"/>
            <w:gridSpan w:val="2"/>
            <w:tcBorders>
              <w:top w:val="single" w:sz="4" w:space="0" w:color="auto"/>
              <w:left w:val="single" w:sz="4" w:space="0" w:color="auto"/>
              <w:bottom w:val="nil"/>
              <w:right w:val="single" w:sz="4" w:space="0" w:color="auto"/>
            </w:tcBorders>
            <w:hideMark/>
          </w:tcPr>
          <w:p w14:paraId="3D569ECE" w14:textId="77777777" w:rsidR="00784930" w:rsidRPr="00115CAE" w:rsidRDefault="00784930" w:rsidP="00784930">
            <w:pPr>
              <w:keepNext/>
              <w:keepLines/>
              <w:spacing w:after="0" w:line="256" w:lineRule="auto"/>
              <w:jc w:val="center"/>
              <w:rPr>
                <w:ins w:id="1021" w:author="NSB" w:date="2020-10-22T14:35:00Z"/>
                <w:rFonts w:ascii="Arial" w:eastAsia="宋体" w:hAnsi="Arial" w:cs="Arial"/>
                <w:sz w:val="16"/>
                <w:szCs w:val="16"/>
                <w:lang w:val="en-US" w:eastAsia="ko-KR"/>
              </w:rPr>
            </w:pPr>
            <w:ins w:id="1022" w:author="NSB" w:date="2020-10-22T14:35:00Z">
              <w:r w:rsidRPr="00115CAE">
                <w:rPr>
                  <w:rFonts w:ascii="Arial" w:eastAsia="宋体" w:hAnsi="Arial" w:cs="Arial"/>
                  <w:sz w:val="16"/>
                  <w:szCs w:val="16"/>
                  <w:lang w:val="en-US" w:eastAsia="ko-KR"/>
                </w:rPr>
                <w:t>-105</w:t>
              </w:r>
            </w:ins>
          </w:p>
        </w:tc>
        <w:tc>
          <w:tcPr>
            <w:tcW w:w="768" w:type="dxa"/>
            <w:gridSpan w:val="2"/>
            <w:tcBorders>
              <w:top w:val="single" w:sz="4" w:space="0" w:color="auto"/>
              <w:left w:val="single" w:sz="4" w:space="0" w:color="auto"/>
              <w:bottom w:val="nil"/>
              <w:right w:val="single" w:sz="4" w:space="0" w:color="auto"/>
            </w:tcBorders>
            <w:hideMark/>
          </w:tcPr>
          <w:p w14:paraId="3F17166F" w14:textId="77777777" w:rsidR="00784930" w:rsidRPr="00115CAE" w:rsidRDefault="00784930" w:rsidP="00784930">
            <w:pPr>
              <w:keepNext/>
              <w:keepLines/>
              <w:spacing w:after="0" w:line="256" w:lineRule="auto"/>
              <w:jc w:val="center"/>
              <w:rPr>
                <w:ins w:id="1023" w:author="NSB" w:date="2020-10-22T14:35:00Z"/>
                <w:rFonts w:ascii="Arial" w:eastAsia="宋体" w:hAnsi="Arial" w:cs="Arial"/>
                <w:sz w:val="16"/>
                <w:szCs w:val="16"/>
                <w:lang w:val="en-US" w:eastAsia="ko-KR"/>
              </w:rPr>
            </w:pPr>
            <w:ins w:id="1024" w:author="NSB" w:date="2020-10-22T14:35:00Z">
              <w:r w:rsidRPr="00115CAE">
                <w:rPr>
                  <w:rFonts w:ascii="Arial" w:eastAsia="宋体" w:hAnsi="Arial" w:cs="Arial"/>
                  <w:sz w:val="16"/>
                  <w:szCs w:val="16"/>
                  <w:lang w:val="en-US" w:eastAsia="ko-KR"/>
                </w:rPr>
                <w:t>-82</w:t>
              </w:r>
            </w:ins>
          </w:p>
        </w:tc>
        <w:tc>
          <w:tcPr>
            <w:tcW w:w="762" w:type="dxa"/>
            <w:tcBorders>
              <w:top w:val="single" w:sz="4" w:space="0" w:color="auto"/>
              <w:left w:val="single" w:sz="4" w:space="0" w:color="auto"/>
              <w:bottom w:val="nil"/>
              <w:right w:val="single" w:sz="4" w:space="0" w:color="auto"/>
            </w:tcBorders>
            <w:hideMark/>
          </w:tcPr>
          <w:p w14:paraId="73C472BE" w14:textId="77777777" w:rsidR="00784930" w:rsidRPr="00115CAE" w:rsidRDefault="00784930" w:rsidP="00784930">
            <w:pPr>
              <w:keepNext/>
              <w:keepLines/>
              <w:spacing w:after="0" w:line="256" w:lineRule="auto"/>
              <w:jc w:val="center"/>
              <w:rPr>
                <w:ins w:id="1025" w:author="NSB" w:date="2020-10-22T14:35:00Z"/>
                <w:rFonts w:ascii="Arial" w:eastAsia="宋体" w:hAnsi="Arial" w:cs="Arial"/>
                <w:sz w:val="16"/>
                <w:szCs w:val="16"/>
                <w:lang w:val="en-US" w:eastAsia="ko-KR"/>
              </w:rPr>
            </w:pPr>
            <w:ins w:id="1026" w:author="NSB" w:date="2020-10-22T14:35:00Z">
              <w:r w:rsidRPr="00115CAE">
                <w:rPr>
                  <w:rFonts w:ascii="Arial" w:eastAsia="宋体" w:hAnsi="Arial" w:cs="Arial"/>
                  <w:sz w:val="16"/>
                  <w:szCs w:val="16"/>
                  <w:lang w:val="en-US" w:eastAsia="ko-KR"/>
                </w:rPr>
                <w:t>-87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272DBBB" w14:textId="77777777" w:rsidR="00784930" w:rsidRPr="00115CAE" w:rsidRDefault="00784930" w:rsidP="00784930">
            <w:pPr>
              <w:keepNext/>
              <w:keepLines/>
              <w:spacing w:after="0" w:line="256" w:lineRule="auto"/>
              <w:jc w:val="center"/>
              <w:rPr>
                <w:ins w:id="1027" w:author="NSB" w:date="2020-10-22T14:35:00Z"/>
                <w:rFonts w:ascii="Arial" w:eastAsia="宋体" w:hAnsi="Arial" w:cs="Arial"/>
                <w:sz w:val="16"/>
                <w:szCs w:val="16"/>
                <w:lang w:val="en-US"/>
              </w:rPr>
            </w:pPr>
            <w:ins w:id="1028" w:author="NSB" w:date="2020-10-22T14:35:00Z">
              <w:r w:rsidRPr="00115CAE">
                <w:rPr>
                  <w:rFonts w:ascii="Arial" w:eastAsia="宋体" w:hAnsi="Arial"/>
                  <w:sz w:val="16"/>
                  <w:szCs w:val="16"/>
                </w:rPr>
                <w:t>-111.00</w:t>
              </w:r>
            </w:ins>
          </w:p>
        </w:tc>
        <w:tc>
          <w:tcPr>
            <w:tcW w:w="782" w:type="dxa"/>
            <w:tcBorders>
              <w:top w:val="single" w:sz="4" w:space="0" w:color="auto"/>
              <w:left w:val="single" w:sz="4" w:space="0" w:color="auto"/>
              <w:bottom w:val="single" w:sz="4" w:space="0" w:color="auto"/>
              <w:right w:val="single" w:sz="4" w:space="0" w:color="auto"/>
            </w:tcBorders>
            <w:hideMark/>
          </w:tcPr>
          <w:p w14:paraId="1B6486C1" w14:textId="77777777" w:rsidR="00784930" w:rsidRPr="00115CAE" w:rsidRDefault="00784930" w:rsidP="00784930">
            <w:pPr>
              <w:keepNext/>
              <w:keepLines/>
              <w:spacing w:after="0" w:line="256" w:lineRule="auto"/>
              <w:jc w:val="center"/>
              <w:rPr>
                <w:ins w:id="1029" w:author="NSB" w:date="2020-10-22T14:35:00Z"/>
                <w:rFonts w:ascii="Arial" w:eastAsia="宋体" w:hAnsi="Arial" w:cs="Arial"/>
                <w:sz w:val="16"/>
                <w:szCs w:val="16"/>
                <w:lang w:val="en-US"/>
              </w:rPr>
            </w:pPr>
            <w:ins w:id="1030" w:author="NSB" w:date="2020-10-22T14:35:00Z">
              <w:r w:rsidRPr="00115CAE">
                <w:rPr>
                  <w:rFonts w:ascii="Arial" w:eastAsia="宋体" w:hAnsi="Arial"/>
                  <w:sz w:val="16"/>
                  <w:szCs w:val="16"/>
                </w:rPr>
                <w:t>-114.00</w:t>
              </w:r>
            </w:ins>
          </w:p>
        </w:tc>
      </w:tr>
      <w:tr w:rsidR="00784930" w:rsidRPr="00115CAE" w14:paraId="1EEB1370" w14:textId="77777777" w:rsidTr="00784930">
        <w:trPr>
          <w:jc w:val="center"/>
          <w:ins w:id="1031" w:author="NSB" w:date="2020-10-22T14:35:00Z"/>
        </w:trPr>
        <w:tc>
          <w:tcPr>
            <w:tcW w:w="968" w:type="dxa"/>
            <w:tcBorders>
              <w:top w:val="nil"/>
              <w:left w:val="single" w:sz="4" w:space="0" w:color="auto"/>
              <w:bottom w:val="nil"/>
              <w:right w:val="single" w:sz="4" w:space="0" w:color="auto"/>
            </w:tcBorders>
            <w:hideMark/>
          </w:tcPr>
          <w:p w14:paraId="59361159" w14:textId="77777777" w:rsidR="00784930" w:rsidRPr="00115CAE" w:rsidRDefault="00784930" w:rsidP="00784930">
            <w:pPr>
              <w:rPr>
                <w:ins w:id="1032"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0A44566E" w14:textId="77777777" w:rsidR="00784930" w:rsidRPr="00115CAE" w:rsidRDefault="00784930" w:rsidP="00784930">
            <w:pPr>
              <w:spacing w:after="0" w:line="256" w:lineRule="auto"/>
              <w:rPr>
                <w:ins w:id="1033"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AB47E4B" w14:textId="77777777" w:rsidR="00784930" w:rsidRPr="00115CAE" w:rsidRDefault="00784930" w:rsidP="00784930">
            <w:pPr>
              <w:keepNext/>
              <w:keepLines/>
              <w:spacing w:after="0" w:line="256" w:lineRule="auto"/>
              <w:rPr>
                <w:ins w:id="1034" w:author="NSB" w:date="2020-10-22T14:35:00Z"/>
                <w:rFonts w:ascii="Arial" w:eastAsia="Calibri" w:hAnsi="Arial"/>
                <w:sz w:val="16"/>
                <w:szCs w:val="16"/>
                <w:lang w:val="en-US"/>
              </w:rPr>
            </w:pPr>
            <w:ins w:id="1035" w:author="NSB" w:date="2020-10-22T14:35: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795DF642" w14:textId="77777777" w:rsidR="00784930" w:rsidRPr="00115CAE" w:rsidRDefault="00784930" w:rsidP="00784930">
            <w:pPr>
              <w:rPr>
                <w:ins w:id="1036" w:author="NSB" w:date="2020-10-22T14:35:00Z"/>
                <w:rFonts w:eastAsia="Calibri"/>
                <w:sz w:val="16"/>
                <w:szCs w:val="16"/>
                <w:lang w:val="en-US"/>
              </w:rPr>
            </w:pPr>
          </w:p>
        </w:tc>
        <w:tc>
          <w:tcPr>
            <w:tcW w:w="813" w:type="dxa"/>
            <w:gridSpan w:val="4"/>
            <w:tcBorders>
              <w:top w:val="nil"/>
              <w:left w:val="single" w:sz="4" w:space="0" w:color="auto"/>
              <w:bottom w:val="nil"/>
              <w:right w:val="single" w:sz="4" w:space="0" w:color="auto"/>
            </w:tcBorders>
            <w:hideMark/>
          </w:tcPr>
          <w:p w14:paraId="24BD3B4A" w14:textId="77777777" w:rsidR="00784930" w:rsidRPr="00115CAE" w:rsidRDefault="00784930" w:rsidP="00784930">
            <w:pPr>
              <w:spacing w:after="0" w:line="256" w:lineRule="auto"/>
              <w:rPr>
                <w:ins w:id="1037"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0A983C5C" w14:textId="77777777" w:rsidR="00784930" w:rsidRPr="00115CAE" w:rsidRDefault="00784930" w:rsidP="00784930">
            <w:pPr>
              <w:spacing w:after="0" w:line="256" w:lineRule="auto"/>
              <w:rPr>
                <w:ins w:id="1038"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0D504AED" w14:textId="77777777" w:rsidR="00784930" w:rsidRPr="00115CAE" w:rsidRDefault="00784930" w:rsidP="00784930">
            <w:pPr>
              <w:spacing w:after="0" w:line="256" w:lineRule="auto"/>
              <w:rPr>
                <w:ins w:id="1039"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5C570DBC" w14:textId="77777777" w:rsidR="00784930" w:rsidRPr="00115CAE" w:rsidRDefault="00784930" w:rsidP="00784930">
            <w:pPr>
              <w:spacing w:after="0" w:line="256" w:lineRule="auto"/>
              <w:rPr>
                <w:ins w:id="1040"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2B6C283" w14:textId="77777777" w:rsidR="00784930" w:rsidRPr="00115CAE" w:rsidRDefault="00784930" w:rsidP="00784930">
            <w:pPr>
              <w:keepNext/>
              <w:keepLines/>
              <w:spacing w:after="0" w:line="256" w:lineRule="auto"/>
              <w:jc w:val="center"/>
              <w:rPr>
                <w:ins w:id="1041" w:author="NSB" w:date="2020-10-22T14:35:00Z"/>
                <w:rFonts w:ascii="Arial" w:eastAsia="宋体" w:hAnsi="Arial" w:cs="Arial"/>
                <w:sz w:val="16"/>
                <w:szCs w:val="16"/>
                <w:lang w:val="en-US"/>
              </w:rPr>
            </w:pPr>
            <w:ins w:id="1042" w:author="NSB" w:date="2020-10-22T14:35:00Z">
              <w:r w:rsidRPr="00115CAE">
                <w:rPr>
                  <w:rFonts w:ascii="Arial" w:eastAsia="宋体" w:hAnsi="Arial"/>
                  <w:sz w:val="16"/>
                  <w:szCs w:val="16"/>
                </w:rPr>
                <w:t>-110.50</w:t>
              </w:r>
            </w:ins>
          </w:p>
        </w:tc>
        <w:tc>
          <w:tcPr>
            <w:tcW w:w="782" w:type="dxa"/>
            <w:tcBorders>
              <w:top w:val="single" w:sz="4" w:space="0" w:color="auto"/>
              <w:left w:val="single" w:sz="4" w:space="0" w:color="auto"/>
              <w:bottom w:val="single" w:sz="4" w:space="0" w:color="auto"/>
              <w:right w:val="single" w:sz="4" w:space="0" w:color="auto"/>
            </w:tcBorders>
            <w:hideMark/>
          </w:tcPr>
          <w:p w14:paraId="0850CD92" w14:textId="77777777" w:rsidR="00784930" w:rsidRPr="00115CAE" w:rsidRDefault="00784930" w:rsidP="00784930">
            <w:pPr>
              <w:keepNext/>
              <w:keepLines/>
              <w:spacing w:after="0" w:line="256" w:lineRule="auto"/>
              <w:jc w:val="center"/>
              <w:rPr>
                <w:ins w:id="1043" w:author="NSB" w:date="2020-10-22T14:35:00Z"/>
                <w:rFonts w:ascii="Arial" w:eastAsia="宋体" w:hAnsi="Arial" w:cs="Arial"/>
                <w:sz w:val="16"/>
                <w:szCs w:val="16"/>
                <w:lang w:val="en-US"/>
              </w:rPr>
            </w:pPr>
            <w:ins w:id="1044" w:author="NSB" w:date="2020-10-22T14:35:00Z">
              <w:r w:rsidRPr="00115CAE">
                <w:rPr>
                  <w:rFonts w:ascii="Arial" w:eastAsia="宋体" w:hAnsi="Arial"/>
                  <w:sz w:val="16"/>
                  <w:szCs w:val="16"/>
                </w:rPr>
                <w:t>-113.50</w:t>
              </w:r>
            </w:ins>
          </w:p>
        </w:tc>
      </w:tr>
      <w:tr w:rsidR="00784930" w:rsidRPr="00115CAE" w14:paraId="54F08BAC" w14:textId="77777777" w:rsidTr="00784930">
        <w:trPr>
          <w:jc w:val="center"/>
          <w:ins w:id="1045" w:author="NSB" w:date="2020-10-22T14:35:00Z"/>
        </w:trPr>
        <w:tc>
          <w:tcPr>
            <w:tcW w:w="968" w:type="dxa"/>
            <w:tcBorders>
              <w:top w:val="nil"/>
              <w:left w:val="single" w:sz="4" w:space="0" w:color="auto"/>
              <w:bottom w:val="nil"/>
              <w:right w:val="single" w:sz="4" w:space="0" w:color="auto"/>
            </w:tcBorders>
            <w:hideMark/>
          </w:tcPr>
          <w:p w14:paraId="3B556869" w14:textId="77777777" w:rsidR="00784930" w:rsidRPr="00115CAE" w:rsidRDefault="00784930" w:rsidP="00784930">
            <w:pPr>
              <w:rPr>
                <w:ins w:id="1046"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56934AE0" w14:textId="77777777" w:rsidR="00784930" w:rsidRPr="00115CAE" w:rsidRDefault="00784930" w:rsidP="00784930">
            <w:pPr>
              <w:spacing w:after="0" w:line="256" w:lineRule="auto"/>
              <w:rPr>
                <w:ins w:id="1047"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BAC5F32" w14:textId="77777777" w:rsidR="00784930" w:rsidRPr="00115CAE" w:rsidRDefault="00784930" w:rsidP="00784930">
            <w:pPr>
              <w:keepNext/>
              <w:keepLines/>
              <w:spacing w:after="0" w:line="256" w:lineRule="auto"/>
              <w:rPr>
                <w:ins w:id="1048" w:author="NSB" w:date="2020-10-22T14:35:00Z"/>
                <w:rFonts w:ascii="Arial" w:eastAsia="Calibri" w:hAnsi="Arial"/>
                <w:sz w:val="16"/>
                <w:szCs w:val="16"/>
                <w:lang w:val="en-US"/>
              </w:rPr>
            </w:pPr>
            <w:ins w:id="1049" w:author="NSB" w:date="2020-10-22T14:35: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4ECCE99D" w14:textId="77777777" w:rsidR="00784930" w:rsidRPr="00115CAE" w:rsidRDefault="00784930" w:rsidP="00784930">
            <w:pPr>
              <w:rPr>
                <w:ins w:id="1050" w:author="NSB" w:date="2020-10-22T14:35:00Z"/>
                <w:rFonts w:eastAsia="Calibri"/>
                <w:sz w:val="16"/>
                <w:szCs w:val="16"/>
                <w:lang w:val="en-US"/>
              </w:rPr>
            </w:pPr>
          </w:p>
        </w:tc>
        <w:tc>
          <w:tcPr>
            <w:tcW w:w="813" w:type="dxa"/>
            <w:gridSpan w:val="4"/>
            <w:tcBorders>
              <w:top w:val="nil"/>
              <w:left w:val="single" w:sz="4" w:space="0" w:color="auto"/>
              <w:bottom w:val="nil"/>
              <w:right w:val="single" w:sz="4" w:space="0" w:color="auto"/>
            </w:tcBorders>
            <w:hideMark/>
          </w:tcPr>
          <w:p w14:paraId="262B0DF8" w14:textId="77777777" w:rsidR="00784930" w:rsidRPr="00115CAE" w:rsidRDefault="00784930" w:rsidP="00784930">
            <w:pPr>
              <w:spacing w:after="0" w:line="256" w:lineRule="auto"/>
              <w:rPr>
                <w:ins w:id="1051"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5CC3A614" w14:textId="77777777" w:rsidR="00784930" w:rsidRPr="00115CAE" w:rsidRDefault="00784930" w:rsidP="00784930">
            <w:pPr>
              <w:spacing w:after="0" w:line="256" w:lineRule="auto"/>
              <w:rPr>
                <w:ins w:id="1052"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58C735F0" w14:textId="77777777" w:rsidR="00784930" w:rsidRPr="00115CAE" w:rsidRDefault="00784930" w:rsidP="00784930">
            <w:pPr>
              <w:spacing w:after="0" w:line="256" w:lineRule="auto"/>
              <w:rPr>
                <w:ins w:id="1053"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6D6D2EDF" w14:textId="77777777" w:rsidR="00784930" w:rsidRPr="00115CAE" w:rsidRDefault="00784930" w:rsidP="00784930">
            <w:pPr>
              <w:spacing w:after="0" w:line="256" w:lineRule="auto"/>
              <w:rPr>
                <w:ins w:id="1054"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0AC166D" w14:textId="77777777" w:rsidR="00784930" w:rsidRPr="00115CAE" w:rsidRDefault="00784930" w:rsidP="00784930">
            <w:pPr>
              <w:keepNext/>
              <w:keepLines/>
              <w:spacing w:after="0" w:line="256" w:lineRule="auto"/>
              <w:jc w:val="center"/>
              <w:rPr>
                <w:ins w:id="1055" w:author="NSB" w:date="2020-10-22T14:35:00Z"/>
                <w:rFonts w:ascii="Arial" w:eastAsia="宋体" w:hAnsi="Arial" w:cs="Arial"/>
                <w:sz w:val="16"/>
                <w:szCs w:val="16"/>
                <w:lang w:val="en-US"/>
              </w:rPr>
            </w:pPr>
            <w:ins w:id="1056" w:author="NSB" w:date="2020-10-22T14:35:00Z">
              <w:r w:rsidRPr="00115CAE">
                <w:rPr>
                  <w:rFonts w:ascii="Arial" w:eastAsia="宋体" w:hAnsi="Arial"/>
                  <w:sz w:val="16"/>
                  <w:szCs w:val="16"/>
                </w:rPr>
                <w:t>-110.00</w:t>
              </w:r>
            </w:ins>
          </w:p>
        </w:tc>
        <w:tc>
          <w:tcPr>
            <w:tcW w:w="782" w:type="dxa"/>
            <w:tcBorders>
              <w:top w:val="single" w:sz="4" w:space="0" w:color="auto"/>
              <w:left w:val="single" w:sz="4" w:space="0" w:color="auto"/>
              <w:bottom w:val="single" w:sz="4" w:space="0" w:color="auto"/>
              <w:right w:val="single" w:sz="4" w:space="0" w:color="auto"/>
            </w:tcBorders>
            <w:hideMark/>
          </w:tcPr>
          <w:p w14:paraId="34E51F5A" w14:textId="77777777" w:rsidR="00784930" w:rsidRPr="00115CAE" w:rsidRDefault="00784930" w:rsidP="00784930">
            <w:pPr>
              <w:keepNext/>
              <w:keepLines/>
              <w:spacing w:after="0" w:line="256" w:lineRule="auto"/>
              <w:jc w:val="center"/>
              <w:rPr>
                <w:ins w:id="1057" w:author="NSB" w:date="2020-10-22T14:35:00Z"/>
                <w:rFonts w:ascii="Arial" w:eastAsia="宋体" w:hAnsi="Arial" w:cs="Arial"/>
                <w:sz w:val="16"/>
                <w:szCs w:val="16"/>
                <w:lang w:val="en-US"/>
              </w:rPr>
            </w:pPr>
            <w:ins w:id="1058" w:author="NSB" w:date="2020-10-22T14:35:00Z">
              <w:r w:rsidRPr="00115CAE">
                <w:rPr>
                  <w:rFonts w:ascii="Arial" w:eastAsia="宋体" w:hAnsi="Arial"/>
                  <w:sz w:val="16"/>
                  <w:szCs w:val="16"/>
                </w:rPr>
                <w:t>-113.00</w:t>
              </w:r>
            </w:ins>
          </w:p>
        </w:tc>
      </w:tr>
      <w:tr w:rsidR="00784930" w:rsidRPr="00115CAE" w14:paraId="47B5C9B5" w14:textId="77777777" w:rsidTr="00784930">
        <w:trPr>
          <w:jc w:val="center"/>
          <w:ins w:id="1059" w:author="NSB" w:date="2020-10-22T14:35:00Z"/>
        </w:trPr>
        <w:tc>
          <w:tcPr>
            <w:tcW w:w="968" w:type="dxa"/>
            <w:tcBorders>
              <w:top w:val="nil"/>
              <w:left w:val="single" w:sz="4" w:space="0" w:color="auto"/>
              <w:bottom w:val="nil"/>
              <w:right w:val="single" w:sz="4" w:space="0" w:color="auto"/>
            </w:tcBorders>
            <w:hideMark/>
          </w:tcPr>
          <w:p w14:paraId="2B2B265E" w14:textId="77777777" w:rsidR="00784930" w:rsidRPr="00115CAE" w:rsidRDefault="00784930" w:rsidP="00784930">
            <w:pPr>
              <w:rPr>
                <w:ins w:id="1060"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16BB8AB" w14:textId="77777777" w:rsidR="00784930" w:rsidRPr="00115CAE" w:rsidRDefault="00784930" w:rsidP="00784930">
            <w:pPr>
              <w:spacing w:after="0" w:line="256" w:lineRule="auto"/>
              <w:rPr>
                <w:ins w:id="1061"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984DC5" w14:textId="77777777" w:rsidR="00784930" w:rsidRPr="00115CAE" w:rsidRDefault="00784930" w:rsidP="00784930">
            <w:pPr>
              <w:keepNext/>
              <w:keepLines/>
              <w:spacing w:after="0" w:line="256" w:lineRule="auto"/>
              <w:rPr>
                <w:ins w:id="1062" w:author="NSB" w:date="2020-10-22T14:35:00Z"/>
                <w:rFonts w:ascii="Arial" w:eastAsia="Calibri" w:hAnsi="Arial"/>
                <w:sz w:val="16"/>
                <w:szCs w:val="16"/>
                <w:lang w:val="sv-FI"/>
              </w:rPr>
            </w:pPr>
            <w:ins w:id="1063" w:author="NSB" w:date="2020-10-22T14:35: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49EC2348" w14:textId="77777777" w:rsidR="00784930" w:rsidRPr="00115CAE" w:rsidRDefault="00784930" w:rsidP="00784930">
            <w:pPr>
              <w:rPr>
                <w:ins w:id="1064" w:author="NSB" w:date="2020-10-22T14:35:00Z"/>
                <w:rFonts w:eastAsia="Calibri"/>
                <w:sz w:val="16"/>
                <w:szCs w:val="16"/>
                <w:lang w:val="sv-FI"/>
              </w:rPr>
            </w:pPr>
          </w:p>
        </w:tc>
        <w:tc>
          <w:tcPr>
            <w:tcW w:w="813" w:type="dxa"/>
            <w:gridSpan w:val="4"/>
            <w:tcBorders>
              <w:top w:val="nil"/>
              <w:left w:val="single" w:sz="4" w:space="0" w:color="auto"/>
              <w:bottom w:val="nil"/>
              <w:right w:val="single" w:sz="4" w:space="0" w:color="auto"/>
            </w:tcBorders>
            <w:hideMark/>
          </w:tcPr>
          <w:p w14:paraId="03125B26" w14:textId="77777777" w:rsidR="00784930" w:rsidRPr="00115CAE" w:rsidRDefault="00784930" w:rsidP="00784930">
            <w:pPr>
              <w:spacing w:after="0" w:line="256" w:lineRule="auto"/>
              <w:rPr>
                <w:ins w:id="1065"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723F7A0C" w14:textId="77777777" w:rsidR="00784930" w:rsidRPr="00115CAE" w:rsidRDefault="00784930" w:rsidP="00784930">
            <w:pPr>
              <w:spacing w:after="0" w:line="256" w:lineRule="auto"/>
              <w:rPr>
                <w:ins w:id="1066"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083A15E0" w14:textId="77777777" w:rsidR="00784930" w:rsidRPr="00115CAE" w:rsidRDefault="00784930" w:rsidP="00784930">
            <w:pPr>
              <w:spacing w:after="0" w:line="256" w:lineRule="auto"/>
              <w:rPr>
                <w:ins w:id="1067"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3765F1FD" w14:textId="77777777" w:rsidR="00784930" w:rsidRPr="00115CAE" w:rsidRDefault="00784930" w:rsidP="00784930">
            <w:pPr>
              <w:spacing w:after="0" w:line="256" w:lineRule="auto"/>
              <w:rPr>
                <w:ins w:id="1068"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D0158EA" w14:textId="77777777" w:rsidR="00784930" w:rsidRPr="00115CAE" w:rsidRDefault="00784930" w:rsidP="00784930">
            <w:pPr>
              <w:keepNext/>
              <w:keepLines/>
              <w:spacing w:after="0" w:line="256" w:lineRule="auto"/>
              <w:jc w:val="center"/>
              <w:rPr>
                <w:ins w:id="1069" w:author="NSB" w:date="2020-10-22T14:35:00Z"/>
                <w:rFonts w:ascii="Arial" w:eastAsia="宋体" w:hAnsi="Arial" w:cs="Arial"/>
                <w:sz w:val="16"/>
                <w:szCs w:val="16"/>
                <w:lang w:val="en-US"/>
              </w:rPr>
            </w:pPr>
            <w:ins w:id="1070" w:author="NSB" w:date="2020-10-22T14:35:00Z">
              <w:r w:rsidRPr="00115CAE">
                <w:rPr>
                  <w:rFonts w:ascii="Arial" w:eastAsia="宋体" w:hAnsi="Arial"/>
                  <w:sz w:val="16"/>
                  <w:szCs w:val="16"/>
                </w:rPr>
                <w:t>-109.50</w:t>
              </w:r>
            </w:ins>
          </w:p>
        </w:tc>
        <w:tc>
          <w:tcPr>
            <w:tcW w:w="782" w:type="dxa"/>
            <w:tcBorders>
              <w:top w:val="single" w:sz="4" w:space="0" w:color="auto"/>
              <w:left w:val="single" w:sz="4" w:space="0" w:color="auto"/>
              <w:bottom w:val="single" w:sz="4" w:space="0" w:color="auto"/>
              <w:right w:val="single" w:sz="4" w:space="0" w:color="auto"/>
            </w:tcBorders>
            <w:hideMark/>
          </w:tcPr>
          <w:p w14:paraId="17BCF954" w14:textId="77777777" w:rsidR="00784930" w:rsidRPr="00115CAE" w:rsidRDefault="00784930" w:rsidP="00784930">
            <w:pPr>
              <w:keepNext/>
              <w:keepLines/>
              <w:spacing w:after="0" w:line="256" w:lineRule="auto"/>
              <w:jc w:val="center"/>
              <w:rPr>
                <w:ins w:id="1071" w:author="NSB" w:date="2020-10-22T14:35:00Z"/>
                <w:rFonts w:ascii="Arial" w:eastAsia="宋体" w:hAnsi="Arial" w:cs="Arial"/>
                <w:sz w:val="16"/>
                <w:szCs w:val="16"/>
                <w:lang w:val="en-US"/>
              </w:rPr>
            </w:pPr>
            <w:ins w:id="1072" w:author="NSB" w:date="2020-10-22T14:35:00Z">
              <w:r w:rsidRPr="00115CAE">
                <w:rPr>
                  <w:rFonts w:ascii="Arial" w:eastAsia="宋体" w:hAnsi="Arial"/>
                  <w:sz w:val="16"/>
                  <w:szCs w:val="16"/>
                </w:rPr>
                <w:t>-112.50</w:t>
              </w:r>
            </w:ins>
          </w:p>
        </w:tc>
      </w:tr>
      <w:tr w:rsidR="00784930" w:rsidRPr="00115CAE" w14:paraId="3AE96837" w14:textId="77777777" w:rsidTr="00784930">
        <w:trPr>
          <w:jc w:val="center"/>
          <w:ins w:id="1073" w:author="NSB" w:date="2020-10-22T14:35:00Z"/>
        </w:trPr>
        <w:tc>
          <w:tcPr>
            <w:tcW w:w="968" w:type="dxa"/>
            <w:tcBorders>
              <w:top w:val="nil"/>
              <w:left w:val="single" w:sz="4" w:space="0" w:color="auto"/>
              <w:bottom w:val="nil"/>
              <w:right w:val="single" w:sz="4" w:space="0" w:color="auto"/>
            </w:tcBorders>
            <w:hideMark/>
          </w:tcPr>
          <w:p w14:paraId="2407F574" w14:textId="77777777" w:rsidR="00784930" w:rsidRPr="00115CAE" w:rsidRDefault="00784930" w:rsidP="00784930">
            <w:pPr>
              <w:rPr>
                <w:ins w:id="1074"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60602EAB" w14:textId="77777777" w:rsidR="00784930" w:rsidRPr="00115CAE" w:rsidRDefault="00784930" w:rsidP="00784930">
            <w:pPr>
              <w:spacing w:after="0" w:line="256" w:lineRule="auto"/>
              <w:rPr>
                <w:ins w:id="1075"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4EB338E" w14:textId="77777777" w:rsidR="00784930" w:rsidRPr="00115CAE" w:rsidRDefault="00784930" w:rsidP="00784930">
            <w:pPr>
              <w:keepNext/>
              <w:keepLines/>
              <w:spacing w:after="0" w:line="256" w:lineRule="auto"/>
              <w:rPr>
                <w:ins w:id="1076" w:author="NSB" w:date="2020-10-22T14:35:00Z"/>
                <w:rFonts w:ascii="Arial" w:eastAsia="Calibri" w:hAnsi="Arial"/>
                <w:sz w:val="16"/>
                <w:szCs w:val="16"/>
                <w:lang w:val="sv-FI"/>
              </w:rPr>
            </w:pPr>
            <w:ins w:id="1077" w:author="NSB" w:date="2020-10-22T14:35: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2E25BBD5" w14:textId="77777777" w:rsidR="00784930" w:rsidRPr="00115CAE" w:rsidRDefault="00784930" w:rsidP="00784930">
            <w:pPr>
              <w:rPr>
                <w:ins w:id="1078" w:author="NSB" w:date="2020-10-22T14:35:00Z"/>
                <w:rFonts w:eastAsia="Calibri"/>
                <w:sz w:val="16"/>
                <w:szCs w:val="16"/>
                <w:lang w:val="sv-FI"/>
              </w:rPr>
            </w:pPr>
          </w:p>
        </w:tc>
        <w:tc>
          <w:tcPr>
            <w:tcW w:w="813" w:type="dxa"/>
            <w:gridSpan w:val="4"/>
            <w:tcBorders>
              <w:top w:val="nil"/>
              <w:left w:val="single" w:sz="4" w:space="0" w:color="auto"/>
              <w:bottom w:val="nil"/>
              <w:right w:val="single" w:sz="4" w:space="0" w:color="auto"/>
            </w:tcBorders>
            <w:hideMark/>
          </w:tcPr>
          <w:p w14:paraId="78A3ADC5" w14:textId="77777777" w:rsidR="00784930" w:rsidRPr="00115CAE" w:rsidRDefault="00784930" w:rsidP="00784930">
            <w:pPr>
              <w:spacing w:after="0" w:line="256" w:lineRule="auto"/>
              <w:rPr>
                <w:ins w:id="1079"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3A4E6523" w14:textId="77777777" w:rsidR="00784930" w:rsidRPr="00115CAE" w:rsidRDefault="00784930" w:rsidP="00784930">
            <w:pPr>
              <w:spacing w:after="0" w:line="256" w:lineRule="auto"/>
              <w:rPr>
                <w:ins w:id="1080"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6C8AD23E" w14:textId="77777777" w:rsidR="00784930" w:rsidRPr="00115CAE" w:rsidRDefault="00784930" w:rsidP="00784930">
            <w:pPr>
              <w:spacing w:after="0" w:line="256" w:lineRule="auto"/>
              <w:rPr>
                <w:ins w:id="1081"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24B08F42" w14:textId="77777777" w:rsidR="00784930" w:rsidRPr="00115CAE" w:rsidRDefault="00784930" w:rsidP="00784930">
            <w:pPr>
              <w:spacing w:after="0" w:line="256" w:lineRule="auto"/>
              <w:rPr>
                <w:ins w:id="1082"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4749ED6" w14:textId="77777777" w:rsidR="00784930" w:rsidRPr="00115CAE" w:rsidRDefault="00784930" w:rsidP="00784930">
            <w:pPr>
              <w:keepNext/>
              <w:keepLines/>
              <w:spacing w:after="0" w:line="256" w:lineRule="auto"/>
              <w:jc w:val="center"/>
              <w:rPr>
                <w:ins w:id="1083" w:author="NSB" w:date="2020-10-22T14:35:00Z"/>
                <w:rFonts w:ascii="Arial" w:eastAsia="宋体" w:hAnsi="Arial" w:cs="Arial"/>
                <w:sz w:val="16"/>
                <w:szCs w:val="16"/>
                <w:lang w:val="en-US"/>
              </w:rPr>
            </w:pPr>
            <w:ins w:id="1084" w:author="NSB" w:date="2020-10-22T14:35:00Z">
              <w:r w:rsidRPr="00115CAE">
                <w:rPr>
                  <w:rFonts w:ascii="Arial" w:eastAsia="宋体" w:hAnsi="Arial"/>
                  <w:sz w:val="16"/>
                  <w:szCs w:val="16"/>
                </w:rPr>
                <w:t>-109.00</w:t>
              </w:r>
            </w:ins>
          </w:p>
        </w:tc>
        <w:tc>
          <w:tcPr>
            <w:tcW w:w="782" w:type="dxa"/>
            <w:tcBorders>
              <w:top w:val="single" w:sz="4" w:space="0" w:color="auto"/>
              <w:left w:val="single" w:sz="4" w:space="0" w:color="auto"/>
              <w:bottom w:val="single" w:sz="4" w:space="0" w:color="auto"/>
              <w:right w:val="single" w:sz="4" w:space="0" w:color="auto"/>
            </w:tcBorders>
            <w:hideMark/>
          </w:tcPr>
          <w:p w14:paraId="28FE32A3" w14:textId="77777777" w:rsidR="00784930" w:rsidRPr="00115CAE" w:rsidRDefault="00784930" w:rsidP="00784930">
            <w:pPr>
              <w:keepNext/>
              <w:keepLines/>
              <w:spacing w:after="0" w:line="256" w:lineRule="auto"/>
              <w:jc w:val="center"/>
              <w:rPr>
                <w:ins w:id="1085" w:author="NSB" w:date="2020-10-22T14:35:00Z"/>
                <w:rFonts w:ascii="Arial" w:eastAsia="宋体" w:hAnsi="Arial" w:cs="Arial"/>
                <w:sz w:val="16"/>
                <w:szCs w:val="16"/>
                <w:lang w:val="en-US"/>
              </w:rPr>
            </w:pPr>
            <w:ins w:id="1086" w:author="NSB" w:date="2020-10-22T14:35:00Z">
              <w:r w:rsidRPr="00115CAE">
                <w:rPr>
                  <w:rFonts w:ascii="Arial" w:eastAsia="宋体" w:hAnsi="Arial"/>
                  <w:sz w:val="16"/>
                  <w:szCs w:val="16"/>
                </w:rPr>
                <w:t>-112.00</w:t>
              </w:r>
            </w:ins>
          </w:p>
        </w:tc>
      </w:tr>
      <w:tr w:rsidR="00784930" w:rsidRPr="00115CAE" w14:paraId="212658F0" w14:textId="77777777" w:rsidTr="00784930">
        <w:trPr>
          <w:jc w:val="center"/>
          <w:ins w:id="1087" w:author="NSB" w:date="2020-10-22T14:35:00Z"/>
        </w:trPr>
        <w:tc>
          <w:tcPr>
            <w:tcW w:w="968" w:type="dxa"/>
            <w:tcBorders>
              <w:top w:val="nil"/>
              <w:left w:val="single" w:sz="4" w:space="0" w:color="auto"/>
              <w:bottom w:val="nil"/>
              <w:right w:val="single" w:sz="4" w:space="0" w:color="auto"/>
            </w:tcBorders>
          </w:tcPr>
          <w:p w14:paraId="274FC705" w14:textId="77777777" w:rsidR="00784930" w:rsidRPr="00115CAE" w:rsidRDefault="00784930" w:rsidP="00784930">
            <w:pPr>
              <w:keepNext/>
              <w:keepLines/>
              <w:spacing w:after="0" w:line="256" w:lineRule="auto"/>
              <w:rPr>
                <w:ins w:id="1088" w:author="NSB" w:date="2020-10-22T14:35:00Z"/>
                <w:rFonts w:ascii="Arial" w:eastAsia="Calibri" w:hAnsi="Arial"/>
                <w:sz w:val="16"/>
                <w:szCs w:val="16"/>
                <w:lang w:val="en-US"/>
              </w:rPr>
            </w:pPr>
          </w:p>
        </w:tc>
        <w:tc>
          <w:tcPr>
            <w:tcW w:w="1133" w:type="dxa"/>
            <w:gridSpan w:val="3"/>
            <w:tcBorders>
              <w:top w:val="nil"/>
              <w:left w:val="single" w:sz="4" w:space="0" w:color="auto"/>
              <w:bottom w:val="nil"/>
              <w:right w:val="single" w:sz="4" w:space="0" w:color="auto"/>
            </w:tcBorders>
          </w:tcPr>
          <w:p w14:paraId="3A92D7C5" w14:textId="77777777" w:rsidR="00784930" w:rsidRPr="00115CAE" w:rsidRDefault="00784930" w:rsidP="00784930">
            <w:pPr>
              <w:keepNext/>
              <w:keepLines/>
              <w:spacing w:after="0" w:line="256" w:lineRule="auto"/>
              <w:rPr>
                <w:ins w:id="1089" w:author="NSB" w:date="2020-10-22T14:35:00Z"/>
                <w:rFonts w:ascii="Arial" w:eastAsia="Calibri"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2E6C68F3" w14:textId="77777777" w:rsidR="00784930" w:rsidRPr="00115CAE" w:rsidRDefault="00784930" w:rsidP="00784930">
            <w:pPr>
              <w:keepNext/>
              <w:keepLines/>
              <w:spacing w:after="0" w:line="256" w:lineRule="auto"/>
              <w:rPr>
                <w:ins w:id="1090" w:author="NSB" w:date="2020-10-22T14:35:00Z"/>
                <w:rFonts w:ascii="Arial" w:eastAsia="宋体" w:hAnsi="Arial"/>
                <w:sz w:val="16"/>
                <w:szCs w:val="16"/>
                <w:lang w:val="sv-SE"/>
              </w:rPr>
            </w:pPr>
            <w:ins w:id="1091" w:author="NSB" w:date="2020-10-22T14:35: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1002F797" w14:textId="77777777" w:rsidR="00784930" w:rsidRPr="00115CAE" w:rsidRDefault="00784930" w:rsidP="00784930">
            <w:pPr>
              <w:keepNext/>
              <w:keepLines/>
              <w:spacing w:after="0" w:line="256" w:lineRule="auto"/>
              <w:jc w:val="center"/>
              <w:rPr>
                <w:ins w:id="1092" w:author="NSB" w:date="2020-10-22T14:35:00Z"/>
                <w:rFonts w:ascii="Arial" w:eastAsia="宋体" w:hAnsi="Arial"/>
                <w:sz w:val="16"/>
                <w:szCs w:val="16"/>
                <w:lang w:val="en-US"/>
              </w:rPr>
            </w:pPr>
          </w:p>
        </w:tc>
        <w:tc>
          <w:tcPr>
            <w:tcW w:w="813" w:type="dxa"/>
            <w:gridSpan w:val="4"/>
            <w:tcBorders>
              <w:top w:val="nil"/>
              <w:left w:val="single" w:sz="4" w:space="0" w:color="auto"/>
              <w:bottom w:val="nil"/>
              <w:right w:val="single" w:sz="4" w:space="0" w:color="auto"/>
            </w:tcBorders>
          </w:tcPr>
          <w:p w14:paraId="5CE11001" w14:textId="77777777" w:rsidR="00784930" w:rsidRPr="00115CAE" w:rsidRDefault="00784930" w:rsidP="00784930">
            <w:pPr>
              <w:keepNext/>
              <w:keepLines/>
              <w:spacing w:after="0" w:line="256" w:lineRule="auto"/>
              <w:jc w:val="center"/>
              <w:rPr>
                <w:ins w:id="1093" w:author="NSB" w:date="2020-10-22T14:35:00Z"/>
                <w:rFonts w:ascii="Arial" w:eastAsia="宋体" w:hAnsi="Arial" w:cs="Arial"/>
                <w:sz w:val="16"/>
                <w:szCs w:val="16"/>
                <w:lang w:val="en-US" w:eastAsia="ko-KR"/>
              </w:rPr>
            </w:pPr>
          </w:p>
        </w:tc>
        <w:tc>
          <w:tcPr>
            <w:tcW w:w="890" w:type="dxa"/>
            <w:gridSpan w:val="2"/>
            <w:tcBorders>
              <w:top w:val="nil"/>
              <w:left w:val="single" w:sz="4" w:space="0" w:color="auto"/>
              <w:bottom w:val="nil"/>
              <w:right w:val="single" w:sz="4" w:space="0" w:color="auto"/>
            </w:tcBorders>
          </w:tcPr>
          <w:p w14:paraId="412FE063" w14:textId="77777777" w:rsidR="00784930" w:rsidRPr="00115CAE" w:rsidRDefault="00784930" w:rsidP="00784930">
            <w:pPr>
              <w:keepNext/>
              <w:keepLines/>
              <w:spacing w:after="0" w:line="256" w:lineRule="auto"/>
              <w:jc w:val="center"/>
              <w:rPr>
                <w:ins w:id="1094" w:author="NSB" w:date="2020-10-22T14:35:00Z"/>
                <w:rFonts w:ascii="Arial" w:eastAsia="宋体" w:hAnsi="Arial" w:cs="Arial"/>
                <w:sz w:val="16"/>
                <w:szCs w:val="16"/>
                <w:lang w:val="en-US" w:eastAsia="ko-KR"/>
              </w:rPr>
            </w:pPr>
          </w:p>
        </w:tc>
        <w:tc>
          <w:tcPr>
            <w:tcW w:w="768" w:type="dxa"/>
            <w:gridSpan w:val="2"/>
            <w:tcBorders>
              <w:top w:val="nil"/>
              <w:left w:val="single" w:sz="4" w:space="0" w:color="auto"/>
              <w:bottom w:val="nil"/>
              <w:right w:val="single" w:sz="4" w:space="0" w:color="auto"/>
            </w:tcBorders>
          </w:tcPr>
          <w:p w14:paraId="64C010A0" w14:textId="77777777" w:rsidR="00784930" w:rsidRPr="00115CAE" w:rsidRDefault="00784930" w:rsidP="00784930">
            <w:pPr>
              <w:keepNext/>
              <w:keepLines/>
              <w:spacing w:after="0" w:line="256" w:lineRule="auto"/>
              <w:jc w:val="center"/>
              <w:rPr>
                <w:ins w:id="1095" w:author="NSB" w:date="2020-10-22T14:35:00Z"/>
                <w:rFonts w:ascii="Arial" w:eastAsia="宋体" w:hAnsi="Arial" w:cs="Arial"/>
                <w:sz w:val="16"/>
                <w:szCs w:val="16"/>
                <w:lang w:val="en-US" w:eastAsia="ko-KR"/>
              </w:rPr>
            </w:pPr>
          </w:p>
        </w:tc>
        <w:tc>
          <w:tcPr>
            <w:tcW w:w="762" w:type="dxa"/>
            <w:tcBorders>
              <w:top w:val="nil"/>
              <w:left w:val="single" w:sz="4" w:space="0" w:color="auto"/>
              <w:bottom w:val="nil"/>
              <w:right w:val="single" w:sz="4" w:space="0" w:color="auto"/>
            </w:tcBorders>
          </w:tcPr>
          <w:p w14:paraId="374AC216" w14:textId="77777777" w:rsidR="00784930" w:rsidRPr="00115CAE" w:rsidRDefault="00784930" w:rsidP="00784930">
            <w:pPr>
              <w:keepNext/>
              <w:keepLines/>
              <w:spacing w:after="0" w:line="256" w:lineRule="auto"/>
              <w:jc w:val="center"/>
              <w:rPr>
                <w:ins w:id="1096" w:author="NSB" w:date="2020-10-22T14:35:00Z"/>
                <w:rFonts w:ascii="Arial" w:eastAsia="宋体"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A04986A" w14:textId="77777777" w:rsidR="00784930" w:rsidRPr="00115CAE" w:rsidRDefault="00784930" w:rsidP="00784930">
            <w:pPr>
              <w:keepNext/>
              <w:keepLines/>
              <w:spacing w:after="0" w:line="256" w:lineRule="auto"/>
              <w:jc w:val="center"/>
              <w:rPr>
                <w:ins w:id="1097" w:author="NSB" w:date="2020-10-22T14:35:00Z"/>
                <w:rFonts w:ascii="Arial" w:eastAsia="宋体" w:hAnsi="Arial"/>
                <w:sz w:val="16"/>
                <w:szCs w:val="16"/>
              </w:rPr>
            </w:pPr>
            <w:ins w:id="1098" w:author="NSB" w:date="2020-10-22T14:35:00Z">
              <w:r w:rsidRPr="00115CAE">
                <w:rPr>
                  <w:rFonts w:ascii="Arial" w:eastAsia="宋体" w:hAnsi="Arial"/>
                  <w:sz w:val="16"/>
                  <w:szCs w:val="16"/>
                </w:rPr>
                <w:t>-108.50</w:t>
              </w:r>
            </w:ins>
          </w:p>
        </w:tc>
        <w:tc>
          <w:tcPr>
            <w:tcW w:w="782" w:type="dxa"/>
            <w:tcBorders>
              <w:top w:val="single" w:sz="4" w:space="0" w:color="auto"/>
              <w:left w:val="single" w:sz="4" w:space="0" w:color="auto"/>
              <w:bottom w:val="single" w:sz="4" w:space="0" w:color="auto"/>
              <w:right w:val="single" w:sz="4" w:space="0" w:color="auto"/>
            </w:tcBorders>
            <w:hideMark/>
          </w:tcPr>
          <w:p w14:paraId="2D57ECDB" w14:textId="77777777" w:rsidR="00784930" w:rsidRPr="00115CAE" w:rsidRDefault="00784930" w:rsidP="00784930">
            <w:pPr>
              <w:keepNext/>
              <w:keepLines/>
              <w:spacing w:after="0" w:line="256" w:lineRule="auto"/>
              <w:jc w:val="center"/>
              <w:rPr>
                <w:ins w:id="1099" w:author="NSB" w:date="2020-10-22T14:35:00Z"/>
                <w:rFonts w:ascii="Arial" w:eastAsia="宋体" w:hAnsi="Arial"/>
                <w:sz w:val="16"/>
                <w:szCs w:val="16"/>
              </w:rPr>
            </w:pPr>
            <w:ins w:id="1100" w:author="NSB" w:date="2020-10-22T14:35:00Z">
              <w:r w:rsidRPr="00115CAE">
                <w:rPr>
                  <w:rFonts w:ascii="Arial" w:eastAsia="宋体" w:hAnsi="Arial"/>
                  <w:sz w:val="16"/>
                  <w:szCs w:val="16"/>
                </w:rPr>
                <w:t>-111.50</w:t>
              </w:r>
            </w:ins>
          </w:p>
        </w:tc>
      </w:tr>
      <w:tr w:rsidR="00784930" w:rsidRPr="00115CAE" w14:paraId="083D658D" w14:textId="77777777" w:rsidTr="00784930">
        <w:trPr>
          <w:jc w:val="center"/>
          <w:ins w:id="1101" w:author="NSB" w:date="2020-10-22T14:35:00Z"/>
        </w:trPr>
        <w:tc>
          <w:tcPr>
            <w:tcW w:w="968" w:type="dxa"/>
            <w:tcBorders>
              <w:top w:val="nil"/>
              <w:left w:val="single" w:sz="4" w:space="0" w:color="auto"/>
              <w:bottom w:val="nil"/>
              <w:right w:val="single" w:sz="4" w:space="0" w:color="auto"/>
            </w:tcBorders>
            <w:hideMark/>
          </w:tcPr>
          <w:p w14:paraId="572EBEAF" w14:textId="77777777" w:rsidR="00784930" w:rsidRPr="00115CAE" w:rsidRDefault="00784930" w:rsidP="00784930">
            <w:pPr>
              <w:rPr>
                <w:ins w:id="1102" w:author="NSB" w:date="2020-10-22T14:35:00Z"/>
                <w:rFonts w:eastAsia="宋体"/>
                <w:sz w:val="16"/>
                <w:szCs w:val="16"/>
              </w:rPr>
            </w:pPr>
          </w:p>
        </w:tc>
        <w:tc>
          <w:tcPr>
            <w:tcW w:w="1133" w:type="dxa"/>
            <w:gridSpan w:val="3"/>
            <w:tcBorders>
              <w:top w:val="nil"/>
              <w:left w:val="single" w:sz="4" w:space="0" w:color="auto"/>
              <w:bottom w:val="nil"/>
              <w:right w:val="single" w:sz="4" w:space="0" w:color="auto"/>
            </w:tcBorders>
            <w:hideMark/>
          </w:tcPr>
          <w:p w14:paraId="37563510" w14:textId="77777777" w:rsidR="00784930" w:rsidRPr="00115CAE" w:rsidRDefault="00784930" w:rsidP="00784930">
            <w:pPr>
              <w:spacing w:after="0" w:line="256" w:lineRule="auto"/>
              <w:rPr>
                <w:ins w:id="1103"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13E7976" w14:textId="77777777" w:rsidR="00784930" w:rsidRPr="00115CAE" w:rsidRDefault="00784930" w:rsidP="00784930">
            <w:pPr>
              <w:keepNext/>
              <w:keepLines/>
              <w:spacing w:after="0" w:line="256" w:lineRule="auto"/>
              <w:rPr>
                <w:ins w:id="1104" w:author="NSB" w:date="2020-10-22T14:35:00Z"/>
                <w:rFonts w:ascii="Arial" w:eastAsia="Calibri" w:hAnsi="Arial"/>
                <w:sz w:val="16"/>
                <w:szCs w:val="16"/>
                <w:lang w:val="en-US"/>
              </w:rPr>
            </w:pPr>
            <w:ins w:id="1105" w:author="NSB" w:date="2020-10-22T14:35: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54C664C1" w14:textId="77777777" w:rsidR="00784930" w:rsidRPr="00115CAE" w:rsidRDefault="00784930" w:rsidP="00784930">
            <w:pPr>
              <w:rPr>
                <w:ins w:id="1106" w:author="NSB" w:date="2020-10-22T14:35:00Z"/>
                <w:rFonts w:eastAsia="Calibri"/>
                <w:sz w:val="16"/>
                <w:szCs w:val="16"/>
                <w:lang w:val="en-US"/>
              </w:rPr>
            </w:pPr>
          </w:p>
        </w:tc>
        <w:tc>
          <w:tcPr>
            <w:tcW w:w="813" w:type="dxa"/>
            <w:gridSpan w:val="4"/>
            <w:tcBorders>
              <w:top w:val="nil"/>
              <w:left w:val="single" w:sz="4" w:space="0" w:color="auto"/>
              <w:bottom w:val="nil"/>
              <w:right w:val="single" w:sz="4" w:space="0" w:color="auto"/>
            </w:tcBorders>
            <w:hideMark/>
          </w:tcPr>
          <w:p w14:paraId="5A14257E" w14:textId="77777777" w:rsidR="00784930" w:rsidRPr="00115CAE" w:rsidRDefault="00784930" w:rsidP="00784930">
            <w:pPr>
              <w:spacing w:after="0" w:line="256" w:lineRule="auto"/>
              <w:rPr>
                <w:ins w:id="1107"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51EF2EDC" w14:textId="77777777" w:rsidR="00784930" w:rsidRPr="00115CAE" w:rsidRDefault="00784930" w:rsidP="00784930">
            <w:pPr>
              <w:spacing w:after="0" w:line="256" w:lineRule="auto"/>
              <w:rPr>
                <w:ins w:id="1108"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5FE590D3" w14:textId="77777777" w:rsidR="00784930" w:rsidRPr="00115CAE" w:rsidRDefault="00784930" w:rsidP="00784930">
            <w:pPr>
              <w:spacing w:after="0" w:line="256" w:lineRule="auto"/>
              <w:rPr>
                <w:ins w:id="1109"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04F1E5DE" w14:textId="77777777" w:rsidR="00784930" w:rsidRPr="00115CAE" w:rsidRDefault="00784930" w:rsidP="00784930">
            <w:pPr>
              <w:spacing w:after="0" w:line="256" w:lineRule="auto"/>
              <w:rPr>
                <w:ins w:id="1110"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F0C28C0" w14:textId="77777777" w:rsidR="00784930" w:rsidRPr="00115CAE" w:rsidRDefault="00784930" w:rsidP="00784930">
            <w:pPr>
              <w:keepNext/>
              <w:keepLines/>
              <w:spacing w:after="0" w:line="256" w:lineRule="auto"/>
              <w:jc w:val="center"/>
              <w:rPr>
                <w:ins w:id="1111" w:author="NSB" w:date="2020-10-22T14:35:00Z"/>
                <w:rFonts w:ascii="Arial" w:eastAsia="宋体" w:hAnsi="Arial" w:cs="Arial"/>
                <w:sz w:val="16"/>
                <w:szCs w:val="16"/>
                <w:lang w:val="en-US"/>
              </w:rPr>
            </w:pPr>
            <w:ins w:id="1112" w:author="NSB" w:date="2020-10-22T14:35:00Z">
              <w:r w:rsidRPr="00115CAE">
                <w:rPr>
                  <w:rFonts w:ascii="Arial" w:eastAsia="宋体" w:hAnsi="Arial"/>
                  <w:sz w:val="16"/>
                  <w:szCs w:val="16"/>
                </w:rPr>
                <w:t>-108.00</w:t>
              </w:r>
            </w:ins>
          </w:p>
        </w:tc>
        <w:tc>
          <w:tcPr>
            <w:tcW w:w="782" w:type="dxa"/>
            <w:tcBorders>
              <w:top w:val="single" w:sz="4" w:space="0" w:color="auto"/>
              <w:left w:val="single" w:sz="4" w:space="0" w:color="auto"/>
              <w:bottom w:val="single" w:sz="4" w:space="0" w:color="auto"/>
              <w:right w:val="single" w:sz="4" w:space="0" w:color="auto"/>
            </w:tcBorders>
            <w:hideMark/>
          </w:tcPr>
          <w:p w14:paraId="208422F2" w14:textId="77777777" w:rsidR="00784930" w:rsidRPr="00115CAE" w:rsidRDefault="00784930" w:rsidP="00784930">
            <w:pPr>
              <w:keepNext/>
              <w:keepLines/>
              <w:spacing w:after="0" w:line="256" w:lineRule="auto"/>
              <w:jc w:val="center"/>
              <w:rPr>
                <w:ins w:id="1113" w:author="NSB" w:date="2020-10-22T14:35:00Z"/>
                <w:rFonts w:ascii="Arial" w:eastAsia="宋体" w:hAnsi="Arial" w:cs="Arial"/>
                <w:sz w:val="16"/>
                <w:szCs w:val="16"/>
                <w:lang w:val="en-US"/>
              </w:rPr>
            </w:pPr>
            <w:ins w:id="1114" w:author="NSB" w:date="2020-10-22T14:35:00Z">
              <w:r w:rsidRPr="00115CAE">
                <w:rPr>
                  <w:rFonts w:ascii="Arial" w:eastAsia="宋体" w:hAnsi="Arial"/>
                  <w:sz w:val="16"/>
                  <w:szCs w:val="16"/>
                </w:rPr>
                <w:t>-111.00</w:t>
              </w:r>
            </w:ins>
          </w:p>
        </w:tc>
      </w:tr>
      <w:tr w:rsidR="00784930" w:rsidRPr="00115CAE" w14:paraId="6CA57526" w14:textId="77777777" w:rsidTr="00784930">
        <w:trPr>
          <w:jc w:val="center"/>
          <w:ins w:id="1115" w:author="NSB" w:date="2020-10-22T14:35:00Z"/>
        </w:trPr>
        <w:tc>
          <w:tcPr>
            <w:tcW w:w="968" w:type="dxa"/>
            <w:tcBorders>
              <w:top w:val="nil"/>
              <w:left w:val="single" w:sz="4" w:space="0" w:color="auto"/>
              <w:bottom w:val="nil"/>
              <w:right w:val="single" w:sz="4" w:space="0" w:color="auto"/>
            </w:tcBorders>
            <w:hideMark/>
          </w:tcPr>
          <w:p w14:paraId="366D7836" w14:textId="77777777" w:rsidR="00784930" w:rsidRPr="00115CAE" w:rsidRDefault="00784930" w:rsidP="00784930">
            <w:pPr>
              <w:rPr>
                <w:ins w:id="1116" w:author="NSB" w:date="2020-10-22T14:35: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20A98CFB" w14:textId="77777777" w:rsidR="00784930" w:rsidRPr="00115CAE" w:rsidRDefault="00784930" w:rsidP="00784930">
            <w:pPr>
              <w:spacing w:after="0" w:line="256" w:lineRule="auto"/>
              <w:rPr>
                <w:ins w:id="1117"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923919" w14:textId="77777777" w:rsidR="00784930" w:rsidRPr="00115CAE" w:rsidRDefault="00784930" w:rsidP="00784930">
            <w:pPr>
              <w:keepNext/>
              <w:keepLines/>
              <w:spacing w:after="0" w:line="256" w:lineRule="auto"/>
              <w:rPr>
                <w:ins w:id="1118" w:author="NSB" w:date="2020-10-22T14:35:00Z"/>
                <w:rFonts w:ascii="Arial" w:eastAsia="Calibri" w:hAnsi="Arial"/>
                <w:sz w:val="16"/>
                <w:szCs w:val="16"/>
                <w:lang w:val="en-US"/>
              </w:rPr>
            </w:pPr>
            <w:ins w:id="1119" w:author="NSB" w:date="2020-10-22T14:35:00Z">
              <w:r w:rsidRPr="00115CAE">
                <w:rPr>
                  <w:rFonts w:ascii="Arial" w:eastAsia="宋体" w:hAnsi="Arial"/>
                  <w:sz w:val="16"/>
                  <w:szCs w:val="16"/>
                  <w:lang w:val="sv-SE"/>
                </w:rPr>
                <w:t>NR_FDD_FR1_H</w:t>
              </w:r>
            </w:ins>
          </w:p>
        </w:tc>
        <w:tc>
          <w:tcPr>
            <w:tcW w:w="1129" w:type="dxa"/>
            <w:tcBorders>
              <w:top w:val="nil"/>
              <w:left w:val="single" w:sz="4" w:space="0" w:color="auto"/>
              <w:bottom w:val="nil"/>
              <w:right w:val="single" w:sz="4" w:space="0" w:color="auto"/>
            </w:tcBorders>
            <w:hideMark/>
          </w:tcPr>
          <w:p w14:paraId="3BA54B99" w14:textId="77777777" w:rsidR="00784930" w:rsidRPr="00115CAE" w:rsidRDefault="00784930" w:rsidP="00784930">
            <w:pPr>
              <w:rPr>
                <w:ins w:id="1120" w:author="NSB" w:date="2020-10-22T14:35:00Z"/>
                <w:rFonts w:eastAsia="Calibri"/>
                <w:sz w:val="16"/>
                <w:szCs w:val="16"/>
                <w:lang w:val="en-US"/>
              </w:rPr>
            </w:pPr>
          </w:p>
        </w:tc>
        <w:tc>
          <w:tcPr>
            <w:tcW w:w="813" w:type="dxa"/>
            <w:gridSpan w:val="4"/>
            <w:tcBorders>
              <w:top w:val="nil"/>
              <w:left w:val="single" w:sz="4" w:space="0" w:color="auto"/>
              <w:bottom w:val="single" w:sz="4" w:space="0" w:color="auto"/>
              <w:right w:val="single" w:sz="4" w:space="0" w:color="auto"/>
            </w:tcBorders>
            <w:hideMark/>
          </w:tcPr>
          <w:p w14:paraId="4F520C6A" w14:textId="77777777" w:rsidR="00784930" w:rsidRPr="00115CAE" w:rsidRDefault="00784930" w:rsidP="00784930">
            <w:pPr>
              <w:spacing w:after="0" w:line="256" w:lineRule="auto"/>
              <w:rPr>
                <w:ins w:id="1121" w:author="NSB" w:date="2020-10-22T14:35:00Z"/>
                <w:rFonts w:ascii="Calibri" w:eastAsia="宋体" w:hAnsi="Calibri"/>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19B32490" w14:textId="77777777" w:rsidR="00784930" w:rsidRPr="00115CAE" w:rsidRDefault="00784930" w:rsidP="00784930">
            <w:pPr>
              <w:spacing w:after="0" w:line="256" w:lineRule="auto"/>
              <w:rPr>
                <w:ins w:id="1122" w:author="NSB" w:date="2020-10-22T14:35:00Z"/>
                <w:rFonts w:ascii="Calibri" w:eastAsia="宋体" w:hAnsi="Calibri"/>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88E6AED" w14:textId="77777777" w:rsidR="00784930" w:rsidRPr="00115CAE" w:rsidRDefault="00784930" w:rsidP="00784930">
            <w:pPr>
              <w:spacing w:after="0" w:line="256" w:lineRule="auto"/>
              <w:rPr>
                <w:ins w:id="1123" w:author="NSB" w:date="2020-10-22T14:35:00Z"/>
                <w:rFonts w:ascii="Calibri" w:eastAsia="宋体" w:hAnsi="Calibri"/>
                <w:lang w:val="en-US" w:eastAsia="zh-CN"/>
              </w:rPr>
            </w:pPr>
          </w:p>
        </w:tc>
        <w:tc>
          <w:tcPr>
            <w:tcW w:w="762" w:type="dxa"/>
            <w:tcBorders>
              <w:top w:val="nil"/>
              <w:left w:val="single" w:sz="4" w:space="0" w:color="auto"/>
              <w:bottom w:val="single" w:sz="4" w:space="0" w:color="auto"/>
              <w:right w:val="single" w:sz="4" w:space="0" w:color="auto"/>
            </w:tcBorders>
            <w:hideMark/>
          </w:tcPr>
          <w:p w14:paraId="5AA8CBEE" w14:textId="77777777" w:rsidR="00784930" w:rsidRPr="00115CAE" w:rsidRDefault="00784930" w:rsidP="00784930">
            <w:pPr>
              <w:spacing w:after="0" w:line="256" w:lineRule="auto"/>
              <w:rPr>
                <w:ins w:id="1124"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8A44E64" w14:textId="77777777" w:rsidR="00784930" w:rsidRPr="00115CAE" w:rsidRDefault="00784930" w:rsidP="00784930">
            <w:pPr>
              <w:keepNext/>
              <w:keepLines/>
              <w:spacing w:after="0" w:line="256" w:lineRule="auto"/>
              <w:jc w:val="center"/>
              <w:rPr>
                <w:ins w:id="1125" w:author="NSB" w:date="2020-10-22T14:35:00Z"/>
                <w:rFonts w:ascii="Arial" w:eastAsia="宋体" w:hAnsi="Arial" w:cs="Arial"/>
                <w:sz w:val="16"/>
                <w:szCs w:val="16"/>
                <w:lang w:val="en-US"/>
              </w:rPr>
            </w:pPr>
            <w:ins w:id="1126" w:author="NSB" w:date="2020-10-22T14:35:00Z">
              <w:r w:rsidRPr="00115CAE">
                <w:rPr>
                  <w:rFonts w:ascii="Arial" w:eastAsia="宋体" w:hAnsi="Arial"/>
                  <w:sz w:val="16"/>
                  <w:szCs w:val="16"/>
                </w:rPr>
                <w:t>-107.50</w:t>
              </w:r>
            </w:ins>
          </w:p>
        </w:tc>
        <w:tc>
          <w:tcPr>
            <w:tcW w:w="782" w:type="dxa"/>
            <w:tcBorders>
              <w:top w:val="single" w:sz="4" w:space="0" w:color="auto"/>
              <w:left w:val="single" w:sz="4" w:space="0" w:color="auto"/>
              <w:bottom w:val="single" w:sz="4" w:space="0" w:color="auto"/>
              <w:right w:val="single" w:sz="4" w:space="0" w:color="auto"/>
            </w:tcBorders>
            <w:hideMark/>
          </w:tcPr>
          <w:p w14:paraId="72601F80" w14:textId="77777777" w:rsidR="00784930" w:rsidRPr="00115CAE" w:rsidRDefault="00784930" w:rsidP="00784930">
            <w:pPr>
              <w:keepNext/>
              <w:keepLines/>
              <w:spacing w:after="0" w:line="256" w:lineRule="auto"/>
              <w:jc w:val="center"/>
              <w:rPr>
                <w:ins w:id="1127" w:author="NSB" w:date="2020-10-22T14:35:00Z"/>
                <w:rFonts w:ascii="Arial" w:eastAsia="宋体" w:hAnsi="Arial" w:cs="Arial"/>
                <w:sz w:val="16"/>
                <w:szCs w:val="16"/>
                <w:lang w:val="en-US"/>
              </w:rPr>
            </w:pPr>
            <w:ins w:id="1128" w:author="NSB" w:date="2020-10-22T14:35:00Z">
              <w:r w:rsidRPr="00115CAE">
                <w:rPr>
                  <w:rFonts w:ascii="Arial" w:eastAsia="宋体" w:hAnsi="Arial"/>
                  <w:sz w:val="16"/>
                  <w:szCs w:val="16"/>
                </w:rPr>
                <w:t>-110.50</w:t>
              </w:r>
            </w:ins>
          </w:p>
        </w:tc>
      </w:tr>
      <w:tr w:rsidR="00784930" w:rsidRPr="00115CAE" w14:paraId="7D2DFD9F" w14:textId="77777777" w:rsidTr="00784930">
        <w:trPr>
          <w:jc w:val="center"/>
          <w:ins w:id="1129" w:author="NSB" w:date="2020-10-22T14:35:00Z"/>
        </w:trPr>
        <w:tc>
          <w:tcPr>
            <w:tcW w:w="968" w:type="dxa"/>
            <w:tcBorders>
              <w:top w:val="nil"/>
              <w:left w:val="single" w:sz="4" w:space="0" w:color="auto"/>
              <w:bottom w:val="nil"/>
              <w:right w:val="single" w:sz="4" w:space="0" w:color="auto"/>
            </w:tcBorders>
            <w:hideMark/>
          </w:tcPr>
          <w:p w14:paraId="228C1231" w14:textId="77777777" w:rsidR="00784930" w:rsidRPr="00115CAE" w:rsidRDefault="00784930" w:rsidP="00784930">
            <w:pPr>
              <w:rPr>
                <w:ins w:id="1130" w:author="NSB" w:date="2020-10-22T14:35:00Z"/>
                <w:rFonts w:eastAsia="宋体" w:cs="Arial"/>
                <w:sz w:val="16"/>
                <w:szCs w:val="16"/>
                <w:lang w:val="en-US"/>
              </w:rPr>
            </w:pPr>
          </w:p>
        </w:tc>
        <w:tc>
          <w:tcPr>
            <w:tcW w:w="1133" w:type="dxa"/>
            <w:gridSpan w:val="3"/>
            <w:tcBorders>
              <w:top w:val="single" w:sz="4" w:space="0" w:color="auto"/>
              <w:left w:val="single" w:sz="4" w:space="0" w:color="auto"/>
              <w:bottom w:val="nil"/>
              <w:right w:val="single" w:sz="4" w:space="0" w:color="auto"/>
            </w:tcBorders>
            <w:hideMark/>
          </w:tcPr>
          <w:p w14:paraId="72A29E1E" w14:textId="77777777" w:rsidR="00784930" w:rsidRPr="00115CAE" w:rsidRDefault="00784930" w:rsidP="00784930">
            <w:pPr>
              <w:keepNext/>
              <w:keepLines/>
              <w:spacing w:after="0" w:line="256" w:lineRule="auto"/>
              <w:rPr>
                <w:ins w:id="1131" w:author="NSB" w:date="2020-10-22T14:35:00Z"/>
                <w:rFonts w:ascii="Arial" w:eastAsia="宋体" w:hAnsi="Arial"/>
                <w:sz w:val="16"/>
                <w:szCs w:val="16"/>
                <w:lang w:val="en-US"/>
              </w:rPr>
            </w:pPr>
            <w:ins w:id="1132" w:author="NSB" w:date="2020-10-22T14:35:00Z">
              <w:r w:rsidRPr="00115CAE">
                <w:rPr>
                  <w:rFonts w:ascii="Arial" w:eastAsia="宋体" w:hAnsi="Arial"/>
                  <w:sz w:val="16"/>
                  <w:szCs w:val="16"/>
                </w:rPr>
                <w:t xml:space="preserve">Config </w:t>
              </w:r>
              <w:r w:rsidRPr="00115CAE">
                <w:rPr>
                  <w:rFonts w:ascii="Arial" w:eastAsia="宋体" w:hAnsi="Arial"/>
                  <w:sz w:val="16"/>
                  <w:szCs w:val="16"/>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6398C734" w14:textId="77777777" w:rsidR="00784930" w:rsidRPr="00115CAE" w:rsidRDefault="00784930" w:rsidP="00784930">
            <w:pPr>
              <w:keepNext/>
              <w:keepLines/>
              <w:spacing w:after="0" w:line="256" w:lineRule="auto"/>
              <w:rPr>
                <w:ins w:id="1133" w:author="NSB" w:date="2020-10-22T14:35:00Z"/>
                <w:rFonts w:ascii="Arial" w:eastAsia="宋体" w:hAnsi="Arial"/>
                <w:sz w:val="16"/>
                <w:szCs w:val="16"/>
                <w:lang w:val="en-US"/>
              </w:rPr>
            </w:pPr>
            <w:ins w:id="1134" w:author="NSB" w:date="2020-10-22T14:35: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nil"/>
              <w:left w:val="single" w:sz="4" w:space="0" w:color="auto"/>
              <w:bottom w:val="nil"/>
              <w:right w:val="single" w:sz="4" w:space="0" w:color="auto"/>
            </w:tcBorders>
            <w:hideMark/>
          </w:tcPr>
          <w:p w14:paraId="771EFBB7" w14:textId="77777777" w:rsidR="00784930" w:rsidRPr="00115CAE" w:rsidRDefault="00784930" w:rsidP="00784930">
            <w:pPr>
              <w:rPr>
                <w:ins w:id="1135" w:author="NSB" w:date="2020-10-22T14:35:00Z"/>
                <w:rFonts w:eastAsia="宋体"/>
                <w:sz w:val="16"/>
                <w:szCs w:val="16"/>
                <w:lang w:val="en-US"/>
              </w:rPr>
            </w:pPr>
          </w:p>
        </w:tc>
        <w:tc>
          <w:tcPr>
            <w:tcW w:w="813" w:type="dxa"/>
            <w:gridSpan w:val="4"/>
            <w:tcBorders>
              <w:top w:val="single" w:sz="4" w:space="0" w:color="auto"/>
              <w:left w:val="single" w:sz="4" w:space="0" w:color="auto"/>
              <w:bottom w:val="nil"/>
              <w:right w:val="single" w:sz="4" w:space="0" w:color="auto"/>
            </w:tcBorders>
            <w:hideMark/>
          </w:tcPr>
          <w:p w14:paraId="7AAB95E9" w14:textId="77777777" w:rsidR="00784930" w:rsidRPr="00115CAE" w:rsidRDefault="00784930" w:rsidP="00784930">
            <w:pPr>
              <w:keepNext/>
              <w:keepLines/>
              <w:spacing w:after="0" w:line="256" w:lineRule="auto"/>
              <w:jc w:val="center"/>
              <w:rPr>
                <w:ins w:id="1136" w:author="NSB" w:date="2020-10-22T14:35:00Z"/>
                <w:rFonts w:ascii="Arial" w:eastAsia="宋体" w:hAnsi="Arial" w:cs="Arial"/>
                <w:sz w:val="16"/>
                <w:szCs w:val="16"/>
                <w:lang w:val="en-US"/>
              </w:rPr>
            </w:pPr>
            <w:ins w:id="1137" w:author="NSB" w:date="2020-10-22T14:35:00Z">
              <w:r w:rsidRPr="00115CAE">
                <w:rPr>
                  <w:rFonts w:ascii="Arial" w:eastAsia="宋体" w:hAnsi="Arial" w:cs="Arial"/>
                  <w:sz w:val="16"/>
                  <w:szCs w:val="16"/>
                  <w:lang w:val="en-US"/>
                </w:rPr>
                <w:t xml:space="preserve">- 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890" w:type="dxa"/>
            <w:gridSpan w:val="2"/>
            <w:tcBorders>
              <w:top w:val="single" w:sz="4" w:space="0" w:color="auto"/>
              <w:left w:val="single" w:sz="4" w:space="0" w:color="auto"/>
              <w:bottom w:val="nil"/>
              <w:right w:val="single" w:sz="4" w:space="0" w:color="auto"/>
            </w:tcBorders>
            <w:hideMark/>
          </w:tcPr>
          <w:p w14:paraId="23A3045B" w14:textId="77777777" w:rsidR="00784930" w:rsidRPr="00115CAE" w:rsidRDefault="00784930" w:rsidP="00784930">
            <w:pPr>
              <w:keepNext/>
              <w:keepLines/>
              <w:spacing w:after="0" w:line="256" w:lineRule="auto"/>
              <w:jc w:val="center"/>
              <w:rPr>
                <w:ins w:id="1138" w:author="NSB" w:date="2020-10-22T14:35:00Z"/>
                <w:rFonts w:ascii="Arial" w:eastAsia="宋体" w:hAnsi="Arial" w:cs="Arial"/>
                <w:sz w:val="16"/>
                <w:szCs w:val="16"/>
                <w:lang w:val="en-US"/>
              </w:rPr>
            </w:pPr>
            <w:ins w:id="1139" w:author="NSB" w:date="2020-10-22T14:35:00Z">
              <w:r w:rsidRPr="00115CAE">
                <w:rPr>
                  <w:rFonts w:ascii="Arial" w:eastAsia="宋体" w:hAnsi="Arial" w:cs="Arial"/>
                  <w:sz w:val="16"/>
                  <w:szCs w:val="16"/>
                  <w:lang w:val="en-US"/>
                </w:rPr>
                <w:t xml:space="preserve">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768" w:type="dxa"/>
            <w:gridSpan w:val="2"/>
            <w:tcBorders>
              <w:top w:val="single" w:sz="4" w:space="0" w:color="auto"/>
              <w:left w:val="single" w:sz="4" w:space="0" w:color="auto"/>
              <w:bottom w:val="nil"/>
              <w:right w:val="single" w:sz="4" w:space="0" w:color="auto"/>
            </w:tcBorders>
            <w:hideMark/>
          </w:tcPr>
          <w:p w14:paraId="3FEAE283" w14:textId="77777777" w:rsidR="00784930" w:rsidRPr="00115CAE" w:rsidRDefault="00784930" w:rsidP="00784930">
            <w:pPr>
              <w:keepNext/>
              <w:keepLines/>
              <w:spacing w:after="0" w:line="256" w:lineRule="auto"/>
              <w:jc w:val="center"/>
              <w:rPr>
                <w:ins w:id="1140" w:author="NSB" w:date="2020-10-22T14:35:00Z"/>
                <w:rFonts w:ascii="Arial" w:eastAsia="宋体" w:hAnsi="Arial" w:cs="Arial"/>
                <w:sz w:val="16"/>
                <w:szCs w:val="16"/>
                <w:lang w:val="en-US"/>
              </w:rPr>
            </w:pPr>
            <w:ins w:id="1141" w:author="NSB" w:date="2020-10-22T14:35:00Z">
              <w:r w:rsidRPr="00115CAE">
                <w:rPr>
                  <w:rFonts w:ascii="Arial" w:eastAsia="宋体" w:hAnsi="Arial" w:cs="Arial"/>
                  <w:sz w:val="16"/>
                  <w:szCs w:val="16"/>
                  <w:lang w:val="en-US"/>
                </w:rPr>
                <w:t>-85</w:t>
              </w:r>
            </w:ins>
          </w:p>
        </w:tc>
        <w:tc>
          <w:tcPr>
            <w:tcW w:w="762" w:type="dxa"/>
            <w:tcBorders>
              <w:top w:val="single" w:sz="4" w:space="0" w:color="auto"/>
              <w:left w:val="single" w:sz="4" w:space="0" w:color="auto"/>
              <w:bottom w:val="nil"/>
              <w:right w:val="single" w:sz="4" w:space="0" w:color="auto"/>
            </w:tcBorders>
            <w:hideMark/>
          </w:tcPr>
          <w:p w14:paraId="3100920F" w14:textId="77777777" w:rsidR="00784930" w:rsidRPr="00115CAE" w:rsidRDefault="00784930" w:rsidP="00784930">
            <w:pPr>
              <w:keepNext/>
              <w:keepLines/>
              <w:spacing w:after="0" w:line="256" w:lineRule="auto"/>
              <w:jc w:val="center"/>
              <w:rPr>
                <w:ins w:id="1142" w:author="NSB" w:date="2020-10-22T14:35:00Z"/>
                <w:rFonts w:ascii="Arial" w:eastAsia="宋体" w:hAnsi="Arial" w:cs="Arial"/>
                <w:sz w:val="16"/>
                <w:szCs w:val="16"/>
                <w:lang w:val="en-US"/>
              </w:rPr>
            </w:pPr>
            <w:ins w:id="1143" w:author="NSB" w:date="2020-10-22T14:35:00Z">
              <w:r w:rsidRPr="00115CAE">
                <w:rPr>
                  <w:rFonts w:ascii="Arial" w:eastAsia="宋体" w:hAnsi="Arial" w:cs="Arial"/>
                  <w:sz w:val="16"/>
                  <w:szCs w:val="16"/>
                  <w:lang w:val="en-US"/>
                </w:rPr>
                <w:t>-90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7DF01473" w14:textId="77777777" w:rsidR="00784930" w:rsidRPr="00115CAE" w:rsidRDefault="00784930" w:rsidP="00784930">
            <w:pPr>
              <w:keepNext/>
              <w:keepLines/>
              <w:spacing w:after="0" w:line="256" w:lineRule="auto"/>
              <w:jc w:val="center"/>
              <w:rPr>
                <w:ins w:id="1144" w:author="NSB" w:date="2020-10-22T14:35:00Z"/>
                <w:rFonts w:ascii="Arial" w:eastAsia="宋体" w:hAnsi="Arial" w:cs="Arial"/>
                <w:sz w:val="16"/>
                <w:szCs w:val="16"/>
                <w:lang w:val="en-US"/>
              </w:rPr>
            </w:pPr>
            <w:ins w:id="1145" w:author="NSB" w:date="2020-10-22T14:35:00Z">
              <w:r w:rsidRPr="00115CAE">
                <w:rPr>
                  <w:rFonts w:ascii="Arial" w:eastAsia="宋体" w:hAnsi="Arial"/>
                  <w:sz w:val="16"/>
                  <w:szCs w:val="16"/>
                </w:rPr>
                <w:t>-108.00</w:t>
              </w:r>
            </w:ins>
          </w:p>
        </w:tc>
        <w:tc>
          <w:tcPr>
            <w:tcW w:w="782" w:type="dxa"/>
            <w:tcBorders>
              <w:top w:val="single" w:sz="4" w:space="0" w:color="auto"/>
              <w:left w:val="single" w:sz="4" w:space="0" w:color="auto"/>
              <w:bottom w:val="single" w:sz="4" w:space="0" w:color="auto"/>
              <w:right w:val="single" w:sz="4" w:space="0" w:color="auto"/>
            </w:tcBorders>
            <w:hideMark/>
          </w:tcPr>
          <w:p w14:paraId="7E4D7928" w14:textId="77777777" w:rsidR="00784930" w:rsidRPr="00115CAE" w:rsidRDefault="00784930" w:rsidP="00784930">
            <w:pPr>
              <w:keepNext/>
              <w:keepLines/>
              <w:spacing w:after="0" w:line="256" w:lineRule="auto"/>
              <w:jc w:val="center"/>
              <w:rPr>
                <w:ins w:id="1146" w:author="NSB" w:date="2020-10-22T14:35:00Z"/>
                <w:rFonts w:ascii="Arial" w:eastAsia="宋体" w:hAnsi="Arial" w:cs="Arial"/>
                <w:sz w:val="16"/>
                <w:szCs w:val="16"/>
                <w:lang w:val="en-US"/>
              </w:rPr>
            </w:pPr>
            <w:ins w:id="1147" w:author="NSB" w:date="2020-10-22T14:35:00Z">
              <w:r w:rsidRPr="00115CAE">
                <w:rPr>
                  <w:rFonts w:ascii="Arial" w:eastAsia="宋体" w:hAnsi="Arial"/>
                  <w:sz w:val="16"/>
                  <w:szCs w:val="16"/>
                </w:rPr>
                <w:t>-111.00</w:t>
              </w:r>
            </w:ins>
          </w:p>
        </w:tc>
      </w:tr>
      <w:tr w:rsidR="00784930" w:rsidRPr="00115CAE" w14:paraId="451FAEBB" w14:textId="77777777" w:rsidTr="00784930">
        <w:trPr>
          <w:jc w:val="center"/>
          <w:ins w:id="1148" w:author="NSB" w:date="2020-10-22T14:35:00Z"/>
        </w:trPr>
        <w:tc>
          <w:tcPr>
            <w:tcW w:w="968" w:type="dxa"/>
            <w:tcBorders>
              <w:top w:val="nil"/>
              <w:left w:val="single" w:sz="4" w:space="0" w:color="auto"/>
              <w:bottom w:val="nil"/>
              <w:right w:val="single" w:sz="4" w:space="0" w:color="auto"/>
            </w:tcBorders>
            <w:hideMark/>
          </w:tcPr>
          <w:p w14:paraId="6867B3F8" w14:textId="77777777" w:rsidR="00784930" w:rsidRPr="00115CAE" w:rsidRDefault="00784930" w:rsidP="00784930">
            <w:pPr>
              <w:rPr>
                <w:ins w:id="1149"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6D7030FE" w14:textId="77777777" w:rsidR="00784930" w:rsidRPr="00115CAE" w:rsidRDefault="00784930" w:rsidP="00784930">
            <w:pPr>
              <w:spacing w:after="0" w:line="256" w:lineRule="auto"/>
              <w:rPr>
                <w:ins w:id="1150"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41482CD" w14:textId="77777777" w:rsidR="00784930" w:rsidRPr="00115CAE" w:rsidRDefault="00784930" w:rsidP="00784930">
            <w:pPr>
              <w:keepNext/>
              <w:keepLines/>
              <w:spacing w:after="0" w:line="256" w:lineRule="auto"/>
              <w:rPr>
                <w:ins w:id="1151" w:author="NSB" w:date="2020-10-22T14:35:00Z"/>
                <w:rFonts w:ascii="Arial" w:eastAsia="宋体" w:hAnsi="Arial"/>
                <w:sz w:val="16"/>
                <w:szCs w:val="16"/>
                <w:lang w:val="en-US"/>
              </w:rPr>
            </w:pPr>
            <w:ins w:id="1152" w:author="NSB" w:date="2020-10-22T14:35: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21EAB623" w14:textId="77777777" w:rsidR="00784930" w:rsidRPr="00115CAE" w:rsidRDefault="00784930" w:rsidP="00784930">
            <w:pPr>
              <w:rPr>
                <w:ins w:id="1153" w:author="NSB" w:date="2020-10-22T14:35:00Z"/>
                <w:rFonts w:eastAsia="宋体"/>
                <w:sz w:val="16"/>
                <w:szCs w:val="16"/>
                <w:lang w:val="en-US"/>
              </w:rPr>
            </w:pPr>
          </w:p>
        </w:tc>
        <w:tc>
          <w:tcPr>
            <w:tcW w:w="813" w:type="dxa"/>
            <w:gridSpan w:val="4"/>
            <w:tcBorders>
              <w:top w:val="nil"/>
              <w:left w:val="single" w:sz="4" w:space="0" w:color="auto"/>
              <w:bottom w:val="nil"/>
              <w:right w:val="single" w:sz="4" w:space="0" w:color="auto"/>
            </w:tcBorders>
            <w:hideMark/>
          </w:tcPr>
          <w:p w14:paraId="445A1104" w14:textId="77777777" w:rsidR="00784930" w:rsidRPr="00115CAE" w:rsidRDefault="00784930" w:rsidP="00784930">
            <w:pPr>
              <w:spacing w:after="0" w:line="256" w:lineRule="auto"/>
              <w:rPr>
                <w:ins w:id="1154"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4E4B980D" w14:textId="77777777" w:rsidR="00784930" w:rsidRPr="00115CAE" w:rsidRDefault="00784930" w:rsidP="00784930">
            <w:pPr>
              <w:spacing w:after="0" w:line="256" w:lineRule="auto"/>
              <w:rPr>
                <w:ins w:id="1155"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4514FD25" w14:textId="77777777" w:rsidR="00784930" w:rsidRPr="00115CAE" w:rsidRDefault="00784930" w:rsidP="00784930">
            <w:pPr>
              <w:spacing w:after="0" w:line="256" w:lineRule="auto"/>
              <w:rPr>
                <w:ins w:id="1156"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514046C9" w14:textId="77777777" w:rsidR="00784930" w:rsidRPr="00115CAE" w:rsidRDefault="00784930" w:rsidP="00784930">
            <w:pPr>
              <w:spacing w:after="0" w:line="256" w:lineRule="auto"/>
              <w:rPr>
                <w:ins w:id="1157"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9E87EC3" w14:textId="77777777" w:rsidR="00784930" w:rsidRPr="00115CAE" w:rsidRDefault="00784930" w:rsidP="00784930">
            <w:pPr>
              <w:keepNext/>
              <w:keepLines/>
              <w:spacing w:after="0" w:line="256" w:lineRule="auto"/>
              <w:jc w:val="center"/>
              <w:rPr>
                <w:ins w:id="1158" w:author="NSB" w:date="2020-10-22T14:35:00Z"/>
                <w:rFonts w:ascii="Arial" w:eastAsia="宋体" w:hAnsi="Arial" w:cs="Arial"/>
                <w:sz w:val="16"/>
                <w:szCs w:val="16"/>
                <w:lang w:val="en-US"/>
              </w:rPr>
            </w:pPr>
            <w:ins w:id="1159" w:author="NSB" w:date="2020-10-22T14:35:00Z">
              <w:r w:rsidRPr="00115CAE">
                <w:rPr>
                  <w:rFonts w:ascii="Arial" w:eastAsia="宋体" w:hAnsi="Arial"/>
                  <w:sz w:val="16"/>
                  <w:szCs w:val="16"/>
                </w:rPr>
                <w:t>-107.50</w:t>
              </w:r>
            </w:ins>
          </w:p>
        </w:tc>
        <w:tc>
          <w:tcPr>
            <w:tcW w:w="782" w:type="dxa"/>
            <w:tcBorders>
              <w:top w:val="single" w:sz="4" w:space="0" w:color="auto"/>
              <w:left w:val="single" w:sz="4" w:space="0" w:color="auto"/>
              <w:bottom w:val="single" w:sz="4" w:space="0" w:color="auto"/>
              <w:right w:val="single" w:sz="4" w:space="0" w:color="auto"/>
            </w:tcBorders>
            <w:hideMark/>
          </w:tcPr>
          <w:p w14:paraId="5753CE56" w14:textId="77777777" w:rsidR="00784930" w:rsidRPr="00115CAE" w:rsidRDefault="00784930" w:rsidP="00784930">
            <w:pPr>
              <w:keepNext/>
              <w:keepLines/>
              <w:spacing w:after="0" w:line="256" w:lineRule="auto"/>
              <w:jc w:val="center"/>
              <w:rPr>
                <w:ins w:id="1160" w:author="NSB" w:date="2020-10-22T14:35:00Z"/>
                <w:rFonts w:ascii="Arial" w:eastAsia="宋体" w:hAnsi="Arial" w:cs="Arial"/>
                <w:sz w:val="16"/>
                <w:szCs w:val="16"/>
                <w:lang w:val="en-US"/>
              </w:rPr>
            </w:pPr>
            <w:ins w:id="1161" w:author="NSB" w:date="2020-10-22T14:35:00Z">
              <w:r w:rsidRPr="00115CAE">
                <w:rPr>
                  <w:rFonts w:ascii="Arial" w:eastAsia="宋体" w:hAnsi="Arial"/>
                  <w:sz w:val="16"/>
                  <w:szCs w:val="16"/>
                </w:rPr>
                <w:t>-110.50</w:t>
              </w:r>
            </w:ins>
          </w:p>
        </w:tc>
      </w:tr>
      <w:tr w:rsidR="00784930" w:rsidRPr="00115CAE" w14:paraId="0A76960F" w14:textId="77777777" w:rsidTr="00784930">
        <w:trPr>
          <w:jc w:val="center"/>
          <w:ins w:id="1162" w:author="NSB" w:date="2020-10-22T14:35:00Z"/>
        </w:trPr>
        <w:tc>
          <w:tcPr>
            <w:tcW w:w="968" w:type="dxa"/>
            <w:tcBorders>
              <w:top w:val="nil"/>
              <w:left w:val="single" w:sz="4" w:space="0" w:color="auto"/>
              <w:bottom w:val="nil"/>
              <w:right w:val="single" w:sz="4" w:space="0" w:color="auto"/>
            </w:tcBorders>
            <w:hideMark/>
          </w:tcPr>
          <w:p w14:paraId="6B7F0E94" w14:textId="77777777" w:rsidR="00784930" w:rsidRPr="00115CAE" w:rsidRDefault="00784930" w:rsidP="00784930">
            <w:pPr>
              <w:rPr>
                <w:ins w:id="1163"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045F2B05" w14:textId="77777777" w:rsidR="00784930" w:rsidRPr="00115CAE" w:rsidRDefault="00784930" w:rsidP="00784930">
            <w:pPr>
              <w:spacing w:after="0" w:line="256" w:lineRule="auto"/>
              <w:rPr>
                <w:ins w:id="1164"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2021DFB" w14:textId="77777777" w:rsidR="00784930" w:rsidRPr="00115CAE" w:rsidRDefault="00784930" w:rsidP="00784930">
            <w:pPr>
              <w:keepNext/>
              <w:keepLines/>
              <w:spacing w:after="0" w:line="256" w:lineRule="auto"/>
              <w:rPr>
                <w:ins w:id="1165" w:author="NSB" w:date="2020-10-22T14:35:00Z"/>
                <w:rFonts w:ascii="Arial" w:eastAsia="宋体" w:hAnsi="Arial"/>
                <w:sz w:val="16"/>
                <w:szCs w:val="16"/>
                <w:lang w:val="en-US"/>
              </w:rPr>
            </w:pPr>
            <w:ins w:id="1166" w:author="NSB" w:date="2020-10-22T14:35: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364504BE" w14:textId="77777777" w:rsidR="00784930" w:rsidRPr="00115CAE" w:rsidRDefault="00784930" w:rsidP="00784930">
            <w:pPr>
              <w:rPr>
                <w:ins w:id="1167" w:author="NSB" w:date="2020-10-22T14:35:00Z"/>
                <w:rFonts w:eastAsia="宋体"/>
                <w:sz w:val="16"/>
                <w:szCs w:val="16"/>
                <w:lang w:val="en-US"/>
              </w:rPr>
            </w:pPr>
          </w:p>
        </w:tc>
        <w:tc>
          <w:tcPr>
            <w:tcW w:w="813" w:type="dxa"/>
            <w:gridSpan w:val="4"/>
            <w:tcBorders>
              <w:top w:val="nil"/>
              <w:left w:val="single" w:sz="4" w:space="0" w:color="auto"/>
              <w:bottom w:val="nil"/>
              <w:right w:val="single" w:sz="4" w:space="0" w:color="auto"/>
            </w:tcBorders>
            <w:hideMark/>
          </w:tcPr>
          <w:p w14:paraId="10D3CFB5" w14:textId="77777777" w:rsidR="00784930" w:rsidRPr="00115CAE" w:rsidRDefault="00784930" w:rsidP="00784930">
            <w:pPr>
              <w:spacing w:after="0" w:line="256" w:lineRule="auto"/>
              <w:rPr>
                <w:ins w:id="1168"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28D40EB3" w14:textId="77777777" w:rsidR="00784930" w:rsidRPr="00115CAE" w:rsidRDefault="00784930" w:rsidP="00784930">
            <w:pPr>
              <w:spacing w:after="0" w:line="256" w:lineRule="auto"/>
              <w:rPr>
                <w:ins w:id="1169"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6A44A87D" w14:textId="77777777" w:rsidR="00784930" w:rsidRPr="00115CAE" w:rsidRDefault="00784930" w:rsidP="00784930">
            <w:pPr>
              <w:spacing w:after="0" w:line="256" w:lineRule="auto"/>
              <w:rPr>
                <w:ins w:id="1170"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6700BDD7" w14:textId="77777777" w:rsidR="00784930" w:rsidRPr="00115CAE" w:rsidRDefault="00784930" w:rsidP="00784930">
            <w:pPr>
              <w:spacing w:after="0" w:line="256" w:lineRule="auto"/>
              <w:rPr>
                <w:ins w:id="1171"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27FD9AB" w14:textId="77777777" w:rsidR="00784930" w:rsidRPr="00115CAE" w:rsidRDefault="00784930" w:rsidP="00784930">
            <w:pPr>
              <w:keepNext/>
              <w:keepLines/>
              <w:spacing w:after="0" w:line="256" w:lineRule="auto"/>
              <w:jc w:val="center"/>
              <w:rPr>
                <w:ins w:id="1172" w:author="NSB" w:date="2020-10-22T14:35:00Z"/>
                <w:rFonts w:ascii="Arial" w:eastAsia="宋体" w:hAnsi="Arial" w:cs="Arial"/>
                <w:sz w:val="16"/>
                <w:szCs w:val="16"/>
                <w:lang w:val="en-US"/>
              </w:rPr>
            </w:pPr>
            <w:ins w:id="1173" w:author="NSB" w:date="2020-10-22T14:35:00Z">
              <w:r w:rsidRPr="00115CAE">
                <w:rPr>
                  <w:rFonts w:ascii="Arial" w:eastAsia="宋体" w:hAnsi="Arial"/>
                  <w:sz w:val="16"/>
                  <w:szCs w:val="16"/>
                </w:rPr>
                <w:t>-107.00</w:t>
              </w:r>
            </w:ins>
          </w:p>
        </w:tc>
        <w:tc>
          <w:tcPr>
            <w:tcW w:w="782" w:type="dxa"/>
            <w:tcBorders>
              <w:top w:val="single" w:sz="4" w:space="0" w:color="auto"/>
              <w:left w:val="single" w:sz="4" w:space="0" w:color="auto"/>
              <w:bottom w:val="single" w:sz="4" w:space="0" w:color="auto"/>
              <w:right w:val="single" w:sz="4" w:space="0" w:color="auto"/>
            </w:tcBorders>
            <w:hideMark/>
          </w:tcPr>
          <w:p w14:paraId="1DCE3291" w14:textId="77777777" w:rsidR="00784930" w:rsidRPr="00115CAE" w:rsidRDefault="00784930" w:rsidP="00784930">
            <w:pPr>
              <w:keepNext/>
              <w:keepLines/>
              <w:spacing w:after="0" w:line="256" w:lineRule="auto"/>
              <w:jc w:val="center"/>
              <w:rPr>
                <w:ins w:id="1174" w:author="NSB" w:date="2020-10-22T14:35:00Z"/>
                <w:rFonts w:ascii="Arial" w:eastAsia="宋体" w:hAnsi="Arial" w:cs="Arial"/>
                <w:sz w:val="16"/>
                <w:szCs w:val="16"/>
                <w:lang w:val="en-US"/>
              </w:rPr>
            </w:pPr>
            <w:ins w:id="1175" w:author="NSB" w:date="2020-10-22T14:35:00Z">
              <w:r w:rsidRPr="00115CAE">
                <w:rPr>
                  <w:rFonts w:ascii="Arial" w:eastAsia="宋体" w:hAnsi="Arial"/>
                  <w:sz w:val="16"/>
                  <w:szCs w:val="16"/>
                </w:rPr>
                <w:t>-110.00</w:t>
              </w:r>
            </w:ins>
          </w:p>
        </w:tc>
      </w:tr>
      <w:tr w:rsidR="00784930" w:rsidRPr="00115CAE" w14:paraId="1A67D085" w14:textId="77777777" w:rsidTr="00784930">
        <w:trPr>
          <w:jc w:val="center"/>
          <w:ins w:id="1176" w:author="NSB" w:date="2020-10-22T14:35:00Z"/>
        </w:trPr>
        <w:tc>
          <w:tcPr>
            <w:tcW w:w="968" w:type="dxa"/>
            <w:tcBorders>
              <w:top w:val="nil"/>
              <w:left w:val="single" w:sz="4" w:space="0" w:color="auto"/>
              <w:bottom w:val="nil"/>
              <w:right w:val="single" w:sz="4" w:space="0" w:color="auto"/>
            </w:tcBorders>
            <w:hideMark/>
          </w:tcPr>
          <w:p w14:paraId="02676577" w14:textId="77777777" w:rsidR="00784930" w:rsidRPr="00115CAE" w:rsidRDefault="00784930" w:rsidP="00784930">
            <w:pPr>
              <w:rPr>
                <w:ins w:id="1177"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53AC398E" w14:textId="77777777" w:rsidR="00784930" w:rsidRPr="00115CAE" w:rsidRDefault="00784930" w:rsidP="00784930">
            <w:pPr>
              <w:spacing w:after="0" w:line="256" w:lineRule="auto"/>
              <w:rPr>
                <w:ins w:id="1178"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128E6B1" w14:textId="77777777" w:rsidR="00784930" w:rsidRPr="00115CAE" w:rsidRDefault="00784930" w:rsidP="00784930">
            <w:pPr>
              <w:keepNext/>
              <w:keepLines/>
              <w:spacing w:after="0" w:line="256" w:lineRule="auto"/>
              <w:rPr>
                <w:ins w:id="1179" w:author="NSB" w:date="2020-10-22T14:35:00Z"/>
                <w:rFonts w:ascii="Arial" w:eastAsia="宋体" w:hAnsi="Arial"/>
                <w:sz w:val="16"/>
                <w:szCs w:val="16"/>
                <w:lang w:val="sv-FI"/>
              </w:rPr>
            </w:pPr>
            <w:ins w:id="1180" w:author="NSB" w:date="2020-10-22T14:35: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6926C035" w14:textId="77777777" w:rsidR="00784930" w:rsidRPr="00115CAE" w:rsidRDefault="00784930" w:rsidP="00784930">
            <w:pPr>
              <w:rPr>
                <w:ins w:id="1181" w:author="NSB" w:date="2020-10-22T14:35:00Z"/>
                <w:rFonts w:eastAsia="宋体"/>
                <w:sz w:val="16"/>
                <w:szCs w:val="16"/>
                <w:lang w:val="sv-FI"/>
              </w:rPr>
            </w:pPr>
          </w:p>
        </w:tc>
        <w:tc>
          <w:tcPr>
            <w:tcW w:w="813" w:type="dxa"/>
            <w:gridSpan w:val="4"/>
            <w:tcBorders>
              <w:top w:val="nil"/>
              <w:left w:val="single" w:sz="4" w:space="0" w:color="auto"/>
              <w:bottom w:val="nil"/>
              <w:right w:val="single" w:sz="4" w:space="0" w:color="auto"/>
            </w:tcBorders>
            <w:hideMark/>
          </w:tcPr>
          <w:p w14:paraId="0EA89C08" w14:textId="77777777" w:rsidR="00784930" w:rsidRPr="00115CAE" w:rsidRDefault="00784930" w:rsidP="00784930">
            <w:pPr>
              <w:spacing w:after="0" w:line="256" w:lineRule="auto"/>
              <w:rPr>
                <w:ins w:id="1182"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75768C29" w14:textId="77777777" w:rsidR="00784930" w:rsidRPr="00115CAE" w:rsidRDefault="00784930" w:rsidP="00784930">
            <w:pPr>
              <w:spacing w:after="0" w:line="256" w:lineRule="auto"/>
              <w:rPr>
                <w:ins w:id="1183"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5FEBF601" w14:textId="77777777" w:rsidR="00784930" w:rsidRPr="00115CAE" w:rsidRDefault="00784930" w:rsidP="00784930">
            <w:pPr>
              <w:spacing w:after="0" w:line="256" w:lineRule="auto"/>
              <w:rPr>
                <w:ins w:id="1184"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7A4980F7" w14:textId="77777777" w:rsidR="00784930" w:rsidRPr="00115CAE" w:rsidRDefault="00784930" w:rsidP="00784930">
            <w:pPr>
              <w:spacing w:after="0" w:line="256" w:lineRule="auto"/>
              <w:rPr>
                <w:ins w:id="1185"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0E5868D" w14:textId="77777777" w:rsidR="00784930" w:rsidRPr="00115CAE" w:rsidRDefault="00784930" w:rsidP="00784930">
            <w:pPr>
              <w:keepNext/>
              <w:keepLines/>
              <w:spacing w:after="0" w:line="256" w:lineRule="auto"/>
              <w:jc w:val="center"/>
              <w:rPr>
                <w:ins w:id="1186" w:author="NSB" w:date="2020-10-22T14:35:00Z"/>
                <w:rFonts w:ascii="Arial" w:eastAsia="宋体" w:hAnsi="Arial" w:cs="Arial"/>
                <w:sz w:val="16"/>
                <w:szCs w:val="16"/>
                <w:lang w:val="en-US"/>
              </w:rPr>
            </w:pPr>
            <w:ins w:id="1187" w:author="NSB" w:date="2020-10-22T14:35:00Z">
              <w:r w:rsidRPr="00115CAE">
                <w:rPr>
                  <w:rFonts w:ascii="Arial" w:eastAsia="宋体" w:hAnsi="Arial"/>
                  <w:sz w:val="16"/>
                  <w:szCs w:val="16"/>
                </w:rPr>
                <w:t>-106.50</w:t>
              </w:r>
            </w:ins>
          </w:p>
        </w:tc>
        <w:tc>
          <w:tcPr>
            <w:tcW w:w="782" w:type="dxa"/>
            <w:tcBorders>
              <w:top w:val="single" w:sz="4" w:space="0" w:color="auto"/>
              <w:left w:val="single" w:sz="4" w:space="0" w:color="auto"/>
              <w:bottom w:val="single" w:sz="4" w:space="0" w:color="auto"/>
              <w:right w:val="single" w:sz="4" w:space="0" w:color="auto"/>
            </w:tcBorders>
            <w:hideMark/>
          </w:tcPr>
          <w:p w14:paraId="3067D51F" w14:textId="77777777" w:rsidR="00784930" w:rsidRPr="00115CAE" w:rsidRDefault="00784930" w:rsidP="00784930">
            <w:pPr>
              <w:keepNext/>
              <w:keepLines/>
              <w:spacing w:after="0" w:line="256" w:lineRule="auto"/>
              <w:jc w:val="center"/>
              <w:rPr>
                <w:ins w:id="1188" w:author="NSB" w:date="2020-10-22T14:35:00Z"/>
                <w:rFonts w:ascii="Arial" w:eastAsia="宋体" w:hAnsi="Arial" w:cs="Arial"/>
                <w:sz w:val="16"/>
                <w:szCs w:val="16"/>
                <w:lang w:val="en-US"/>
              </w:rPr>
            </w:pPr>
            <w:ins w:id="1189" w:author="NSB" w:date="2020-10-22T14:35:00Z">
              <w:r w:rsidRPr="00115CAE">
                <w:rPr>
                  <w:rFonts w:ascii="Arial" w:eastAsia="宋体" w:hAnsi="Arial"/>
                  <w:sz w:val="16"/>
                  <w:szCs w:val="16"/>
                </w:rPr>
                <w:t>-109.50</w:t>
              </w:r>
            </w:ins>
          </w:p>
        </w:tc>
      </w:tr>
      <w:tr w:rsidR="00784930" w:rsidRPr="00115CAE" w14:paraId="423232DC" w14:textId="77777777" w:rsidTr="00784930">
        <w:trPr>
          <w:jc w:val="center"/>
          <w:ins w:id="1190" w:author="NSB" w:date="2020-10-22T14:35:00Z"/>
        </w:trPr>
        <w:tc>
          <w:tcPr>
            <w:tcW w:w="968" w:type="dxa"/>
            <w:tcBorders>
              <w:top w:val="nil"/>
              <w:left w:val="single" w:sz="4" w:space="0" w:color="auto"/>
              <w:bottom w:val="nil"/>
              <w:right w:val="single" w:sz="4" w:space="0" w:color="auto"/>
            </w:tcBorders>
            <w:hideMark/>
          </w:tcPr>
          <w:p w14:paraId="1BB73205" w14:textId="77777777" w:rsidR="00784930" w:rsidRPr="00115CAE" w:rsidRDefault="00784930" w:rsidP="00784930">
            <w:pPr>
              <w:rPr>
                <w:ins w:id="1191"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5E06AA07" w14:textId="77777777" w:rsidR="00784930" w:rsidRPr="00115CAE" w:rsidRDefault="00784930" w:rsidP="00784930">
            <w:pPr>
              <w:spacing w:after="0" w:line="256" w:lineRule="auto"/>
              <w:rPr>
                <w:ins w:id="1192"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0B5C1EF" w14:textId="77777777" w:rsidR="00784930" w:rsidRPr="00115CAE" w:rsidRDefault="00784930" w:rsidP="00784930">
            <w:pPr>
              <w:keepNext/>
              <w:keepLines/>
              <w:spacing w:after="0" w:line="256" w:lineRule="auto"/>
              <w:rPr>
                <w:ins w:id="1193" w:author="NSB" w:date="2020-10-22T14:35:00Z"/>
                <w:rFonts w:ascii="Arial" w:eastAsia="宋体" w:hAnsi="Arial"/>
                <w:sz w:val="16"/>
                <w:szCs w:val="16"/>
                <w:lang w:val="sv-FI"/>
              </w:rPr>
            </w:pPr>
            <w:ins w:id="1194" w:author="NSB" w:date="2020-10-22T14:35: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17DDBD2D" w14:textId="77777777" w:rsidR="00784930" w:rsidRPr="00115CAE" w:rsidRDefault="00784930" w:rsidP="00784930">
            <w:pPr>
              <w:rPr>
                <w:ins w:id="1195" w:author="NSB" w:date="2020-10-22T14:35:00Z"/>
                <w:rFonts w:eastAsia="宋体"/>
                <w:sz w:val="16"/>
                <w:szCs w:val="16"/>
                <w:lang w:val="sv-FI"/>
              </w:rPr>
            </w:pPr>
          </w:p>
        </w:tc>
        <w:tc>
          <w:tcPr>
            <w:tcW w:w="813" w:type="dxa"/>
            <w:gridSpan w:val="4"/>
            <w:tcBorders>
              <w:top w:val="nil"/>
              <w:left w:val="single" w:sz="4" w:space="0" w:color="auto"/>
              <w:bottom w:val="nil"/>
              <w:right w:val="single" w:sz="4" w:space="0" w:color="auto"/>
            </w:tcBorders>
            <w:hideMark/>
          </w:tcPr>
          <w:p w14:paraId="30AF2889" w14:textId="77777777" w:rsidR="00784930" w:rsidRPr="00115CAE" w:rsidRDefault="00784930" w:rsidP="00784930">
            <w:pPr>
              <w:spacing w:after="0" w:line="256" w:lineRule="auto"/>
              <w:rPr>
                <w:ins w:id="1196"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4AB2EAA8" w14:textId="77777777" w:rsidR="00784930" w:rsidRPr="00115CAE" w:rsidRDefault="00784930" w:rsidP="00784930">
            <w:pPr>
              <w:spacing w:after="0" w:line="256" w:lineRule="auto"/>
              <w:rPr>
                <w:ins w:id="1197"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4CE11588" w14:textId="77777777" w:rsidR="00784930" w:rsidRPr="00115CAE" w:rsidRDefault="00784930" w:rsidP="00784930">
            <w:pPr>
              <w:spacing w:after="0" w:line="256" w:lineRule="auto"/>
              <w:rPr>
                <w:ins w:id="1198"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7203EED3" w14:textId="77777777" w:rsidR="00784930" w:rsidRPr="00115CAE" w:rsidRDefault="00784930" w:rsidP="00784930">
            <w:pPr>
              <w:spacing w:after="0" w:line="256" w:lineRule="auto"/>
              <w:rPr>
                <w:ins w:id="1199"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BEE0E7D" w14:textId="77777777" w:rsidR="00784930" w:rsidRPr="00115CAE" w:rsidRDefault="00784930" w:rsidP="00784930">
            <w:pPr>
              <w:keepNext/>
              <w:keepLines/>
              <w:spacing w:after="0" w:line="256" w:lineRule="auto"/>
              <w:jc w:val="center"/>
              <w:rPr>
                <w:ins w:id="1200" w:author="NSB" w:date="2020-10-22T14:35:00Z"/>
                <w:rFonts w:ascii="Arial" w:eastAsia="宋体" w:hAnsi="Arial" w:cs="Arial"/>
                <w:sz w:val="16"/>
                <w:szCs w:val="16"/>
                <w:lang w:val="en-US"/>
              </w:rPr>
            </w:pPr>
            <w:ins w:id="1201" w:author="NSB" w:date="2020-10-22T14:35:00Z">
              <w:r w:rsidRPr="00115CAE">
                <w:rPr>
                  <w:rFonts w:ascii="Arial" w:eastAsia="宋体" w:hAnsi="Arial"/>
                  <w:sz w:val="16"/>
                  <w:szCs w:val="16"/>
                </w:rPr>
                <w:t>-106.00</w:t>
              </w:r>
            </w:ins>
          </w:p>
        </w:tc>
        <w:tc>
          <w:tcPr>
            <w:tcW w:w="782" w:type="dxa"/>
            <w:tcBorders>
              <w:top w:val="single" w:sz="4" w:space="0" w:color="auto"/>
              <w:left w:val="single" w:sz="4" w:space="0" w:color="auto"/>
              <w:bottom w:val="single" w:sz="4" w:space="0" w:color="auto"/>
              <w:right w:val="single" w:sz="4" w:space="0" w:color="auto"/>
            </w:tcBorders>
            <w:hideMark/>
          </w:tcPr>
          <w:p w14:paraId="16AE9260" w14:textId="77777777" w:rsidR="00784930" w:rsidRPr="00115CAE" w:rsidRDefault="00784930" w:rsidP="00784930">
            <w:pPr>
              <w:keepNext/>
              <w:keepLines/>
              <w:spacing w:after="0" w:line="256" w:lineRule="auto"/>
              <w:jc w:val="center"/>
              <w:rPr>
                <w:ins w:id="1202" w:author="NSB" w:date="2020-10-22T14:35:00Z"/>
                <w:rFonts w:ascii="Arial" w:eastAsia="宋体" w:hAnsi="Arial" w:cs="Arial"/>
                <w:sz w:val="16"/>
                <w:szCs w:val="16"/>
                <w:lang w:val="en-US"/>
              </w:rPr>
            </w:pPr>
            <w:ins w:id="1203" w:author="NSB" w:date="2020-10-22T14:35:00Z">
              <w:r w:rsidRPr="00115CAE">
                <w:rPr>
                  <w:rFonts w:ascii="Arial" w:eastAsia="宋体" w:hAnsi="Arial"/>
                  <w:sz w:val="16"/>
                  <w:szCs w:val="16"/>
                </w:rPr>
                <w:t>-109.00</w:t>
              </w:r>
            </w:ins>
          </w:p>
        </w:tc>
      </w:tr>
      <w:tr w:rsidR="00784930" w:rsidRPr="00115CAE" w14:paraId="1B75DABB" w14:textId="77777777" w:rsidTr="00784930">
        <w:trPr>
          <w:jc w:val="center"/>
          <w:ins w:id="1204" w:author="NSB" w:date="2020-10-22T14:35:00Z"/>
        </w:trPr>
        <w:tc>
          <w:tcPr>
            <w:tcW w:w="968" w:type="dxa"/>
            <w:tcBorders>
              <w:top w:val="nil"/>
              <w:left w:val="single" w:sz="4" w:space="0" w:color="auto"/>
              <w:bottom w:val="nil"/>
              <w:right w:val="single" w:sz="4" w:space="0" w:color="auto"/>
            </w:tcBorders>
          </w:tcPr>
          <w:p w14:paraId="1AD5EE6D" w14:textId="77777777" w:rsidR="00784930" w:rsidRPr="00115CAE" w:rsidRDefault="00784930" w:rsidP="00784930">
            <w:pPr>
              <w:keepNext/>
              <w:keepLines/>
              <w:spacing w:after="0" w:line="256" w:lineRule="auto"/>
              <w:rPr>
                <w:ins w:id="1205" w:author="NSB" w:date="2020-10-22T14:35:00Z"/>
                <w:rFonts w:ascii="Arial" w:eastAsia="Calibri" w:hAnsi="Arial"/>
                <w:sz w:val="16"/>
                <w:szCs w:val="16"/>
                <w:lang w:val="en-US"/>
              </w:rPr>
            </w:pPr>
          </w:p>
        </w:tc>
        <w:tc>
          <w:tcPr>
            <w:tcW w:w="1133" w:type="dxa"/>
            <w:gridSpan w:val="3"/>
            <w:tcBorders>
              <w:top w:val="nil"/>
              <w:left w:val="single" w:sz="4" w:space="0" w:color="auto"/>
              <w:bottom w:val="nil"/>
              <w:right w:val="single" w:sz="4" w:space="0" w:color="auto"/>
            </w:tcBorders>
          </w:tcPr>
          <w:p w14:paraId="1C289089" w14:textId="77777777" w:rsidR="00784930" w:rsidRPr="00115CAE" w:rsidRDefault="00784930" w:rsidP="00784930">
            <w:pPr>
              <w:keepNext/>
              <w:keepLines/>
              <w:spacing w:after="0" w:line="256" w:lineRule="auto"/>
              <w:rPr>
                <w:ins w:id="1206" w:author="NSB" w:date="2020-10-22T14:35:00Z"/>
                <w:rFonts w:ascii="Arial" w:eastAsia="宋体"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B3D8F71" w14:textId="77777777" w:rsidR="00784930" w:rsidRPr="00115CAE" w:rsidRDefault="00784930" w:rsidP="00784930">
            <w:pPr>
              <w:keepNext/>
              <w:keepLines/>
              <w:spacing w:after="0" w:line="256" w:lineRule="auto"/>
              <w:rPr>
                <w:ins w:id="1207" w:author="NSB" w:date="2020-10-22T14:35:00Z"/>
                <w:rFonts w:ascii="Arial" w:eastAsia="宋体" w:hAnsi="Arial"/>
                <w:sz w:val="16"/>
                <w:szCs w:val="16"/>
                <w:lang w:val="sv-SE"/>
              </w:rPr>
            </w:pPr>
            <w:ins w:id="1208" w:author="NSB" w:date="2020-10-22T14:35: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63B4BA51" w14:textId="77777777" w:rsidR="00784930" w:rsidRPr="00115CAE" w:rsidRDefault="00784930" w:rsidP="00784930">
            <w:pPr>
              <w:keepNext/>
              <w:keepLines/>
              <w:spacing w:after="0" w:line="256" w:lineRule="auto"/>
              <w:jc w:val="center"/>
              <w:rPr>
                <w:ins w:id="1209" w:author="NSB" w:date="2020-10-22T14:35:00Z"/>
                <w:rFonts w:ascii="Arial" w:eastAsia="宋体" w:hAnsi="Arial"/>
                <w:sz w:val="16"/>
                <w:szCs w:val="16"/>
                <w:lang w:val="en-US"/>
              </w:rPr>
            </w:pPr>
          </w:p>
        </w:tc>
        <w:tc>
          <w:tcPr>
            <w:tcW w:w="813" w:type="dxa"/>
            <w:gridSpan w:val="4"/>
            <w:tcBorders>
              <w:top w:val="nil"/>
              <w:left w:val="single" w:sz="4" w:space="0" w:color="auto"/>
              <w:bottom w:val="nil"/>
              <w:right w:val="single" w:sz="4" w:space="0" w:color="auto"/>
            </w:tcBorders>
          </w:tcPr>
          <w:p w14:paraId="275C8E38" w14:textId="77777777" w:rsidR="00784930" w:rsidRPr="00115CAE" w:rsidRDefault="00784930" w:rsidP="00784930">
            <w:pPr>
              <w:keepNext/>
              <w:keepLines/>
              <w:spacing w:after="0" w:line="256" w:lineRule="auto"/>
              <w:jc w:val="center"/>
              <w:rPr>
                <w:ins w:id="1210" w:author="NSB" w:date="2020-10-22T14:35:00Z"/>
                <w:rFonts w:ascii="Arial" w:eastAsia="宋体" w:hAnsi="Arial" w:cs="Arial"/>
                <w:sz w:val="16"/>
                <w:szCs w:val="16"/>
                <w:lang w:val="en-US"/>
              </w:rPr>
            </w:pPr>
          </w:p>
        </w:tc>
        <w:tc>
          <w:tcPr>
            <w:tcW w:w="890" w:type="dxa"/>
            <w:gridSpan w:val="2"/>
            <w:tcBorders>
              <w:top w:val="nil"/>
              <w:left w:val="single" w:sz="4" w:space="0" w:color="auto"/>
              <w:bottom w:val="nil"/>
              <w:right w:val="single" w:sz="4" w:space="0" w:color="auto"/>
            </w:tcBorders>
          </w:tcPr>
          <w:p w14:paraId="24C8B730" w14:textId="77777777" w:rsidR="00784930" w:rsidRPr="00115CAE" w:rsidRDefault="00784930" w:rsidP="00784930">
            <w:pPr>
              <w:keepNext/>
              <w:keepLines/>
              <w:spacing w:after="0" w:line="256" w:lineRule="auto"/>
              <w:jc w:val="center"/>
              <w:rPr>
                <w:ins w:id="1211" w:author="NSB" w:date="2020-10-22T14:35:00Z"/>
                <w:rFonts w:ascii="Arial" w:eastAsia="宋体" w:hAnsi="Arial" w:cs="Arial"/>
                <w:sz w:val="16"/>
                <w:szCs w:val="16"/>
                <w:lang w:val="en-US"/>
              </w:rPr>
            </w:pPr>
          </w:p>
        </w:tc>
        <w:tc>
          <w:tcPr>
            <w:tcW w:w="768" w:type="dxa"/>
            <w:gridSpan w:val="2"/>
            <w:tcBorders>
              <w:top w:val="nil"/>
              <w:left w:val="single" w:sz="4" w:space="0" w:color="auto"/>
              <w:bottom w:val="nil"/>
              <w:right w:val="single" w:sz="4" w:space="0" w:color="auto"/>
            </w:tcBorders>
          </w:tcPr>
          <w:p w14:paraId="432872CC" w14:textId="77777777" w:rsidR="00784930" w:rsidRPr="00115CAE" w:rsidRDefault="00784930" w:rsidP="00784930">
            <w:pPr>
              <w:keepNext/>
              <w:keepLines/>
              <w:spacing w:after="0" w:line="256" w:lineRule="auto"/>
              <w:jc w:val="center"/>
              <w:rPr>
                <w:ins w:id="1212" w:author="NSB" w:date="2020-10-22T14:35:00Z"/>
                <w:rFonts w:ascii="Arial" w:eastAsia="宋体" w:hAnsi="Arial" w:cs="Arial"/>
                <w:sz w:val="16"/>
                <w:szCs w:val="16"/>
                <w:lang w:val="en-US"/>
              </w:rPr>
            </w:pPr>
          </w:p>
        </w:tc>
        <w:tc>
          <w:tcPr>
            <w:tcW w:w="762" w:type="dxa"/>
            <w:tcBorders>
              <w:top w:val="nil"/>
              <w:left w:val="single" w:sz="4" w:space="0" w:color="auto"/>
              <w:bottom w:val="nil"/>
              <w:right w:val="single" w:sz="4" w:space="0" w:color="auto"/>
            </w:tcBorders>
          </w:tcPr>
          <w:p w14:paraId="01C8C518" w14:textId="77777777" w:rsidR="00784930" w:rsidRPr="00115CAE" w:rsidRDefault="00784930" w:rsidP="00784930">
            <w:pPr>
              <w:keepNext/>
              <w:keepLines/>
              <w:spacing w:after="0" w:line="256" w:lineRule="auto"/>
              <w:jc w:val="center"/>
              <w:rPr>
                <w:ins w:id="1213" w:author="NSB" w:date="2020-10-22T14:35:00Z"/>
                <w:rFonts w:ascii="Arial" w:eastAsia="宋体"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E3DDA0D" w14:textId="77777777" w:rsidR="00784930" w:rsidRPr="00115CAE" w:rsidRDefault="00784930" w:rsidP="00784930">
            <w:pPr>
              <w:keepNext/>
              <w:keepLines/>
              <w:spacing w:after="0" w:line="256" w:lineRule="auto"/>
              <w:jc w:val="center"/>
              <w:rPr>
                <w:ins w:id="1214" w:author="NSB" w:date="2020-10-22T14:35:00Z"/>
                <w:rFonts w:ascii="Arial" w:eastAsia="宋体" w:hAnsi="Arial"/>
                <w:sz w:val="16"/>
                <w:szCs w:val="16"/>
              </w:rPr>
            </w:pPr>
            <w:ins w:id="1215" w:author="NSB" w:date="2020-10-22T14:35:00Z">
              <w:r w:rsidRPr="00115CAE">
                <w:rPr>
                  <w:rFonts w:ascii="Arial" w:eastAsia="宋体" w:hAnsi="Arial"/>
                  <w:sz w:val="16"/>
                  <w:szCs w:val="16"/>
                </w:rPr>
                <w:t>-105.50</w:t>
              </w:r>
            </w:ins>
          </w:p>
        </w:tc>
        <w:tc>
          <w:tcPr>
            <w:tcW w:w="782" w:type="dxa"/>
            <w:tcBorders>
              <w:top w:val="single" w:sz="4" w:space="0" w:color="auto"/>
              <w:left w:val="single" w:sz="4" w:space="0" w:color="auto"/>
              <w:bottom w:val="single" w:sz="4" w:space="0" w:color="auto"/>
              <w:right w:val="single" w:sz="4" w:space="0" w:color="auto"/>
            </w:tcBorders>
            <w:hideMark/>
          </w:tcPr>
          <w:p w14:paraId="75E2DE44" w14:textId="77777777" w:rsidR="00784930" w:rsidRPr="00115CAE" w:rsidRDefault="00784930" w:rsidP="00784930">
            <w:pPr>
              <w:keepNext/>
              <w:keepLines/>
              <w:spacing w:after="0" w:line="256" w:lineRule="auto"/>
              <w:jc w:val="center"/>
              <w:rPr>
                <w:ins w:id="1216" w:author="NSB" w:date="2020-10-22T14:35:00Z"/>
                <w:rFonts w:ascii="Arial" w:eastAsia="宋体" w:hAnsi="Arial"/>
                <w:sz w:val="16"/>
                <w:szCs w:val="16"/>
              </w:rPr>
            </w:pPr>
            <w:ins w:id="1217" w:author="NSB" w:date="2020-10-22T14:35:00Z">
              <w:r w:rsidRPr="00115CAE">
                <w:rPr>
                  <w:rFonts w:ascii="Arial" w:eastAsia="宋体" w:hAnsi="Arial"/>
                  <w:sz w:val="16"/>
                  <w:szCs w:val="16"/>
                </w:rPr>
                <w:t>-108.50</w:t>
              </w:r>
            </w:ins>
          </w:p>
        </w:tc>
      </w:tr>
      <w:tr w:rsidR="00784930" w:rsidRPr="00115CAE" w14:paraId="04E2403B" w14:textId="77777777" w:rsidTr="00784930">
        <w:trPr>
          <w:jc w:val="center"/>
          <w:ins w:id="1218" w:author="NSB" w:date="2020-10-22T14:35:00Z"/>
        </w:trPr>
        <w:tc>
          <w:tcPr>
            <w:tcW w:w="968" w:type="dxa"/>
            <w:tcBorders>
              <w:top w:val="nil"/>
              <w:left w:val="single" w:sz="4" w:space="0" w:color="auto"/>
              <w:bottom w:val="nil"/>
              <w:right w:val="single" w:sz="4" w:space="0" w:color="auto"/>
            </w:tcBorders>
            <w:hideMark/>
          </w:tcPr>
          <w:p w14:paraId="1354ED83" w14:textId="77777777" w:rsidR="00784930" w:rsidRPr="00115CAE" w:rsidRDefault="00784930" w:rsidP="00784930">
            <w:pPr>
              <w:rPr>
                <w:ins w:id="1219" w:author="NSB" w:date="2020-10-22T14:35:00Z"/>
                <w:rFonts w:eastAsia="宋体"/>
                <w:sz w:val="16"/>
                <w:szCs w:val="16"/>
              </w:rPr>
            </w:pPr>
          </w:p>
        </w:tc>
        <w:tc>
          <w:tcPr>
            <w:tcW w:w="1133" w:type="dxa"/>
            <w:gridSpan w:val="3"/>
            <w:tcBorders>
              <w:top w:val="nil"/>
              <w:left w:val="single" w:sz="4" w:space="0" w:color="auto"/>
              <w:bottom w:val="nil"/>
              <w:right w:val="single" w:sz="4" w:space="0" w:color="auto"/>
            </w:tcBorders>
            <w:hideMark/>
          </w:tcPr>
          <w:p w14:paraId="3C286932" w14:textId="77777777" w:rsidR="00784930" w:rsidRPr="00115CAE" w:rsidRDefault="00784930" w:rsidP="00784930">
            <w:pPr>
              <w:spacing w:after="0" w:line="256" w:lineRule="auto"/>
              <w:rPr>
                <w:ins w:id="1220"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587C40" w14:textId="77777777" w:rsidR="00784930" w:rsidRPr="00115CAE" w:rsidRDefault="00784930" w:rsidP="00784930">
            <w:pPr>
              <w:keepNext/>
              <w:keepLines/>
              <w:spacing w:after="0" w:line="256" w:lineRule="auto"/>
              <w:rPr>
                <w:ins w:id="1221" w:author="NSB" w:date="2020-10-22T14:35:00Z"/>
                <w:rFonts w:ascii="Arial" w:eastAsia="宋体" w:hAnsi="Arial"/>
                <w:sz w:val="16"/>
                <w:szCs w:val="16"/>
                <w:lang w:val="en-US"/>
              </w:rPr>
            </w:pPr>
            <w:ins w:id="1222" w:author="NSB" w:date="2020-10-22T14:35: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5EA3A254" w14:textId="77777777" w:rsidR="00784930" w:rsidRPr="00115CAE" w:rsidRDefault="00784930" w:rsidP="00784930">
            <w:pPr>
              <w:rPr>
                <w:ins w:id="1223" w:author="NSB" w:date="2020-10-22T14:35:00Z"/>
                <w:rFonts w:eastAsia="宋体"/>
                <w:sz w:val="16"/>
                <w:szCs w:val="16"/>
                <w:lang w:val="en-US"/>
              </w:rPr>
            </w:pPr>
          </w:p>
        </w:tc>
        <w:tc>
          <w:tcPr>
            <w:tcW w:w="813" w:type="dxa"/>
            <w:gridSpan w:val="4"/>
            <w:tcBorders>
              <w:top w:val="nil"/>
              <w:left w:val="single" w:sz="4" w:space="0" w:color="auto"/>
              <w:bottom w:val="nil"/>
              <w:right w:val="single" w:sz="4" w:space="0" w:color="auto"/>
            </w:tcBorders>
            <w:hideMark/>
          </w:tcPr>
          <w:p w14:paraId="46974CC1" w14:textId="77777777" w:rsidR="00784930" w:rsidRPr="00115CAE" w:rsidRDefault="00784930" w:rsidP="00784930">
            <w:pPr>
              <w:spacing w:after="0" w:line="256" w:lineRule="auto"/>
              <w:rPr>
                <w:ins w:id="1224" w:author="NSB" w:date="2020-10-22T14:35:00Z"/>
                <w:rFonts w:ascii="Calibri" w:eastAsia="宋体" w:hAnsi="Calibri"/>
                <w:lang w:val="en-US" w:eastAsia="zh-CN"/>
              </w:rPr>
            </w:pPr>
          </w:p>
        </w:tc>
        <w:tc>
          <w:tcPr>
            <w:tcW w:w="890" w:type="dxa"/>
            <w:gridSpan w:val="2"/>
            <w:tcBorders>
              <w:top w:val="nil"/>
              <w:left w:val="single" w:sz="4" w:space="0" w:color="auto"/>
              <w:bottom w:val="nil"/>
              <w:right w:val="single" w:sz="4" w:space="0" w:color="auto"/>
            </w:tcBorders>
            <w:hideMark/>
          </w:tcPr>
          <w:p w14:paraId="35685298" w14:textId="77777777" w:rsidR="00784930" w:rsidRPr="00115CAE" w:rsidRDefault="00784930" w:rsidP="00784930">
            <w:pPr>
              <w:spacing w:after="0" w:line="256" w:lineRule="auto"/>
              <w:rPr>
                <w:ins w:id="1225" w:author="NSB" w:date="2020-10-22T14:35:00Z"/>
                <w:rFonts w:ascii="Calibri" w:eastAsia="宋体" w:hAnsi="Calibri"/>
                <w:lang w:val="en-US" w:eastAsia="zh-CN"/>
              </w:rPr>
            </w:pPr>
          </w:p>
        </w:tc>
        <w:tc>
          <w:tcPr>
            <w:tcW w:w="768" w:type="dxa"/>
            <w:gridSpan w:val="2"/>
            <w:tcBorders>
              <w:top w:val="nil"/>
              <w:left w:val="single" w:sz="4" w:space="0" w:color="auto"/>
              <w:bottom w:val="nil"/>
              <w:right w:val="single" w:sz="4" w:space="0" w:color="auto"/>
            </w:tcBorders>
            <w:hideMark/>
          </w:tcPr>
          <w:p w14:paraId="7E3559D2" w14:textId="77777777" w:rsidR="00784930" w:rsidRPr="00115CAE" w:rsidRDefault="00784930" w:rsidP="00784930">
            <w:pPr>
              <w:spacing w:after="0" w:line="256" w:lineRule="auto"/>
              <w:rPr>
                <w:ins w:id="1226" w:author="NSB" w:date="2020-10-22T14:35:00Z"/>
                <w:rFonts w:ascii="Calibri" w:eastAsia="宋体" w:hAnsi="Calibri"/>
                <w:lang w:val="en-US" w:eastAsia="zh-CN"/>
              </w:rPr>
            </w:pPr>
          </w:p>
        </w:tc>
        <w:tc>
          <w:tcPr>
            <w:tcW w:w="762" w:type="dxa"/>
            <w:tcBorders>
              <w:top w:val="nil"/>
              <w:left w:val="single" w:sz="4" w:space="0" w:color="auto"/>
              <w:bottom w:val="nil"/>
              <w:right w:val="single" w:sz="4" w:space="0" w:color="auto"/>
            </w:tcBorders>
            <w:hideMark/>
          </w:tcPr>
          <w:p w14:paraId="5FC3CDDD" w14:textId="77777777" w:rsidR="00784930" w:rsidRPr="00115CAE" w:rsidRDefault="00784930" w:rsidP="00784930">
            <w:pPr>
              <w:spacing w:after="0" w:line="256" w:lineRule="auto"/>
              <w:rPr>
                <w:ins w:id="1227"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5BD8BCC" w14:textId="77777777" w:rsidR="00784930" w:rsidRPr="00115CAE" w:rsidRDefault="00784930" w:rsidP="00784930">
            <w:pPr>
              <w:keepNext/>
              <w:keepLines/>
              <w:spacing w:after="0" w:line="256" w:lineRule="auto"/>
              <w:jc w:val="center"/>
              <w:rPr>
                <w:ins w:id="1228" w:author="NSB" w:date="2020-10-22T14:35:00Z"/>
                <w:rFonts w:ascii="Arial" w:eastAsia="宋体" w:hAnsi="Arial" w:cs="Arial"/>
                <w:sz w:val="16"/>
                <w:szCs w:val="16"/>
                <w:lang w:val="en-US"/>
              </w:rPr>
            </w:pPr>
            <w:ins w:id="1229" w:author="NSB" w:date="2020-10-22T14:35:00Z">
              <w:r w:rsidRPr="00115CAE">
                <w:rPr>
                  <w:rFonts w:ascii="Arial" w:eastAsia="宋体" w:hAnsi="Arial"/>
                  <w:sz w:val="16"/>
                  <w:szCs w:val="16"/>
                </w:rPr>
                <w:t>-105.00</w:t>
              </w:r>
            </w:ins>
          </w:p>
        </w:tc>
        <w:tc>
          <w:tcPr>
            <w:tcW w:w="782" w:type="dxa"/>
            <w:tcBorders>
              <w:top w:val="single" w:sz="4" w:space="0" w:color="auto"/>
              <w:left w:val="single" w:sz="4" w:space="0" w:color="auto"/>
              <w:bottom w:val="single" w:sz="4" w:space="0" w:color="auto"/>
              <w:right w:val="single" w:sz="4" w:space="0" w:color="auto"/>
            </w:tcBorders>
            <w:hideMark/>
          </w:tcPr>
          <w:p w14:paraId="03A8FC43" w14:textId="77777777" w:rsidR="00784930" w:rsidRPr="00115CAE" w:rsidRDefault="00784930" w:rsidP="00784930">
            <w:pPr>
              <w:keepNext/>
              <w:keepLines/>
              <w:spacing w:after="0" w:line="256" w:lineRule="auto"/>
              <w:jc w:val="center"/>
              <w:rPr>
                <w:ins w:id="1230" w:author="NSB" w:date="2020-10-22T14:35:00Z"/>
                <w:rFonts w:ascii="Arial" w:eastAsia="宋体" w:hAnsi="Arial" w:cs="Arial"/>
                <w:sz w:val="16"/>
                <w:szCs w:val="16"/>
                <w:lang w:val="en-US"/>
              </w:rPr>
            </w:pPr>
            <w:ins w:id="1231" w:author="NSB" w:date="2020-10-22T14:35:00Z">
              <w:r w:rsidRPr="00115CAE">
                <w:rPr>
                  <w:rFonts w:ascii="Arial" w:eastAsia="宋体" w:hAnsi="Arial"/>
                  <w:sz w:val="16"/>
                  <w:szCs w:val="16"/>
                </w:rPr>
                <w:t>-108.00</w:t>
              </w:r>
            </w:ins>
          </w:p>
        </w:tc>
      </w:tr>
      <w:tr w:rsidR="00784930" w:rsidRPr="00115CAE" w14:paraId="1DF33A40" w14:textId="77777777" w:rsidTr="00784930">
        <w:trPr>
          <w:jc w:val="center"/>
          <w:ins w:id="1232" w:author="NSB" w:date="2020-10-22T14:35:00Z"/>
        </w:trPr>
        <w:tc>
          <w:tcPr>
            <w:tcW w:w="968" w:type="dxa"/>
            <w:tcBorders>
              <w:top w:val="nil"/>
              <w:left w:val="single" w:sz="4" w:space="0" w:color="auto"/>
              <w:bottom w:val="single" w:sz="4" w:space="0" w:color="auto"/>
              <w:right w:val="single" w:sz="4" w:space="0" w:color="auto"/>
            </w:tcBorders>
            <w:hideMark/>
          </w:tcPr>
          <w:p w14:paraId="76C6B926" w14:textId="77777777" w:rsidR="00784930" w:rsidRPr="00115CAE" w:rsidRDefault="00784930" w:rsidP="00784930">
            <w:pPr>
              <w:rPr>
                <w:ins w:id="1233" w:author="NSB" w:date="2020-10-22T14:35: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40B9DCF8" w14:textId="77777777" w:rsidR="00784930" w:rsidRPr="00115CAE" w:rsidRDefault="00784930" w:rsidP="00784930">
            <w:pPr>
              <w:spacing w:after="0" w:line="256" w:lineRule="auto"/>
              <w:rPr>
                <w:ins w:id="1234"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5EDACE" w14:textId="77777777" w:rsidR="00784930" w:rsidRPr="00115CAE" w:rsidRDefault="00784930" w:rsidP="00784930">
            <w:pPr>
              <w:keepNext/>
              <w:keepLines/>
              <w:spacing w:after="0" w:line="256" w:lineRule="auto"/>
              <w:rPr>
                <w:ins w:id="1235" w:author="NSB" w:date="2020-10-22T14:35:00Z"/>
                <w:rFonts w:ascii="Arial" w:eastAsia="宋体" w:hAnsi="Arial"/>
                <w:sz w:val="16"/>
                <w:szCs w:val="16"/>
                <w:lang w:val="en-US"/>
              </w:rPr>
            </w:pPr>
            <w:ins w:id="1236" w:author="NSB" w:date="2020-10-22T14:35: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12FCD9F8" w14:textId="77777777" w:rsidR="00784930" w:rsidRPr="00115CAE" w:rsidRDefault="00784930" w:rsidP="00784930">
            <w:pPr>
              <w:rPr>
                <w:ins w:id="1237" w:author="NSB" w:date="2020-10-22T14:35:00Z"/>
                <w:rFonts w:eastAsia="宋体"/>
                <w:sz w:val="16"/>
                <w:szCs w:val="16"/>
                <w:lang w:val="en-US"/>
              </w:rPr>
            </w:pPr>
          </w:p>
        </w:tc>
        <w:tc>
          <w:tcPr>
            <w:tcW w:w="813" w:type="dxa"/>
            <w:gridSpan w:val="4"/>
            <w:tcBorders>
              <w:top w:val="nil"/>
              <w:left w:val="single" w:sz="4" w:space="0" w:color="auto"/>
              <w:bottom w:val="single" w:sz="4" w:space="0" w:color="auto"/>
              <w:right w:val="single" w:sz="4" w:space="0" w:color="auto"/>
            </w:tcBorders>
            <w:hideMark/>
          </w:tcPr>
          <w:p w14:paraId="0942BD5D" w14:textId="77777777" w:rsidR="00784930" w:rsidRPr="00115CAE" w:rsidRDefault="00784930" w:rsidP="00784930">
            <w:pPr>
              <w:spacing w:after="0" w:line="256" w:lineRule="auto"/>
              <w:rPr>
                <w:ins w:id="1238" w:author="NSB" w:date="2020-10-22T14:35:00Z"/>
                <w:rFonts w:ascii="Calibri" w:eastAsia="宋体" w:hAnsi="Calibri"/>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0674A16" w14:textId="77777777" w:rsidR="00784930" w:rsidRPr="00115CAE" w:rsidRDefault="00784930" w:rsidP="00784930">
            <w:pPr>
              <w:spacing w:after="0" w:line="256" w:lineRule="auto"/>
              <w:rPr>
                <w:ins w:id="1239" w:author="NSB" w:date="2020-10-22T14:35:00Z"/>
                <w:rFonts w:ascii="Calibri" w:eastAsia="宋体" w:hAnsi="Calibri"/>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75921BC2" w14:textId="77777777" w:rsidR="00784930" w:rsidRPr="00115CAE" w:rsidRDefault="00784930" w:rsidP="00784930">
            <w:pPr>
              <w:spacing w:after="0" w:line="256" w:lineRule="auto"/>
              <w:rPr>
                <w:ins w:id="1240" w:author="NSB" w:date="2020-10-22T14:35:00Z"/>
                <w:rFonts w:ascii="Calibri" w:eastAsia="宋体" w:hAnsi="Calibri"/>
                <w:lang w:val="en-US" w:eastAsia="zh-CN"/>
              </w:rPr>
            </w:pPr>
          </w:p>
        </w:tc>
        <w:tc>
          <w:tcPr>
            <w:tcW w:w="762" w:type="dxa"/>
            <w:tcBorders>
              <w:top w:val="nil"/>
              <w:left w:val="single" w:sz="4" w:space="0" w:color="auto"/>
              <w:bottom w:val="single" w:sz="4" w:space="0" w:color="auto"/>
              <w:right w:val="single" w:sz="4" w:space="0" w:color="auto"/>
            </w:tcBorders>
            <w:hideMark/>
          </w:tcPr>
          <w:p w14:paraId="013FE5A7" w14:textId="77777777" w:rsidR="00784930" w:rsidRPr="00115CAE" w:rsidRDefault="00784930" w:rsidP="00784930">
            <w:pPr>
              <w:spacing w:after="0" w:line="256" w:lineRule="auto"/>
              <w:rPr>
                <w:ins w:id="1241" w:author="NSB" w:date="2020-10-22T14:35:00Z"/>
                <w:rFonts w:ascii="Calibri" w:eastAsia="宋体" w:hAnsi="Calibri"/>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B59FB08" w14:textId="77777777" w:rsidR="00784930" w:rsidRPr="00115CAE" w:rsidRDefault="00784930" w:rsidP="00784930">
            <w:pPr>
              <w:keepNext/>
              <w:keepLines/>
              <w:spacing w:after="0" w:line="256" w:lineRule="auto"/>
              <w:jc w:val="center"/>
              <w:rPr>
                <w:ins w:id="1242" w:author="NSB" w:date="2020-10-22T14:35:00Z"/>
                <w:rFonts w:ascii="Arial" w:eastAsia="宋体" w:hAnsi="Arial" w:cs="Arial"/>
                <w:sz w:val="16"/>
                <w:szCs w:val="16"/>
                <w:lang w:val="en-US"/>
              </w:rPr>
            </w:pPr>
            <w:ins w:id="1243" w:author="NSB" w:date="2020-10-22T14:35:00Z">
              <w:r w:rsidRPr="00115CAE">
                <w:rPr>
                  <w:rFonts w:ascii="Arial" w:eastAsia="宋体" w:hAnsi="Arial"/>
                  <w:sz w:val="16"/>
                  <w:szCs w:val="16"/>
                </w:rPr>
                <w:t>-104.50</w:t>
              </w:r>
            </w:ins>
          </w:p>
        </w:tc>
        <w:tc>
          <w:tcPr>
            <w:tcW w:w="782" w:type="dxa"/>
            <w:tcBorders>
              <w:top w:val="single" w:sz="4" w:space="0" w:color="auto"/>
              <w:left w:val="single" w:sz="4" w:space="0" w:color="auto"/>
              <w:bottom w:val="single" w:sz="4" w:space="0" w:color="auto"/>
              <w:right w:val="single" w:sz="4" w:space="0" w:color="auto"/>
            </w:tcBorders>
            <w:hideMark/>
          </w:tcPr>
          <w:p w14:paraId="160020B3" w14:textId="77777777" w:rsidR="00784930" w:rsidRPr="00115CAE" w:rsidRDefault="00784930" w:rsidP="00784930">
            <w:pPr>
              <w:keepNext/>
              <w:keepLines/>
              <w:spacing w:after="0" w:line="256" w:lineRule="auto"/>
              <w:jc w:val="center"/>
              <w:rPr>
                <w:ins w:id="1244" w:author="NSB" w:date="2020-10-22T14:35:00Z"/>
                <w:rFonts w:ascii="Arial" w:eastAsia="宋体" w:hAnsi="Arial" w:cs="Arial"/>
                <w:sz w:val="16"/>
                <w:szCs w:val="16"/>
                <w:lang w:val="en-US"/>
              </w:rPr>
            </w:pPr>
            <w:ins w:id="1245" w:author="NSB" w:date="2020-10-22T14:35:00Z">
              <w:r w:rsidRPr="00115CAE">
                <w:rPr>
                  <w:rFonts w:ascii="Arial" w:eastAsia="宋体" w:hAnsi="Arial"/>
                  <w:sz w:val="16"/>
                  <w:szCs w:val="16"/>
                </w:rPr>
                <w:t>-107.50</w:t>
              </w:r>
            </w:ins>
          </w:p>
        </w:tc>
      </w:tr>
      <w:tr w:rsidR="00784930" w:rsidRPr="00115CAE" w14:paraId="1A0D1CB2" w14:textId="77777777" w:rsidTr="00784930">
        <w:trPr>
          <w:jc w:val="center"/>
          <w:ins w:id="1246" w:author="NSB" w:date="2020-10-22T14:35:00Z"/>
        </w:trPr>
        <w:tc>
          <w:tcPr>
            <w:tcW w:w="968" w:type="dxa"/>
            <w:tcBorders>
              <w:top w:val="single" w:sz="4" w:space="0" w:color="auto"/>
              <w:left w:val="single" w:sz="4" w:space="0" w:color="auto"/>
              <w:bottom w:val="nil"/>
              <w:right w:val="single" w:sz="4" w:space="0" w:color="auto"/>
            </w:tcBorders>
            <w:hideMark/>
          </w:tcPr>
          <w:p w14:paraId="170E6276" w14:textId="77777777" w:rsidR="00784930" w:rsidRPr="00115CAE" w:rsidRDefault="00784930" w:rsidP="00784930">
            <w:pPr>
              <w:keepNext/>
              <w:keepLines/>
              <w:spacing w:after="0" w:line="256" w:lineRule="auto"/>
              <w:rPr>
                <w:ins w:id="1247" w:author="NSB" w:date="2020-10-22T14:35:00Z"/>
                <w:rFonts w:ascii="Arial" w:eastAsia="宋体" w:hAnsi="Arial"/>
                <w:sz w:val="16"/>
                <w:szCs w:val="16"/>
                <w:lang w:val="en-US"/>
              </w:rPr>
            </w:pPr>
            <w:ins w:id="1248" w:author="NSB" w:date="2020-10-22T14:35:00Z">
              <w:r w:rsidRPr="00115CAE">
                <w:rPr>
                  <w:rFonts w:ascii="Arial" w:eastAsia="宋体" w:hAnsi="Arial"/>
                  <w:sz w:val="16"/>
                  <w:szCs w:val="16"/>
                  <w:lang w:val="en-US"/>
                </w:rPr>
                <w:t>Io</w:t>
              </w:r>
              <w:r w:rsidRPr="00115CAE">
                <w:rPr>
                  <w:rFonts w:ascii="Arial" w:eastAsia="宋体" w:hAnsi="Arial"/>
                  <w:sz w:val="16"/>
                  <w:szCs w:val="16"/>
                  <w:vertAlign w:val="superscript"/>
                  <w:lang w:val="en-US"/>
                </w:rPr>
                <w:t>Note3</w:t>
              </w:r>
            </w:ins>
          </w:p>
        </w:tc>
        <w:tc>
          <w:tcPr>
            <w:tcW w:w="1133" w:type="dxa"/>
            <w:gridSpan w:val="3"/>
            <w:tcBorders>
              <w:top w:val="single" w:sz="4" w:space="0" w:color="auto"/>
              <w:left w:val="single" w:sz="4" w:space="0" w:color="auto"/>
              <w:bottom w:val="nil"/>
              <w:right w:val="single" w:sz="4" w:space="0" w:color="auto"/>
            </w:tcBorders>
            <w:hideMark/>
          </w:tcPr>
          <w:p w14:paraId="1DE4035A" w14:textId="77777777" w:rsidR="00784930" w:rsidRPr="00115CAE" w:rsidRDefault="00784930" w:rsidP="00784930">
            <w:pPr>
              <w:keepNext/>
              <w:keepLines/>
              <w:spacing w:after="0" w:line="256" w:lineRule="auto"/>
              <w:rPr>
                <w:ins w:id="1249" w:author="NSB" w:date="2020-10-22T14:35:00Z"/>
                <w:rFonts w:ascii="Arial" w:eastAsia="宋体" w:hAnsi="Arial"/>
                <w:sz w:val="16"/>
                <w:szCs w:val="16"/>
                <w:lang w:val="en-US"/>
              </w:rPr>
            </w:pPr>
            <w:ins w:id="1250" w:author="NSB" w:date="2020-10-22T14:35:00Z">
              <w:r w:rsidRPr="00115CAE">
                <w:rPr>
                  <w:rFonts w:ascii="Arial" w:eastAsia="宋体" w:hAnsi="Arial"/>
                  <w:sz w:val="16"/>
                  <w:szCs w:val="16"/>
                </w:rPr>
                <w:t xml:space="preserve">Config </w:t>
              </w:r>
              <w:r w:rsidRPr="00115CAE">
                <w:rPr>
                  <w:rFonts w:ascii="Arial" w:eastAsia="宋体" w:hAnsi="Arial"/>
                  <w:sz w:val="16"/>
                  <w:szCs w:val="16"/>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4F61518C" w14:textId="77777777" w:rsidR="00784930" w:rsidRPr="00115CAE" w:rsidRDefault="00784930" w:rsidP="00784930">
            <w:pPr>
              <w:keepNext/>
              <w:keepLines/>
              <w:spacing w:after="0" w:line="256" w:lineRule="auto"/>
              <w:rPr>
                <w:ins w:id="1251" w:author="NSB" w:date="2020-10-22T14:35:00Z"/>
                <w:rFonts w:ascii="Arial" w:eastAsia="宋体" w:hAnsi="Arial"/>
                <w:sz w:val="16"/>
                <w:szCs w:val="16"/>
                <w:lang w:val="en-US"/>
              </w:rPr>
            </w:pPr>
            <w:ins w:id="1252" w:author="NSB" w:date="2020-10-22T14:35: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single" w:sz="4" w:space="0" w:color="auto"/>
              <w:left w:val="single" w:sz="4" w:space="0" w:color="auto"/>
              <w:bottom w:val="nil"/>
              <w:right w:val="single" w:sz="4" w:space="0" w:color="auto"/>
            </w:tcBorders>
            <w:hideMark/>
          </w:tcPr>
          <w:p w14:paraId="638252BE" w14:textId="77777777" w:rsidR="00784930" w:rsidRPr="00115CAE" w:rsidRDefault="00784930" w:rsidP="00784930">
            <w:pPr>
              <w:keepNext/>
              <w:keepLines/>
              <w:spacing w:after="0" w:line="256" w:lineRule="auto"/>
              <w:jc w:val="center"/>
              <w:rPr>
                <w:ins w:id="1253" w:author="NSB" w:date="2020-10-22T14:35:00Z"/>
                <w:rFonts w:ascii="Arial" w:eastAsia="宋体" w:hAnsi="Arial"/>
                <w:sz w:val="16"/>
                <w:szCs w:val="16"/>
                <w:lang w:val="en-US"/>
              </w:rPr>
            </w:pPr>
            <w:ins w:id="1254" w:author="NSB" w:date="2020-10-22T14:35:00Z">
              <w:r w:rsidRPr="00115CAE">
                <w:rPr>
                  <w:rFonts w:ascii="Arial" w:eastAsia="宋体" w:hAnsi="Arial"/>
                  <w:sz w:val="16"/>
                  <w:szCs w:val="16"/>
                  <w:lang w:val="en-US"/>
                </w:rPr>
                <w:t>dBm/</w:t>
              </w:r>
            </w:ins>
          </w:p>
          <w:p w14:paraId="19AD3451" w14:textId="77777777" w:rsidR="00784930" w:rsidRPr="00115CAE" w:rsidRDefault="00784930" w:rsidP="00784930">
            <w:pPr>
              <w:keepNext/>
              <w:keepLines/>
              <w:spacing w:after="0" w:line="256" w:lineRule="auto"/>
              <w:jc w:val="center"/>
              <w:rPr>
                <w:ins w:id="1255" w:author="NSB" w:date="2020-10-22T14:35:00Z"/>
                <w:rFonts w:ascii="Arial" w:eastAsia="宋体" w:hAnsi="Arial"/>
                <w:sz w:val="16"/>
                <w:szCs w:val="16"/>
                <w:lang w:val="en-US"/>
              </w:rPr>
            </w:pPr>
            <w:ins w:id="1256" w:author="NSB" w:date="2020-10-22T14:35:00Z">
              <w:r w:rsidRPr="00115CAE">
                <w:rPr>
                  <w:rFonts w:ascii="Arial" w:eastAsia="宋体" w:hAnsi="Arial"/>
                  <w:sz w:val="16"/>
                  <w:szCs w:val="16"/>
                  <w:lang w:val="en-US"/>
                </w:rPr>
                <w:t>9.36MHz</w:t>
              </w:r>
            </w:ins>
          </w:p>
        </w:tc>
        <w:tc>
          <w:tcPr>
            <w:tcW w:w="1703" w:type="dxa"/>
            <w:gridSpan w:val="6"/>
            <w:tcBorders>
              <w:top w:val="single" w:sz="4" w:space="0" w:color="auto"/>
              <w:left w:val="single" w:sz="4" w:space="0" w:color="auto"/>
              <w:bottom w:val="nil"/>
              <w:right w:val="single" w:sz="4" w:space="0" w:color="auto"/>
            </w:tcBorders>
            <w:hideMark/>
          </w:tcPr>
          <w:p w14:paraId="24BCD37B" w14:textId="77777777" w:rsidR="00784930" w:rsidRPr="00115CAE" w:rsidRDefault="00784930" w:rsidP="00784930">
            <w:pPr>
              <w:keepNext/>
              <w:keepLines/>
              <w:spacing w:after="0" w:line="256" w:lineRule="auto"/>
              <w:jc w:val="center"/>
              <w:rPr>
                <w:ins w:id="1257" w:author="NSB" w:date="2020-10-22T14:35:00Z"/>
                <w:rFonts w:ascii="Arial" w:eastAsia="宋体" w:hAnsi="Arial" w:cs="Arial"/>
                <w:sz w:val="16"/>
                <w:szCs w:val="16"/>
                <w:lang w:val="en-US"/>
              </w:rPr>
            </w:pPr>
            <w:ins w:id="1258" w:author="NSB" w:date="2020-10-22T14:35:00Z">
              <w:r w:rsidRPr="00115CAE">
                <w:rPr>
                  <w:rFonts w:ascii="Arial" w:eastAsia="宋体" w:hAnsi="Arial" w:cs="Arial"/>
                  <w:sz w:val="16"/>
                  <w:szCs w:val="16"/>
                  <w:lang w:val="en-US"/>
                </w:rPr>
                <w:t>-70.09</w:t>
              </w:r>
            </w:ins>
          </w:p>
        </w:tc>
        <w:tc>
          <w:tcPr>
            <w:tcW w:w="1530" w:type="dxa"/>
            <w:gridSpan w:val="3"/>
            <w:tcBorders>
              <w:top w:val="single" w:sz="4" w:space="0" w:color="auto"/>
              <w:left w:val="single" w:sz="4" w:space="0" w:color="auto"/>
              <w:bottom w:val="nil"/>
              <w:right w:val="single" w:sz="4" w:space="0" w:color="auto"/>
            </w:tcBorders>
            <w:hideMark/>
          </w:tcPr>
          <w:p w14:paraId="7B09D72B" w14:textId="77777777" w:rsidR="00784930" w:rsidRPr="00115CAE" w:rsidRDefault="00784930" w:rsidP="00784930">
            <w:pPr>
              <w:keepNext/>
              <w:keepLines/>
              <w:spacing w:after="0" w:line="256" w:lineRule="auto"/>
              <w:jc w:val="center"/>
              <w:rPr>
                <w:ins w:id="1259" w:author="NSB" w:date="2020-10-22T14:35:00Z"/>
                <w:rFonts w:ascii="Arial" w:eastAsia="宋体" w:hAnsi="Arial" w:cs="Arial"/>
                <w:sz w:val="16"/>
                <w:szCs w:val="16"/>
                <w:lang w:val="en-US"/>
              </w:rPr>
            </w:pPr>
            <w:ins w:id="1260" w:author="NSB" w:date="2020-10-22T14:35:00Z">
              <w:r w:rsidRPr="00115CAE">
                <w:rPr>
                  <w:rFonts w:ascii="Arial" w:eastAsia="宋体" w:hAnsi="Arial" w:cs="Arial"/>
                  <w:sz w:val="16"/>
                  <w:szCs w:val="16"/>
                  <w:lang w:val="en-US"/>
                </w:rPr>
                <w:t>-52.09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3908362" w14:textId="77777777" w:rsidR="00784930" w:rsidRPr="00115CAE" w:rsidRDefault="00784930" w:rsidP="00784930">
            <w:pPr>
              <w:keepNext/>
              <w:keepLines/>
              <w:spacing w:after="0" w:line="256" w:lineRule="auto"/>
              <w:jc w:val="center"/>
              <w:rPr>
                <w:ins w:id="1261" w:author="NSB" w:date="2020-10-22T14:35:00Z"/>
                <w:rFonts w:ascii="Arial" w:eastAsia="宋体" w:hAnsi="Arial" w:cs="Arial"/>
                <w:sz w:val="16"/>
                <w:szCs w:val="16"/>
                <w:lang w:val="en-US"/>
              </w:rPr>
            </w:pPr>
            <w:ins w:id="1262" w:author="NSB" w:date="2020-10-22T14:35:00Z">
              <w:r w:rsidRPr="00115CAE">
                <w:rPr>
                  <w:rFonts w:ascii="Arial" w:eastAsia="宋体" w:hAnsi="Arial"/>
                  <w:sz w:val="16"/>
                  <w:szCs w:val="16"/>
                </w:rPr>
                <w:t>-80.03</w:t>
              </w:r>
            </w:ins>
          </w:p>
        </w:tc>
      </w:tr>
      <w:tr w:rsidR="00784930" w:rsidRPr="00115CAE" w14:paraId="1B1BF1CE" w14:textId="77777777" w:rsidTr="00784930">
        <w:trPr>
          <w:jc w:val="center"/>
          <w:ins w:id="1263" w:author="NSB" w:date="2020-10-22T14:35:00Z"/>
        </w:trPr>
        <w:tc>
          <w:tcPr>
            <w:tcW w:w="968" w:type="dxa"/>
            <w:tcBorders>
              <w:top w:val="nil"/>
              <w:left w:val="single" w:sz="4" w:space="0" w:color="auto"/>
              <w:bottom w:val="nil"/>
              <w:right w:val="single" w:sz="4" w:space="0" w:color="auto"/>
            </w:tcBorders>
            <w:hideMark/>
          </w:tcPr>
          <w:p w14:paraId="0412A731" w14:textId="77777777" w:rsidR="00784930" w:rsidRPr="00115CAE" w:rsidRDefault="00784930" w:rsidP="00784930">
            <w:pPr>
              <w:rPr>
                <w:ins w:id="1264"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5AA4C410" w14:textId="77777777" w:rsidR="00784930" w:rsidRPr="00115CAE" w:rsidRDefault="00784930" w:rsidP="00784930">
            <w:pPr>
              <w:spacing w:after="0" w:line="256" w:lineRule="auto"/>
              <w:rPr>
                <w:ins w:id="1265"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E027BAA" w14:textId="77777777" w:rsidR="00784930" w:rsidRPr="00115CAE" w:rsidRDefault="00784930" w:rsidP="00784930">
            <w:pPr>
              <w:keepNext/>
              <w:keepLines/>
              <w:spacing w:after="0" w:line="256" w:lineRule="auto"/>
              <w:rPr>
                <w:ins w:id="1266" w:author="NSB" w:date="2020-10-22T14:35:00Z"/>
                <w:rFonts w:ascii="Arial" w:eastAsia="宋体" w:hAnsi="Arial"/>
                <w:sz w:val="16"/>
                <w:szCs w:val="16"/>
                <w:lang w:val="en-US"/>
              </w:rPr>
            </w:pPr>
            <w:ins w:id="1267" w:author="NSB" w:date="2020-10-22T14:35: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404F3181" w14:textId="77777777" w:rsidR="00784930" w:rsidRPr="00115CAE" w:rsidRDefault="00784930" w:rsidP="00784930">
            <w:pPr>
              <w:rPr>
                <w:ins w:id="1268" w:author="NSB" w:date="2020-10-22T14:35: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392AE85F" w14:textId="77777777" w:rsidR="00784930" w:rsidRPr="00115CAE" w:rsidRDefault="00784930" w:rsidP="00784930">
            <w:pPr>
              <w:spacing w:after="0" w:line="256" w:lineRule="auto"/>
              <w:rPr>
                <w:ins w:id="1269"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3E215B6E" w14:textId="77777777" w:rsidR="00784930" w:rsidRPr="00115CAE" w:rsidRDefault="00784930" w:rsidP="00784930">
            <w:pPr>
              <w:spacing w:after="0" w:line="256" w:lineRule="auto"/>
              <w:rPr>
                <w:ins w:id="1270"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0BD596A" w14:textId="77777777" w:rsidR="00784930" w:rsidRPr="00115CAE" w:rsidRDefault="00784930" w:rsidP="00784930">
            <w:pPr>
              <w:keepNext/>
              <w:keepLines/>
              <w:spacing w:after="0" w:line="256" w:lineRule="auto"/>
              <w:jc w:val="center"/>
              <w:rPr>
                <w:ins w:id="1271" w:author="NSB" w:date="2020-10-22T14:35:00Z"/>
                <w:rFonts w:ascii="Arial" w:eastAsia="宋体" w:hAnsi="Arial" w:cs="Arial"/>
                <w:sz w:val="16"/>
                <w:szCs w:val="16"/>
                <w:lang w:val="en-US"/>
              </w:rPr>
            </w:pPr>
            <w:ins w:id="1272" w:author="NSB" w:date="2020-10-22T14:35:00Z">
              <w:r w:rsidRPr="00115CAE">
                <w:rPr>
                  <w:rFonts w:ascii="Arial" w:eastAsia="宋体" w:hAnsi="Arial"/>
                  <w:sz w:val="16"/>
                  <w:szCs w:val="16"/>
                </w:rPr>
                <w:t>-79.53</w:t>
              </w:r>
            </w:ins>
          </w:p>
        </w:tc>
      </w:tr>
      <w:tr w:rsidR="00784930" w:rsidRPr="00115CAE" w14:paraId="677FDC82" w14:textId="77777777" w:rsidTr="00784930">
        <w:trPr>
          <w:jc w:val="center"/>
          <w:ins w:id="1273" w:author="NSB" w:date="2020-10-22T14:35:00Z"/>
        </w:trPr>
        <w:tc>
          <w:tcPr>
            <w:tcW w:w="968" w:type="dxa"/>
            <w:tcBorders>
              <w:top w:val="nil"/>
              <w:left w:val="single" w:sz="4" w:space="0" w:color="auto"/>
              <w:bottom w:val="nil"/>
              <w:right w:val="single" w:sz="4" w:space="0" w:color="auto"/>
            </w:tcBorders>
            <w:hideMark/>
          </w:tcPr>
          <w:p w14:paraId="1A182B74" w14:textId="77777777" w:rsidR="00784930" w:rsidRPr="00115CAE" w:rsidRDefault="00784930" w:rsidP="00784930">
            <w:pPr>
              <w:rPr>
                <w:ins w:id="1274"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2C47BCC9" w14:textId="77777777" w:rsidR="00784930" w:rsidRPr="00115CAE" w:rsidRDefault="00784930" w:rsidP="00784930">
            <w:pPr>
              <w:spacing w:after="0" w:line="256" w:lineRule="auto"/>
              <w:rPr>
                <w:ins w:id="1275"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72234F9" w14:textId="77777777" w:rsidR="00784930" w:rsidRPr="00115CAE" w:rsidRDefault="00784930" w:rsidP="00784930">
            <w:pPr>
              <w:keepNext/>
              <w:keepLines/>
              <w:spacing w:after="0" w:line="256" w:lineRule="auto"/>
              <w:rPr>
                <w:ins w:id="1276" w:author="NSB" w:date="2020-10-22T14:35:00Z"/>
                <w:rFonts w:ascii="Arial" w:eastAsia="宋体" w:hAnsi="Arial"/>
                <w:sz w:val="16"/>
                <w:szCs w:val="16"/>
                <w:lang w:val="en-US"/>
              </w:rPr>
            </w:pPr>
            <w:ins w:id="1277" w:author="NSB" w:date="2020-10-22T14:35: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56571902" w14:textId="77777777" w:rsidR="00784930" w:rsidRPr="00115CAE" w:rsidRDefault="00784930" w:rsidP="00784930">
            <w:pPr>
              <w:rPr>
                <w:ins w:id="1278" w:author="NSB" w:date="2020-10-22T14:35: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666758C9" w14:textId="77777777" w:rsidR="00784930" w:rsidRPr="00115CAE" w:rsidRDefault="00784930" w:rsidP="00784930">
            <w:pPr>
              <w:spacing w:after="0" w:line="256" w:lineRule="auto"/>
              <w:rPr>
                <w:ins w:id="1279"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25C608EA" w14:textId="77777777" w:rsidR="00784930" w:rsidRPr="00115CAE" w:rsidRDefault="00784930" w:rsidP="00784930">
            <w:pPr>
              <w:spacing w:after="0" w:line="256" w:lineRule="auto"/>
              <w:rPr>
                <w:ins w:id="1280"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950B015" w14:textId="77777777" w:rsidR="00784930" w:rsidRPr="00115CAE" w:rsidRDefault="00784930" w:rsidP="00784930">
            <w:pPr>
              <w:keepNext/>
              <w:keepLines/>
              <w:spacing w:after="0" w:line="256" w:lineRule="auto"/>
              <w:jc w:val="center"/>
              <w:rPr>
                <w:ins w:id="1281" w:author="NSB" w:date="2020-10-22T14:35:00Z"/>
                <w:rFonts w:ascii="Arial" w:eastAsia="宋体" w:hAnsi="Arial" w:cs="Arial"/>
                <w:sz w:val="16"/>
                <w:szCs w:val="16"/>
                <w:lang w:val="en-US"/>
              </w:rPr>
            </w:pPr>
            <w:ins w:id="1282" w:author="NSB" w:date="2020-10-22T14:35:00Z">
              <w:r w:rsidRPr="00115CAE">
                <w:rPr>
                  <w:rFonts w:ascii="Arial" w:eastAsia="宋体" w:hAnsi="Arial"/>
                  <w:sz w:val="16"/>
                  <w:szCs w:val="16"/>
                </w:rPr>
                <w:t>-79.03</w:t>
              </w:r>
            </w:ins>
          </w:p>
        </w:tc>
      </w:tr>
      <w:tr w:rsidR="00784930" w:rsidRPr="00115CAE" w14:paraId="1ABCEDF0" w14:textId="77777777" w:rsidTr="00784930">
        <w:trPr>
          <w:jc w:val="center"/>
          <w:ins w:id="1283" w:author="NSB" w:date="2020-10-22T14:35:00Z"/>
        </w:trPr>
        <w:tc>
          <w:tcPr>
            <w:tcW w:w="968" w:type="dxa"/>
            <w:tcBorders>
              <w:top w:val="nil"/>
              <w:left w:val="single" w:sz="4" w:space="0" w:color="auto"/>
              <w:bottom w:val="nil"/>
              <w:right w:val="single" w:sz="4" w:space="0" w:color="auto"/>
            </w:tcBorders>
            <w:hideMark/>
          </w:tcPr>
          <w:p w14:paraId="2F3B60FD" w14:textId="77777777" w:rsidR="00784930" w:rsidRPr="00115CAE" w:rsidRDefault="00784930" w:rsidP="00784930">
            <w:pPr>
              <w:rPr>
                <w:ins w:id="1284"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140483C2" w14:textId="77777777" w:rsidR="00784930" w:rsidRPr="00115CAE" w:rsidRDefault="00784930" w:rsidP="00784930">
            <w:pPr>
              <w:spacing w:after="0" w:line="256" w:lineRule="auto"/>
              <w:rPr>
                <w:ins w:id="1285"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3F65A6" w14:textId="77777777" w:rsidR="00784930" w:rsidRPr="00115CAE" w:rsidRDefault="00784930" w:rsidP="00784930">
            <w:pPr>
              <w:keepNext/>
              <w:keepLines/>
              <w:spacing w:after="0" w:line="256" w:lineRule="auto"/>
              <w:rPr>
                <w:ins w:id="1286" w:author="NSB" w:date="2020-10-22T14:35:00Z"/>
                <w:rFonts w:ascii="Arial" w:eastAsia="宋体" w:hAnsi="Arial"/>
                <w:sz w:val="16"/>
                <w:szCs w:val="16"/>
                <w:lang w:val="sv-FI"/>
              </w:rPr>
            </w:pPr>
            <w:ins w:id="1287" w:author="NSB" w:date="2020-10-22T14:35: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772B3F4F" w14:textId="77777777" w:rsidR="00784930" w:rsidRPr="00115CAE" w:rsidRDefault="00784930" w:rsidP="00784930">
            <w:pPr>
              <w:rPr>
                <w:ins w:id="1288" w:author="NSB" w:date="2020-10-22T14:35:00Z"/>
                <w:rFonts w:eastAsia="宋体"/>
                <w:sz w:val="16"/>
                <w:szCs w:val="16"/>
                <w:lang w:val="sv-FI"/>
              </w:rPr>
            </w:pPr>
          </w:p>
        </w:tc>
        <w:tc>
          <w:tcPr>
            <w:tcW w:w="1703" w:type="dxa"/>
            <w:gridSpan w:val="6"/>
            <w:tcBorders>
              <w:top w:val="nil"/>
              <w:left w:val="single" w:sz="4" w:space="0" w:color="auto"/>
              <w:bottom w:val="nil"/>
              <w:right w:val="single" w:sz="4" w:space="0" w:color="auto"/>
            </w:tcBorders>
            <w:hideMark/>
          </w:tcPr>
          <w:p w14:paraId="5128A7C5" w14:textId="77777777" w:rsidR="00784930" w:rsidRPr="00115CAE" w:rsidRDefault="00784930" w:rsidP="00784930">
            <w:pPr>
              <w:spacing w:after="0" w:line="256" w:lineRule="auto"/>
              <w:rPr>
                <w:ins w:id="1289"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1FB903F7" w14:textId="77777777" w:rsidR="00784930" w:rsidRPr="00115CAE" w:rsidRDefault="00784930" w:rsidP="00784930">
            <w:pPr>
              <w:spacing w:after="0" w:line="256" w:lineRule="auto"/>
              <w:rPr>
                <w:ins w:id="1290"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7D9D494" w14:textId="77777777" w:rsidR="00784930" w:rsidRPr="00115CAE" w:rsidRDefault="00784930" w:rsidP="00784930">
            <w:pPr>
              <w:keepNext/>
              <w:keepLines/>
              <w:spacing w:after="0" w:line="256" w:lineRule="auto"/>
              <w:jc w:val="center"/>
              <w:rPr>
                <w:ins w:id="1291" w:author="NSB" w:date="2020-10-22T14:35:00Z"/>
                <w:rFonts w:ascii="Arial" w:eastAsia="宋体" w:hAnsi="Arial" w:cs="Arial"/>
                <w:sz w:val="16"/>
                <w:szCs w:val="16"/>
                <w:lang w:val="en-US"/>
              </w:rPr>
            </w:pPr>
            <w:ins w:id="1292" w:author="NSB" w:date="2020-10-22T14:35:00Z">
              <w:r w:rsidRPr="00115CAE">
                <w:rPr>
                  <w:rFonts w:ascii="Arial" w:eastAsia="宋体" w:hAnsi="Arial"/>
                  <w:sz w:val="16"/>
                  <w:szCs w:val="16"/>
                </w:rPr>
                <w:t>-78.53</w:t>
              </w:r>
            </w:ins>
          </w:p>
        </w:tc>
      </w:tr>
      <w:tr w:rsidR="00784930" w:rsidRPr="00115CAE" w14:paraId="57854FFD" w14:textId="77777777" w:rsidTr="00784930">
        <w:trPr>
          <w:jc w:val="center"/>
          <w:ins w:id="1293" w:author="NSB" w:date="2020-10-22T14:35:00Z"/>
        </w:trPr>
        <w:tc>
          <w:tcPr>
            <w:tcW w:w="968" w:type="dxa"/>
            <w:tcBorders>
              <w:top w:val="nil"/>
              <w:left w:val="single" w:sz="4" w:space="0" w:color="auto"/>
              <w:bottom w:val="nil"/>
              <w:right w:val="single" w:sz="4" w:space="0" w:color="auto"/>
            </w:tcBorders>
            <w:hideMark/>
          </w:tcPr>
          <w:p w14:paraId="5D00BE31" w14:textId="77777777" w:rsidR="00784930" w:rsidRPr="00115CAE" w:rsidRDefault="00784930" w:rsidP="00784930">
            <w:pPr>
              <w:rPr>
                <w:ins w:id="1294"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008D4BE0" w14:textId="77777777" w:rsidR="00784930" w:rsidRPr="00115CAE" w:rsidRDefault="00784930" w:rsidP="00784930">
            <w:pPr>
              <w:spacing w:after="0" w:line="256" w:lineRule="auto"/>
              <w:rPr>
                <w:ins w:id="1295"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A47D55" w14:textId="77777777" w:rsidR="00784930" w:rsidRPr="00115CAE" w:rsidRDefault="00784930" w:rsidP="00784930">
            <w:pPr>
              <w:keepNext/>
              <w:keepLines/>
              <w:spacing w:after="0" w:line="256" w:lineRule="auto"/>
              <w:rPr>
                <w:ins w:id="1296" w:author="NSB" w:date="2020-10-22T14:35:00Z"/>
                <w:rFonts w:ascii="Arial" w:eastAsia="宋体" w:hAnsi="Arial"/>
                <w:sz w:val="16"/>
                <w:szCs w:val="16"/>
                <w:lang w:val="sv-FI"/>
              </w:rPr>
            </w:pPr>
            <w:ins w:id="1297" w:author="NSB" w:date="2020-10-22T14:35: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0C68FF20" w14:textId="77777777" w:rsidR="00784930" w:rsidRPr="00115CAE" w:rsidRDefault="00784930" w:rsidP="00784930">
            <w:pPr>
              <w:rPr>
                <w:ins w:id="1298" w:author="NSB" w:date="2020-10-22T14:35:00Z"/>
                <w:rFonts w:eastAsia="宋体"/>
                <w:sz w:val="16"/>
                <w:szCs w:val="16"/>
                <w:lang w:val="sv-FI"/>
              </w:rPr>
            </w:pPr>
          </w:p>
        </w:tc>
        <w:tc>
          <w:tcPr>
            <w:tcW w:w="1703" w:type="dxa"/>
            <w:gridSpan w:val="6"/>
            <w:tcBorders>
              <w:top w:val="nil"/>
              <w:left w:val="single" w:sz="4" w:space="0" w:color="auto"/>
              <w:bottom w:val="nil"/>
              <w:right w:val="single" w:sz="4" w:space="0" w:color="auto"/>
            </w:tcBorders>
            <w:hideMark/>
          </w:tcPr>
          <w:p w14:paraId="33101404" w14:textId="77777777" w:rsidR="00784930" w:rsidRPr="00115CAE" w:rsidRDefault="00784930" w:rsidP="00784930">
            <w:pPr>
              <w:spacing w:after="0" w:line="256" w:lineRule="auto"/>
              <w:rPr>
                <w:ins w:id="1299"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0ADCA96F" w14:textId="77777777" w:rsidR="00784930" w:rsidRPr="00115CAE" w:rsidRDefault="00784930" w:rsidP="00784930">
            <w:pPr>
              <w:spacing w:after="0" w:line="256" w:lineRule="auto"/>
              <w:rPr>
                <w:ins w:id="1300"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5CC1D8" w14:textId="77777777" w:rsidR="00784930" w:rsidRPr="00115CAE" w:rsidRDefault="00784930" w:rsidP="00784930">
            <w:pPr>
              <w:keepNext/>
              <w:keepLines/>
              <w:spacing w:after="0" w:line="256" w:lineRule="auto"/>
              <w:jc w:val="center"/>
              <w:rPr>
                <w:ins w:id="1301" w:author="NSB" w:date="2020-10-22T14:35:00Z"/>
                <w:rFonts w:ascii="Arial" w:eastAsia="宋体" w:hAnsi="Arial" w:cs="Arial"/>
                <w:sz w:val="16"/>
                <w:szCs w:val="16"/>
                <w:lang w:val="en-US"/>
              </w:rPr>
            </w:pPr>
            <w:ins w:id="1302" w:author="NSB" w:date="2020-10-22T14:35:00Z">
              <w:r w:rsidRPr="00115CAE">
                <w:rPr>
                  <w:rFonts w:ascii="Arial" w:eastAsia="宋体" w:hAnsi="Arial"/>
                  <w:sz w:val="16"/>
                  <w:szCs w:val="16"/>
                </w:rPr>
                <w:t>-78.03</w:t>
              </w:r>
            </w:ins>
          </w:p>
        </w:tc>
      </w:tr>
      <w:tr w:rsidR="00784930" w:rsidRPr="00115CAE" w14:paraId="70935776" w14:textId="77777777" w:rsidTr="00784930">
        <w:trPr>
          <w:jc w:val="center"/>
          <w:ins w:id="1303" w:author="NSB" w:date="2020-10-22T14:35:00Z"/>
        </w:trPr>
        <w:tc>
          <w:tcPr>
            <w:tcW w:w="968" w:type="dxa"/>
            <w:tcBorders>
              <w:top w:val="nil"/>
              <w:left w:val="single" w:sz="4" w:space="0" w:color="auto"/>
              <w:bottom w:val="nil"/>
              <w:right w:val="single" w:sz="4" w:space="0" w:color="auto"/>
            </w:tcBorders>
          </w:tcPr>
          <w:p w14:paraId="305A728E" w14:textId="77777777" w:rsidR="00784930" w:rsidRPr="00115CAE" w:rsidRDefault="00784930" w:rsidP="00784930">
            <w:pPr>
              <w:keepNext/>
              <w:keepLines/>
              <w:spacing w:after="0" w:line="256" w:lineRule="auto"/>
              <w:rPr>
                <w:ins w:id="1304" w:author="NSB" w:date="2020-10-22T14:35:00Z"/>
                <w:rFonts w:ascii="Arial" w:eastAsia="宋体" w:hAnsi="Arial"/>
                <w:sz w:val="16"/>
                <w:szCs w:val="16"/>
                <w:lang w:val="en-US"/>
              </w:rPr>
            </w:pPr>
          </w:p>
        </w:tc>
        <w:tc>
          <w:tcPr>
            <w:tcW w:w="1133" w:type="dxa"/>
            <w:gridSpan w:val="3"/>
            <w:tcBorders>
              <w:top w:val="nil"/>
              <w:left w:val="single" w:sz="4" w:space="0" w:color="auto"/>
              <w:bottom w:val="nil"/>
              <w:right w:val="single" w:sz="4" w:space="0" w:color="auto"/>
            </w:tcBorders>
          </w:tcPr>
          <w:p w14:paraId="18E97CAB" w14:textId="77777777" w:rsidR="00784930" w:rsidRPr="00115CAE" w:rsidRDefault="00784930" w:rsidP="00784930">
            <w:pPr>
              <w:keepNext/>
              <w:keepLines/>
              <w:spacing w:after="0" w:line="256" w:lineRule="auto"/>
              <w:rPr>
                <w:ins w:id="1305" w:author="NSB" w:date="2020-10-22T14:35:00Z"/>
                <w:rFonts w:ascii="Arial" w:eastAsia="宋体"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605FBF" w14:textId="77777777" w:rsidR="00784930" w:rsidRPr="00115CAE" w:rsidRDefault="00784930" w:rsidP="00784930">
            <w:pPr>
              <w:keepNext/>
              <w:keepLines/>
              <w:spacing w:after="0" w:line="256" w:lineRule="auto"/>
              <w:rPr>
                <w:ins w:id="1306" w:author="NSB" w:date="2020-10-22T14:35:00Z"/>
                <w:rFonts w:ascii="Arial" w:eastAsia="宋体" w:hAnsi="Arial"/>
                <w:sz w:val="16"/>
                <w:szCs w:val="16"/>
                <w:lang w:val="sv-SE"/>
              </w:rPr>
            </w:pPr>
            <w:ins w:id="1307" w:author="NSB" w:date="2020-10-22T14:35: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1C4601FF" w14:textId="77777777" w:rsidR="00784930" w:rsidRPr="00115CAE" w:rsidRDefault="00784930" w:rsidP="00784930">
            <w:pPr>
              <w:keepNext/>
              <w:keepLines/>
              <w:spacing w:after="0" w:line="256" w:lineRule="auto"/>
              <w:jc w:val="center"/>
              <w:rPr>
                <w:ins w:id="1308" w:author="NSB" w:date="2020-10-22T14:35: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44C764C9" w14:textId="77777777" w:rsidR="00784930" w:rsidRPr="00115CAE" w:rsidRDefault="00784930" w:rsidP="00784930">
            <w:pPr>
              <w:keepNext/>
              <w:keepLines/>
              <w:spacing w:after="0" w:line="256" w:lineRule="auto"/>
              <w:jc w:val="center"/>
              <w:rPr>
                <w:ins w:id="1309" w:author="NSB" w:date="2020-10-22T14:35: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307241FF" w14:textId="77777777" w:rsidR="00784930" w:rsidRPr="00115CAE" w:rsidRDefault="00784930" w:rsidP="00784930">
            <w:pPr>
              <w:keepNext/>
              <w:keepLines/>
              <w:spacing w:after="0" w:line="256" w:lineRule="auto"/>
              <w:jc w:val="center"/>
              <w:rPr>
                <w:ins w:id="1310" w:author="NSB" w:date="2020-10-22T14:35: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A5A9859" w14:textId="77777777" w:rsidR="00784930" w:rsidRPr="00115CAE" w:rsidRDefault="00784930" w:rsidP="00784930">
            <w:pPr>
              <w:keepNext/>
              <w:keepLines/>
              <w:spacing w:after="0" w:line="256" w:lineRule="auto"/>
              <w:jc w:val="center"/>
              <w:rPr>
                <w:ins w:id="1311" w:author="NSB" w:date="2020-10-22T14:35:00Z"/>
                <w:rFonts w:ascii="Arial" w:eastAsia="宋体" w:hAnsi="Arial"/>
                <w:sz w:val="16"/>
                <w:szCs w:val="16"/>
              </w:rPr>
            </w:pPr>
            <w:ins w:id="1312" w:author="NSB" w:date="2020-10-22T14:35:00Z">
              <w:r w:rsidRPr="00115CAE">
                <w:rPr>
                  <w:rFonts w:ascii="Arial" w:eastAsia="宋体" w:hAnsi="Arial"/>
                  <w:sz w:val="16"/>
                  <w:szCs w:val="16"/>
                </w:rPr>
                <w:t>-77.53</w:t>
              </w:r>
            </w:ins>
          </w:p>
        </w:tc>
      </w:tr>
      <w:tr w:rsidR="00784930" w:rsidRPr="00115CAE" w14:paraId="6818FB7C" w14:textId="77777777" w:rsidTr="00784930">
        <w:trPr>
          <w:jc w:val="center"/>
          <w:ins w:id="1313" w:author="NSB" w:date="2020-10-22T14:35:00Z"/>
        </w:trPr>
        <w:tc>
          <w:tcPr>
            <w:tcW w:w="968" w:type="dxa"/>
            <w:tcBorders>
              <w:top w:val="nil"/>
              <w:left w:val="single" w:sz="4" w:space="0" w:color="auto"/>
              <w:bottom w:val="nil"/>
              <w:right w:val="single" w:sz="4" w:space="0" w:color="auto"/>
            </w:tcBorders>
            <w:hideMark/>
          </w:tcPr>
          <w:p w14:paraId="5F8F2E7F" w14:textId="77777777" w:rsidR="00784930" w:rsidRPr="00115CAE" w:rsidRDefault="00784930" w:rsidP="00784930">
            <w:pPr>
              <w:rPr>
                <w:ins w:id="1314" w:author="NSB" w:date="2020-10-22T14:35:00Z"/>
                <w:rFonts w:eastAsia="宋体"/>
                <w:sz w:val="16"/>
                <w:szCs w:val="16"/>
              </w:rPr>
            </w:pPr>
          </w:p>
        </w:tc>
        <w:tc>
          <w:tcPr>
            <w:tcW w:w="1133" w:type="dxa"/>
            <w:gridSpan w:val="3"/>
            <w:tcBorders>
              <w:top w:val="nil"/>
              <w:left w:val="single" w:sz="4" w:space="0" w:color="auto"/>
              <w:bottom w:val="nil"/>
              <w:right w:val="single" w:sz="4" w:space="0" w:color="auto"/>
            </w:tcBorders>
            <w:hideMark/>
          </w:tcPr>
          <w:p w14:paraId="12F795E1" w14:textId="77777777" w:rsidR="00784930" w:rsidRPr="00115CAE" w:rsidRDefault="00784930" w:rsidP="00784930">
            <w:pPr>
              <w:spacing w:after="0" w:line="256" w:lineRule="auto"/>
              <w:rPr>
                <w:ins w:id="1315"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F3DA71D" w14:textId="77777777" w:rsidR="00784930" w:rsidRPr="00115CAE" w:rsidRDefault="00784930" w:rsidP="00784930">
            <w:pPr>
              <w:keepNext/>
              <w:keepLines/>
              <w:spacing w:after="0" w:line="256" w:lineRule="auto"/>
              <w:rPr>
                <w:ins w:id="1316" w:author="NSB" w:date="2020-10-22T14:35:00Z"/>
                <w:rFonts w:ascii="Arial" w:eastAsia="宋体" w:hAnsi="Arial"/>
                <w:sz w:val="16"/>
                <w:szCs w:val="16"/>
                <w:lang w:val="en-US"/>
              </w:rPr>
            </w:pPr>
            <w:ins w:id="1317" w:author="NSB" w:date="2020-10-22T14:35: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3B40DD3A" w14:textId="77777777" w:rsidR="00784930" w:rsidRPr="00115CAE" w:rsidRDefault="00784930" w:rsidP="00784930">
            <w:pPr>
              <w:rPr>
                <w:ins w:id="1318" w:author="NSB" w:date="2020-10-22T14:35: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4273BDCE" w14:textId="77777777" w:rsidR="00784930" w:rsidRPr="00115CAE" w:rsidRDefault="00784930" w:rsidP="00784930">
            <w:pPr>
              <w:spacing w:after="0" w:line="256" w:lineRule="auto"/>
              <w:rPr>
                <w:ins w:id="1319"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6D456977" w14:textId="77777777" w:rsidR="00784930" w:rsidRPr="00115CAE" w:rsidRDefault="00784930" w:rsidP="00784930">
            <w:pPr>
              <w:spacing w:after="0" w:line="256" w:lineRule="auto"/>
              <w:rPr>
                <w:ins w:id="1320"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AEBEE12" w14:textId="77777777" w:rsidR="00784930" w:rsidRPr="00115CAE" w:rsidRDefault="00784930" w:rsidP="00784930">
            <w:pPr>
              <w:keepNext/>
              <w:keepLines/>
              <w:spacing w:after="0" w:line="256" w:lineRule="auto"/>
              <w:jc w:val="center"/>
              <w:rPr>
                <w:ins w:id="1321" w:author="NSB" w:date="2020-10-22T14:35:00Z"/>
                <w:rFonts w:ascii="Arial" w:eastAsia="宋体" w:hAnsi="Arial" w:cs="Arial"/>
                <w:sz w:val="16"/>
                <w:szCs w:val="16"/>
                <w:lang w:val="en-US"/>
              </w:rPr>
            </w:pPr>
            <w:ins w:id="1322" w:author="NSB" w:date="2020-10-22T14:35:00Z">
              <w:r w:rsidRPr="00115CAE">
                <w:rPr>
                  <w:rFonts w:ascii="Arial" w:eastAsia="宋体" w:hAnsi="Arial"/>
                  <w:sz w:val="16"/>
                  <w:szCs w:val="16"/>
                </w:rPr>
                <w:t>-77.03</w:t>
              </w:r>
            </w:ins>
          </w:p>
        </w:tc>
      </w:tr>
      <w:tr w:rsidR="00784930" w:rsidRPr="00115CAE" w14:paraId="511D8607" w14:textId="77777777" w:rsidTr="00784930">
        <w:trPr>
          <w:jc w:val="center"/>
          <w:ins w:id="1323" w:author="NSB" w:date="2020-10-22T14:35:00Z"/>
        </w:trPr>
        <w:tc>
          <w:tcPr>
            <w:tcW w:w="968" w:type="dxa"/>
            <w:tcBorders>
              <w:top w:val="nil"/>
              <w:left w:val="single" w:sz="4" w:space="0" w:color="auto"/>
              <w:bottom w:val="nil"/>
              <w:right w:val="single" w:sz="4" w:space="0" w:color="auto"/>
            </w:tcBorders>
            <w:hideMark/>
          </w:tcPr>
          <w:p w14:paraId="2174A0CF" w14:textId="77777777" w:rsidR="00784930" w:rsidRPr="00115CAE" w:rsidRDefault="00784930" w:rsidP="00784930">
            <w:pPr>
              <w:rPr>
                <w:ins w:id="1324" w:author="NSB" w:date="2020-10-22T14:35: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1249FA19" w14:textId="77777777" w:rsidR="00784930" w:rsidRPr="00115CAE" w:rsidRDefault="00784930" w:rsidP="00784930">
            <w:pPr>
              <w:spacing w:after="0" w:line="256" w:lineRule="auto"/>
              <w:rPr>
                <w:ins w:id="1325"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0C3CD7" w14:textId="77777777" w:rsidR="00784930" w:rsidRPr="00115CAE" w:rsidRDefault="00784930" w:rsidP="00784930">
            <w:pPr>
              <w:keepNext/>
              <w:keepLines/>
              <w:spacing w:after="0" w:line="256" w:lineRule="auto"/>
              <w:rPr>
                <w:ins w:id="1326" w:author="NSB" w:date="2020-10-22T14:35:00Z"/>
                <w:rFonts w:ascii="Arial" w:eastAsia="宋体" w:hAnsi="Arial"/>
                <w:sz w:val="16"/>
                <w:szCs w:val="16"/>
                <w:lang w:val="en-US"/>
              </w:rPr>
            </w:pPr>
            <w:ins w:id="1327" w:author="NSB" w:date="2020-10-22T14:35: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5F86E0F1" w14:textId="77777777" w:rsidR="00784930" w:rsidRPr="00115CAE" w:rsidRDefault="00784930" w:rsidP="00784930">
            <w:pPr>
              <w:rPr>
                <w:ins w:id="1328" w:author="NSB" w:date="2020-10-22T14:35:00Z"/>
                <w:rFonts w:eastAsia="宋体"/>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54705969" w14:textId="77777777" w:rsidR="00784930" w:rsidRPr="00115CAE" w:rsidRDefault="00784930" w:rsidP="00784930">
            <w:pPr>
              <w:spacing w:after="0" w:line="256" w:lineRule="auto"/>
              <w:rPr>
                <w:ins w:id="1329" w:author="NSB" w:date="2020-10-22T14:35: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5230581" w14:textId="77777777" w:rsidR="00784930" w:rsidRPr="00115CAE" w:rsidRDefault="00784930" w:rsidP="00784930">
            <w:pPr>
              <w:spacing w:after="0" w:line="256" w:lineRule="auto"/>
              <w:rPr>
                <w:ins w:id="1330"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B972970" w14:textId="77777777" w:rsidR="00784930" w:rsidRPr="00115CAE" w:rsidRDefault="00784930" w:rsidP="00784930">
            <w:pPr>
              <w:keepNext/>
              <w:keepLines/>
              <w:spacing w:after="0" w:line="256" w:lineRule="auto"/>
              <w:jc w:val="center"/>
              <w:rPr>
                <w:ins w:id="1331" w:author="NSB" w:date="2020-10-22T14:35:00Z"/>
                <w:rFonts w:ascii="Arial" w:eastAsia="宋体" w:hAnsi="Arial" w:cs="Arial"/>
                <w:sz w:val="16"/>
                <w:szCs w:val="16"/>
                <w:lang w:val="en-US"/>
              </w:rPr>
            </w:pPr>
            <w:ins w:id="1332" w:author="NSB" w:date="2020-10-22T14:35:00Z">
              <w:r w:rsidRPr="00115CAE">
                <w:rPr>
                  <w:rFonts w:ascii="Arial" w:eastAsia="宋体" w:hAnsi="Arial"/>
                  <w:sz w:val="16"/>
                  <w:szCs w:val="16"/>
                </w:rPr>
                <w:t>-76.53</w:t>
              </w:r>
            </w:ins>
          </w:p>
        </w:tc>
      </w:tr>
      <w:tr w:rsidR="00784930" w:rsidRPr="00115CAE" w14:paraId="4F5DB325" w14:textId="77777777" w:rsidTr="00784930">
        <w:trPr>
          <w:jc w:val="center"/>
          <w:ins w:id="1333" w:author="NSB" w:date="2020-10-22T14:35:00Z"/>
        </w:trPr>
        <w:tc>
          <w:tcPr>
            <w:tcW w:w="968" w:type="dxa"/>
            <w:tcBorders>
              <w:top w:val="nil"/>
              <w:left w:val="single" w:sz="4" w:space="0" w:color="auto"/>
              <w:bottom w:val="nil"/>
              <w:right w:val="single" w:sz="4" w:space="0" w:color="auto"/>
            </w:tcBorders>
            <w:hideMark/>
          </w:tcPr>
          <w:p w14:paraId="74AB9A4C" w14:textId="77777777" w:rsidR="00784930" w:rsidRPr="00115CAE" w:rsidRDefault="00784930" w:rsidP="00784930">
            <w:pPr>
              <w:rPr>
                <w:ins w:id="1334" w:author="NSB" w:date="2020-10-22T14:35:00Z"/>
                <w:rFonts w:eastAsia="宋体" w:cs="Arial"/>
                <w:sz w:val="16"/>
                <w:szCs w:val="16"/>
                <w:lang w:val="en-US"/>
              </w:rPr>
            </w:pPr>
          </w:p>
        </w:tc>
        <w:tc>
          <w:tcPr>
            <w:tcW w:w="1133" w:type="dxa"/>
            <w:gridSpan w:val="3"/>
            <w:tcBorders>
              <w:top w:val="single" w:sz="4" w:space="0" w:color="auto"/>
              <w:left w:val="single" w:sz="4" w:space="0" w:color="auto"/>
              <w:bottom w:val="nil"/>
              <w:right w:val="single" w:sz="4" w:space="0" w:color="auto"/>
            </w:tcBorders>
            <w:hideMark/>
          </w:tcPr>
          <w:p w14:paraId="764B5B0E" w14:textId="77777777" w:rsidR="00784930" w:rsidRPr="00115CAE" w:rsidRDefault="00784930" w:rsidP="00784930">
            <w:pPr>
              <w:keepNext/>
              <w:keepLines/>
              <w:spacing w:after="0" w:line="256" w:lineRule="auto"/>
              <w:rPr>
                <w:ins w:id="1335" w:author="NSB" w:date="2020-10-22T14:35:00Z"/>
                <w:rFonts w:ascii="Arial" w:eastAsia="宋体" w:hAnsi="Arial"/>
                <w:sz w:val="16"/>
                <w:szCs w:val="16"/>
                <w:lang w:val="en-US"/>
              </w:rPr>
            </w:pPr>
            <w:ins w:id="1336" w:author="NSB" w:date="2020-10-22T14:35:00Z">
              <w:r w:rsidRPr="00115CAE">
                <w:rPr>
                  <w:rFonts w:ascii="Arial" w:eastAsia="宋体" w:hAnsi="Arial"/>
                  <w:sz w:val="16"/>
                  <w:szCs w:val="16"/>
                </w:rPr>
                <w:t xml:space="preserve">Config </w:t>
              </w:r>
              <w:r w:rsidRPr="00115CAE">
                <w:rPr>
                  <w:rFonts w:ascii="Arial" w:eastAsia="Calibri" w:hAnsi="Arial"/>
                  <w:sz w:val="16"/>
                  <w:szCs w:val="16"/>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43F11542" w14:textId="77777777" w:rsidR="00784930" w:rsidRPr="00115CAE" w:rsidRDefault="00784930" w:rsidP="00784930">
            <w:pPr>
              <w:keepNext/>
              <w:keepLines/>
              <w:spacing w:after="0" w:line="256" w:lineRule="auto"/>
              <w:rPr>
                <w:ins w:id="1337" w:author="NSB" w:date="2020-10-22T14:35:00Z"/>
                <w:rFonts w:ascii="Arial" w:eastAsia="宋体" w:hAnsi="Arial"/>
                <w:sz w:val="16"/>
                <w:szCs w:val="16"/>
                <w:lang w:val="en-US"/>
              </w:rPr>
            </w:pPr>
            <w:ins w:id="1338" w:author="NSB" w:date="2020-10-22T14:35:00Z">
              <w:r w:rsidRPr="00115CAE">
                <w:rPr>
                  <w:rFonts w:ascii="Arial" w:eastAsia="宋体" w:hAnsi="Arial"/>
                  <w:sz w:val="16"/>
                  <w:szCs w:val="16"/>
                </w:rPr>
                <w:t xml:space="preserve">NR_FDD_FR1_A, NR_TDD_FR1_A </w:t>
              </w:r>
              <w:r w:rsidRPr="00115CAE">
                <w:rPr>
                  <w:rFonts w:ascii="Arial" w:eastAsia="宋体" w:hAnsi="Arial"/>
                  <w:sz w:val="16"/>
                  <w:szCs w:val="16"/>
                  <w:vertAlign w:val="superscript"/>
                </w:rPr>
                <w:t>NOTE 6</w:t>
              </w:r>
            </w:ins>
          </w:p>
        </w:tc>
        <w:tc>
          <w:tcPr>
            <w:tcW w:w="1129" w:type="dxa"/>
            <w:tcBorders>
              <w:top w:val="single" w:sz="4" w:space="0" w:color="auto"/>
              <w:left w:val="single" w:sz="4" w:space="0" w:color="auto"/>
              <w:bottom w:val="nil"/>
              <w:right w:val="single" w:sz="4" w:space="0" w:color="auto"/>
            </w:tcBorders>
            <w:hideMark/>
          </w:tcPr>
          <w:p w14:paraId="12C9517B" w14:textId="77777777" w:rsidR="00784930" w:rsidRPr="00115CAE" w:rsidRDefault="00784930" w:rsidP="00784930">
            <w:pPr>
              <w:keepNext/>
              <w:keepLines/>
              <w:spacing w:after="0" w:line="256" w:lineRule="auto"/>
              <w:jc w:val="center"/>
              <w:rPr>
                <w:ins w:id="1339" w:author="NSB" w:date="2020-10-22T14:35:00Z"/>
                <w:rFonts w:ascii="Arial" w:eastAsia="宋体" w:hAnsi="Arial"/>
                <w:sz w:val="16"/>
                <w:szCs w:val="16"/>
                <w:lang w:val="en-US"/>
              </w:rPr>
            </w:pPr>
            <w:ins w:id="1340" w:author="NSB" w:date="2020-10-22T14:35:00Z">
              <w:r w:rsidRPr="00115CAE">
                <w:rPr>
                  <w:rFonts w:ascii="Arial" w:eastAsia="宋体" w:hAnsi="Arial"/>
                  <w:sz w:val="16"/>
                  <w:szCs w:val="16"/>
                  <w:lang w:val="en-US"/>
                </w:rPr>
                <w:t>dBm/</w:t>
              </w:r>
            </w:ins>
          </w:p>
          <w:p w14:paraId="5047A09E" w14:textId="77777777" w:rsidR="00784930" w:rsidRPr="00115CAE" w:rsidRDefault="00784930" w:rsidP="00784930">
            <w:pPr>
              <w:keepNext/>
              <w:keepLines/>
              <w:spacing w:after="0" w:line="256" w:lineRule="auto"/>
              <w:jc w:val="center"/>
              <w:rPr>
                <w:ins w:id="1341" w:author="NSB" w:date="2020-10-22T14:35:00Z"/>
                <w:rFonts w:ascii="Arial" w:eastAsia="宋体" w:hAnsi="Arial"/>
                <w:sz w:val="16"/>
                <w:szCs w:val="16"/>
                <w:lang w:val="en-US"/>
              </w:rPr>
            </w:pPr>
            <w:ins w:id="1342" w:author="NSB" w:date="2020-10-22T14:35:00Z">
              <w:r w:rsidRPr="00115CAE">
                <w:rPr>
                  <w:rFonts w:ascii="Arial" w:eastAsia="宋体" w:hAnsi="Arial"/>
                  <w:sz w:val="16"/>
                  <w:szCs w:val="16"/>
                  <w:lang w:val="en-US"/>
                </w:rPr>
                <w:t>38.16MHz</w:t>
              </w:r>
            </w:ins>
          </w:p>
        </w:tc>
        <w:tc>
          <w:tcPr>
            <w:tcW w:w="1703" w:type="dxa"/>
            <w:gridSpan w:val="6"/>
            <w:tcBorders>
              <w:top w:val="single" w:sz="4" w:space="0" w:color="auto"/>
              <w:left w:val="single" w:sz="4" w:space="0" w:color="auto"/>
              <w:bottom w:val="nil"/>
              <w:right w:val="single" w:sz="4" w:space="0" w:color="auto"/>
            </w:tcBorders>
            <w:hideMark/>
          </w:tcPr>
          <w:p w14:paraId="66E9AB6E" w14:textId="77777777" w:rsidR="00784930" w:rsidRPr="00115CAE" w:rsidRDefault="00784930" w:rsidP="00784930">
            <w:pPr>
              <w:keepNext/>
              <w:keepLines/>
              <w:spacing w:after="0" w:line="256" w:lineRule="auto"/>
              <w:jc w:val="center"/>
              <w:rPr>
                <w:ins w:id="1343" w:author="NSB" w:date="2020-10-22T14:35:00Z"/>
                <w:rFonts w:ascii="Arial" w:eastAsia="宋体" w:hAnsi="Arial" w:cs="Arial"/>
                <w:sz w:val="16"/>
                <w:szCs w:val="16"/>
                <w:lang w:val="en-US"/>
              </w:rPr>
            </w:pPr>
            <w:ins w:id="1344" w:author="NSB" w:date="2020-10-22T14:35:00Z">
              <w:r w:rsidRPr="00115CAE">
                <w:rPr>
                  <w:rFonts w:ascii="Arial" w:eastAsia="宋体" w:hAnsi="Arial" w:cs="Arial"/>
                  <w:sz w:val="16"/>
                  <w:szCs w:val="16"/>
                  <w:lang w:val="en-US"/>
                </w:rPr>
                <w:t xml:space="preserve">Not </w:t>
              </w:r>
              <w:proofErr w:type="spellStart"/>
              <w:r w:rsidRPr="00115CAE">
                <w:rPr>
                  <w:rFonts w:ascii="Arial" w:eastAsia="宋体" w:hAnsi="Arial" w:cs="Arial"/>
                  <w:sz w:val="16"/>
                  <w:szCs w:val="16"/>
                  <w:lang w:val="en-US"/>
                </w:rPr>
                <w:t>applicable</w:t>
              </w:r>
              <w:r w:rsidRPr="00115CAE">
                <w:rPr>
                  <w:rFonts w:ascii="Arial" w:eastAsia="宋体" w:hAnsi="Arial" w:cs="Arial"/>
                  <w:sz w:val="16"/>
                  <w:szCs w:val="16"/>
                  <w:vertAlign w:val="superscript"/>
                  <w:lang w:val="en-US"/>
                </w:rPr>
                <w:t>Note</w:t>
              </w:r>
              <w:proofErr w:type="spellEnd"/>
              <w:r w:rsidRPr="00115CAE">
                <w:rPr>
                  <w:rFonts w:ascii="Arial" w:eastAsia="宋体" w:hAnsi="Arial" w:cs="Arial"/>
                  <w:sz w:val="16"/>
                  <w:szCs w:val="16"/>
                  <w:vertAlign w:val="superscript"/>
                  <w:lang w:val="en-US"/>
                </w:rPr>
                <w:t xml:space="preserve"> 5</w:t>
              </w:r>
            </w:ins>
          </w:p>
        </w:tc>
        <w:tc>
          <w:tcPr>
            <w:tcW w:w="1530" w:type="dxa"/>
            <w:gridSpan w:val="3"/>
            <w:tcBorders>
              <w:top w:val="single" w:sz="4" w:space="0" w:color="auto"/>
              <w:left w:val="single" w:sz="4" w:space="0" w:color="auto"/>
              <w:bottom w:val="nil"/>
              <w:right w:val="single" w:sz="4" w:space="0" w:color="auto"/>
            </w:tcBorders>
            <w:hideMark/>
          </w:tcPr>
          <w:p w14:paraId="2D629997" w14:textId="77777777" w:rsidR="00784930" w:rsidRPr="00115CAE" w:rsidRDefault="00784930" w:rsidP="00784930">
            <w:pPr>
              <w:keepNext/>
              <w:keepLines/>
              <w:spacing w:after="0" w:line="256" w:lineRule="auto"/>
              <w:jc w:val="center"/>
              <w:rPr>
                <w:ins w:id="1345" w:author="NSB" w:date="2020-10-22T14:35:00Z"/>
                <w:rFonts w:ascii="Arial" w:eastAsia="宋体" w:hAnsi="Arial" w:cs="Arial"/>
                <w:sz w:val="16"/>
                <w:szCs w:val="16"/>
                <w:lang w:val="en-US"/>
              </w:rPr>
            </w:pPr>
            <w:ins w:id="1346" w:author="NSB" w:date="2020-10-22T14:35:00Z">
              <w:r w:rsidRPr="00115CAE">
                <w:rPr>
                  <w:rFonts w:ascii="Arial" w:eastAsia="宋体" w:hAnsi="Arial" w:cs="Arial"/>
                  <w:sz w:val="16"/>
                  <w:szCs w:val="16"/>
                  <w:lang w:val="en-US"/>
                </w:rPr>
                <w:t>-51.99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AAB0EA5" w14:textId="77777777" w:rsidR="00784930" w:rsidRPr="00115CAE" w:rsidRDefault="00784930" w:rsidP="00784930">
            <w:pPr>
              <w:keepNext/>
              <w:keepLines/>
              <w:spacing w:after="0" w:line="256" w:lineRule="auto"/>
              <w:jc w:val="center"/>
              <w:rPr>
                <w:ins w:id="1347" w:author="NSB" w:date="2020-10-22T14:35:00Z"/>
                <w:rFonts w:ascii="Arial" w:eastAsia="宋体" w:hAnsi="Arial" w:cs="Arial"/>
                <w:sz w:val="16"/>
                <w:szCs w:val="16"/>
                <w:lang w:val="en-US"/>
              </w:rPr>
            </w:pPr>
            <w:ins w:id="1348" w:author="NSB" w:date="2020-10-22T14:35:00Z">
              <w:r w:rsidRPr="00115CAE">
                <w:rPr>
                  <w:rFonts w:ascii="Arial" w:eastAsia="宋体" w:hAnsi="Arial"/>
                  <w:sz w:val="16"/>
                  <w:szCs w:val="16"/>
                </w:rPr>
                <w:t>-73.94</w:t>
              </w:r>
            </w:ins>
          </w:p>
        </w:tc>
      </w:tr>
      <w:tr w:rsidR="00784930" w:rsidRPr="00115CAE" w14:paraId="03177FF0" w14:textId="77777777" w:rsidTr="00784930">
        <w:trPr>
          <w:jc w:val="center"/>
          <w:ins w:id="1349" w:author="NSB" w:date="2020-10-22T14:35:00Z"/>
        </w:trPr>
        <w:tc>
          <w:tcPr>
            <w:tcW w:w="968" w:type="dxa"/>
            <w:tcBorders>
              <w:top w:val="nil"/>
              <w:left w:val="single" w:sz="4" w:space="0" w:color="auto"/>
              <w:bottom w:val="nil"/>
              <w:right w:val="single" w:sz="4" w:space="0" w:color="auto"/>
            </w:tcBorders>
            <w:hideMark/>
          </w:tcPr>
          <w:p w14:paraId="58AE7F29" w14:textId="77777777" w:rsidR="00784930" w:rsidRPr="00115CAE" w:rsidRDefault="00784930" w:rsidP="00784930">
            <w:pPr>
              <w:rPr>
                <w:ins w:id="1350"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951373D" w14:textId="77777777" w:rsidR="00784930" w:rsidRPr="00115CAE" w:rsidRDefault="00784930" w:rsidP="00784930">
            <w:pPr>
              <w:spacing w:after="0" w:line="256" w:lineRule="auto"/>
              <w:rPr>
                <w:ins w:id="1351"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BC0F5D9" w14:textId="77777777" w:rsidR="00784930" w:rsidRPr="00115CAE" w:rsidRDefault="00784930" w:rsidP="00784930">
            <w:pPr>
              <w:keepNext/>
              <w:keepLines/>
              <w:spacing w:after="0" w:line="256" w:lineRule="auto"/>
              <w:rPr>
                <w:ins w:id="1352" w:author="NSB" w:date="2020-10-22T14:35:00Z"/>
                <w:rFonts w:ascii="Arial" w:eastAsia="宋体" w:hAnsi="Arial"/>
                <w:sz w:val="16"/>
                <w:szCs w:val="16"/>
                <w:lang w:val="en-US"/>
              </w:rPr>
            </w:pPr>
            <w:ins w:id="1353" w:author="NSB" w:date="2020-10-22T14:35:00Z">
              <w:r w:rsidRPr="00115CAE">
                <w:rPr>
                  <w:rFonts w:ascii="Arial" w:eastAsia="宋体" w:hAnsi="Arial"/>
                  <w:sz w:val="16"/>
                  <w:szCs w:val="16"/>
                  <w:lang w:val="sv-SE"/>
                </w:rPr>
                <w:t>NR_FDD_FR1_B</w:t>
              </w:r>
            </w:ins>
          </w:p>
        </w:tc>
        <w:tc>
          <w:tcPr>
            <w:tcW w:w="1129" w:type="dxa"/>
            <w:tcBorders>
              <w:top w:val="nil"/>
              <w:left w:val="single" w:sz="4" w:space="0" w:color="auto"/>
              <w:bottom w:val="nil"/>
              <w:right w:val="single" w:sz="4" w:space="0" w:color="auto"/>
            </w:tcBorders>
            <w:hideMark/>
          </w:tcPr>
          <w:p w14:paraId="34A48C1B" w14:textId="77777777" w:rsidR="00784930" w:rsidRPr="00115CAE" w:rsidRDefault="00784930" w:rsidP="00784930">
            <w:pPr>
              <w:rPr>
                <w:ins w:id="1354" w:author="NSB" w:date="2020-10-22T14:35: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279FAE78" w14:textId="77777777" w:rsidR="00784930" w:rsidRPr="00115CAE" w:rsidRDefault="00784930" w:rsidP="00784930">
            <w:pPr>
              <w:spacing w:after="0" w:line="256" w:lineRule="auto"/>
              <w:rPr>
                <w:ins w:id="1355"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33F4F016" w14:textId="77777777" w:rsidR="00784930" w:rsidRPr="00115CAE" w:rsidRDefault="00784930" w:rsidP="00784930">
            <w:pPr>
              <w:spacing w:after="0" w:line="256" w:lineRule="auto"/>
              <w:rPr>
                <w:ins w:id="1356"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6AB4233" w14:textId="77777777" w:rsidR="00784930" w:rsidRPr="00115CAE" w:rsidRDefault="00784930" w:rsidP="00784930">
            <w:pPr>
              <w:keepNext/>
              <w:keepLines/>
              <w:spacing w:after="0" w:line="256" w:lineRule="auto"/>
              <w:jc w:val="center"/>
              <w:rPr>
                <w:ins w:id="1357" w:author="NSB" w:date="2020-10-22T14:35:00Z"/>
                <w:rFonts w:ascii="Arial" w:eastAsia="宋体" w:hAnsi="Arial" w:cs="Arial"/>
                <w:sz w:val="16"/>
                <w:szCs w:val="16"/>
                <w:lang w:val="en-US"/>
              </w:rPr>
            </w:pPr>
            <w:ins w:id="1358" w:author="NSB" w:date="2020-10-22T14:35:00Z">
              <w:r w:rsidRPr="00115CAE">
                <w:rPr>
                  <w:rFonts w:ascii="Arial" w:eastAsia="宋体" w:hAnsi="Arial"/>
                  <w:sz w:val="16"/>
                  <w:szCs w:val="16"/>
                </w:rPr>
                <w:t>-73.44</w:t>
              </w:r>
            </w:ins>
          </w:p>
        </w:tc>
      </w:tr>
      <w:tr w:rsidR="00784930" w:rsidRPr="00115CAE" w14:paraId="57568D58" w14:textId="77777777" w:rsidTr="00784930">
        <w:trPr>
          <w:jc w:val="center"/>
          <w:ins w:id="1359" w:author="NSB" w:date="2020-10-22T14:35:00Z"/>
        </w:trPr>
        <w:tc>
          <w:tcPr>
            <w:tcW w:w="968" w:type="dxa"/>
            <w:tcBorders>
              <w:top w:val="nil"/>
              <w:left w:val="single" w:sz="4" w:space="0" w:color="auto"/>
              <w:bottom w:val="nil"/>
              <w:right w:val="single" w:sz="4" w:space="0" w:color="auto"/>
            </w:tcBorders>
            <w:hideMark/>
          </w:tcPr>
          <w:p w14:paraId="3793D2C2" w14:textId="77777777" w:rsidR="00784930" w:rsidRPr="00115CAE" w:rsidRDefault="00784930" w:rsidP="00784930">
            <w:pPr>
              <w:rPr>
                <w:ins w:id="1360"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D093BA3" w14:textId="77777777" w:rsidR="00784930" w:rsidRPr="00115CAE" w:rsidRDefault="00784930" w:rsidP="00784930">
            <w:pPr>
              <w:spacing w:after="0" w:line="256" w:lineRule="auto"/>
              <w:rPr>
                <w:ins w:id="1361"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641C0EC" w14:textId="77777777" w:rsidR="00784930" w:rsidRPr="00115CAE" w:rsidRDefault="00784930" w:rsidP="00784930">
            <w:pPr>
              <w:keepNext/>
              <w:keepLines/>
              <w:spacing w:after="0" w:line="256" w:lineRule="auto"/>
              <w:rPr>
                <w:ins w:id="1362" w:author="NSB" w:date="2020-10-22T14:35:00Z"/>
                <w:rFonts w:ascii="Arial" w:eastAsia="宋体" w:hAnsi="Arial"/>
                <w:sz w:val="16"/>
                <w:szCs w:val="16"/>
                <w:lang w:val="en-US"/>
              </w:rPr>
            </w:pPr>
            <w:ins w:id="1363" w:author="NSB" w:date="2020-10-22T14:35:00Z">
              <w:r w:rsidRPr="00115CAE">
                <w:rPr>
                  <w:rFonts w:ascii="Arial" w:eastAsia="宋体" w:hAnsi="Arial"/>
                  <w:sz w:val="16"/>
                  <w:szCs w:val="16"/>
                  <w:lang w:val="sv-SE"/>
                </w:rPr>
                <w:t>NR_TDD_FR1_C</w:t>
              </w:r>
            </w:ins>
          </w:p>
        </w:tc>
        <w:tc>
          <w:tcPr>
            <w:tcW w:w="1129" w:type="dxa"/>
            <w:tcBorders>
              <w:top w:val="nil"/>
              <w:left w:val="single" w:sz="4" w:space="0" w:color="auto"/>
              <w:bottom w:val="nil"/>
              <w:right w:val="single" w:sz="4" w:space="0" w:color="auto"/>
            </w:tcBorders>
            <w:hideMark/>
          </w:tcPr>
          <w:p w14:paraId="4392D601" w14:textId="77777777" w:rsidR="00784930" w:rsidRPr="00115CAE" w:rsidRDefault="00784930" w:rsidP="00784930">
            <w:pPr>
              <w:rPr>
                <w:ins w:id="1364" w:author="NSB" w:date="2020-10-22T14:35: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7328CE02" w14:textId="77777777" w:rsidR="00784930" w:rsidRPr="00115CAE" w:rsidRDefault="00784930" w:rsidP="00784930">
            <w:pPr>
              <w:spacing w:after="0" w:line="256" w:lineRule="auto"/>
              <w:rPr>
                <w:ins w:id="1365"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7F742745" w14:textId="77777777" w:rsidR="00784930" w:rsidRPr="00115CAE" w:rsidRDefault="00784930" w:rsidP="00784930">
            <w:pPr>
              <w:spacing w:after="0" w:line="256" w:lineRule="auto"/>
              <w:rPr>
                <w:ins w:id="1366"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138EB5" w14:textId="77777777" w:rsidR="00784930" w:rsidRPr="00115CAE" w:rsidRDefault="00784930" w:rsidP="00784930">
            <w:pPr>
              <w:keepNext/>
              <w:keepLines/>
              <w:spacing w:after="0" w:line="256" w:lineRule="auto"/>
              <w:jc w:val="center"/>
              <w:rPr>
                <w:ins w:id="1367" w:author="NSB" w:date="2020-10-22T14:35:00Z"/>
                <w:rFonts w:ascii="Arial" w:eastAsia="宋体" w:hAnsi="Arial" w:cs="Arial"/>
                <w:sz w:val="16"/>
                <w:szCs w:val="16"/>
                <w:lang w:val="en-US"/>
              </w:rPr>
            </w:pPr>
            <w:ins w:id="1368" w:author="NSB" w:date="2020-10-22T14:35:00Z">
              <w:r w:rsidRPr="00115CAE">
                <w:rPr>
                  <w:rFonts w:ascii="Arial" w:eastAsia="宋体" w:hAnsi="Arial"/>
                  <w:sz w:val="16"/>
                  <w:szCs w:val="16"/>
                </w:rPr>
                <w:t>-72.94</w:t>
              </w:r>
            </w:ins>
          </w:p>
        </w:tc>
      </w:tr>
      <w:tr w:rsidR="00784930" w:rsidRPr="00115CAE" w14:paraId="4769C779" w14:textId="77777777" w:rsidTr="00784930">
        <w:trPr>
          <w:jc w:val="center"/>
          <w:ins w:id="1369" w:author="NSB" w:date="2020-10-22T14:35:00Z"/>
        </w:trPr>
        <w:tc>
          <w:tcPr>
            <w:tcW w:w="968" w:type="dxa"/>
            <w:tcBorders>
              <w:top w:val="nil"/>
              <w:left w:val="single" w:sz="4" w:space="0" w:color="auto"/>
              <w:bottom w:val="nil"/>
              <w:right w:val="single" w:sz="4" w:space="0" w:color="auto"/>
            </w:tcBorders>
            <w:hideMark/>
          </w:tcPr>
          <w:p w14:paraId="2E794FC6" w14:textId="77777777" w:rsidR="00784930" w:rsidRPr="00115CAE" w:rsidRDefault="00784930" w:rsidP="00784930">
            <w:pPr>
              <w:rPr>
                <w:ins w:id="1370"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7EF61A7F" w14:textId="77777777" w:rsidR="00784930" w:rsidRPr="00115CAE" w:rsidRDefault="00784930" w:rsidP="00784930">
            <w:pPr>
              <w:spacing w:after="0" w:line="256" w:lineRule="auto"/>
              <w:rPr>
                <w:ins w:id="1371"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263637C" w14:textId="77777777" w:rsidR="00784930" w:rsidRPr="00115CAE" w:rsidRDefault="00784930" w:rsidP="00784930">
            <w:pPr>
              <w:keepNext/>
              <w:keepLines/>
              <w:spacing w:after="0" w:line="256" w:lineRule="auto"/>
              <w:rPr>
                <w:ins w:id="1372" w:author="NSB" w:date="2020-10-22T14:35:00Z"/>
                <w:rFonts w:ascii="Arial" w:eastAsia="宋体" w:hAnsi="Arial"/>
                <w:sz w:val="16"/>
                <w:szCs w:val="16"/>
                <w:lang w:val="sv-FI"/>
              </w:rPr>
            </w:pPr>
            <w:ins w:id="1373" w:author="NSB" w:date="2020-10-22T14:35:00Z">
              <w:r w:rsidRPr="00115CAE">
                <w:rPr>
                  <w:rFonts w:ascii="Arial" w:eastAsia="宋体" w:hAnsi="Arial"/>
                  <w:sz w:val="16"/>
                  <w:szCs w:val="16"/>
                  <w:lang w:val="sv-SE"/>
                </w:rPr>
                <w:t>NR_FDD_FR1_D, NR_TDD_FR1_D</w:t>
              </w:r>
            </w:ins>
          </w:p>
        </w:tc>
        <w:tc>
          <w:tcPr>
            <w:tcW w:w="1129" w:type="dxa"/>
            <w:tcBorders>
              <w:top w:val="nil"/>
              <w:left w:val="single" w:sz="4" w:space="0" w:color="auto"/>
              <w:bottom w:val="nil"/>
              <w:right w:val="single" w:sz="4" w:space="0" w:color="auto"/>
            </w:tcBorders>
            <w:hideMark/>
          </w:tcPr>
          <w:p w14:paraId="79EC74DE" w14:textId="77777777" w:rsidR="00784930" w:rsidRPr="00115CAE" w:rsidRDefault="00784930" w:rsidP="00784930">
            <w:pPr>
              <w:rPr>
                <w:ins w:id="1374" w:author="NSB" w:date="2020-10-22T14:35:00Z"/>
                <w:rFonts w:eastAsia="宋体"/>
                <w:sz w:val="16"/>
                <w:szCs w:val="16"/>
                <w:lang w:val="sv-FI"/>
              </w:rPr>
            </w:pPr>
          </w:p>
        </w:tc>
        <w:tc>
          <w:tcPr>
            <w:tcW w:w="1703" w:type="dxa"/>
            <w:gridSpan w:val="6"/>
            <w:tcBorders>
              <w:top w:val="nil"/>
              <w:left w:val="single" w:sz="4" w:space="0" w:color="auto"/>
              <w:bottom w:val="nil"/>
              <w:right w:val="single" w:sz="4" w:space="0" w:color="auto"/>
            </w:tcBorders>
            <w:hideMark/>
          </w:tcPr>
          <w:p w14:paraId="7F4C6D45" w14:textId="77777777" w:rsidR="00784930" w:rsidRPr="00115CAE" w:rsidRDefault="00784930" w:rsidP="00784930">
            <w:pPr>
              <w:spacing w:after="0" w:line="256" w:lineRule="auto"/>
              <w:rPr>
                <w:ins w:id="1375"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3208DD63" w14:textId="77777777" w:rsidR="00784930" w:rsidRPr="00115CAE" w:rsidRDefault="00784930" w:rsidP="00784930">
            <w:pPr>
              <w:spacing w:after="0" w:line="256" w:lineRule="auto"/>
              <w:rPr>
                <w:ins w:id="1376"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921F968" w14:textId="77777777" w:rsidR="00784930" w:rsidRPr="00115CAE" w:rsidRDefault="00784930" w:rsidP="00784930">
            <w:pPr>
              <w:keepNext/>
              <w:keepLines/>
              <w:spacing w:after="0" w:line="256" w:lineRule="auto"/>
              <w:jc w:val="center"/>
              <w:rPr>
                <w:ins w:id="1377" w:author="NSB" w:date="2020-10-22T14:35:00Z"/>
                <w:rFonts w:ascii="Arial" w:eastAsia="宋体" w:hAnsi="Arial" w:cs="Arial"/>
                <w:sz w:val="16"/>
                <w:szCs w:val="16"/>
                <w:lang w:val="en-US"/>
              </w:rPr>
            </w:pPr>
            <w:ins w:id="1378" w:author="NSB" w:date="2020-10-22T14:35:00Z">
              <w:r w:rsidRPr="00115CAE">
                <w:rPr>
                  <w:rFonts w:ascii="Arial" w:eastAsia="宋体" w:hAnsi="Arial"/>
                  <w:sz w:val="16"/>
                  <w:szCs w:val="16"/>
                </w:rPr>
                <w:t>-72.44</w:t>
              </w:r>
            </w:ins>
          </w:p>
        </w:tc>
      </w:tr>
      <w:tr w:rsidR="00784930" w:rsidRPr="00115CAE" w14:paraId="67A78510" w14:textId="77777777" w:rsidTr="00784930">
        <w:trPr>
          <w:jc w:val="center"/>
          <w:ins w:id="1379" w:author="NSB" w:date="2020-10-22T14:35:00Z"/>
        </w:trPr>
        <w:tc>
          <w:tcPr>
            <w:tcW w:w="968" w:type="dxa"/>
            <w:tcBorders>
              <w:top w:val="nil"/>
              <w:left w:val="single" w:sz="4" w:space="0" w:color="auto"/>
              <w:bottom w:val="nil"/>
              <w:right w:val="single" w:sz="4" w:space="0" w:color="auto"/>
            </w:tcBorders>
            <w:hideMark/>
          </w:tcPr>
          <w:p w14:paraId="40164BBE" w14:textId="77777777" w:rsidR="00784930" w:rsidRPr="00115CAE" w:rsidRDefault="00784930" w:rsidP="00784930">
            <w:pPr>
              <w:rPr>
                <w:ins w:id="1380" w:author="NSB" w:date="2020-10-22T14:35:00Z"/>
                <w:rFonts w:eastAsia="宋体" w:cs="Arial"/>
                <w:sz w:val="16"/>
                <w:szCs w:val="16"/>
                <w:lang w:val="en-US"/>
              </w:rPr>
            </w:pPr>
          </w:p>
        </w:tc>
        <w:tc>
          <w:tcPr>
            <w:tcW w:w="1133" w:type="dxa"/>
            <w:gridSpan w:val="3"/>
            <w:tcBorders>
              <w:top w:val="nil"/>
              <w:left w:val="single" w:sz="4" w:space="0" w:color="auto"/>
              <w:bottom w:val="nil"/>
              <w:right w:val="single" w:sz="4" w:space="0" w:color="auto"/>
            </w:tcBorders>
            <w:hideMark/>
          </w:tcPr>
          <w:p w14:paraId="3264893F" w14:textId="77777777" w:rsidR="00784930" w:rsidRPr="00115CAE" w:rsidRDefault="00784930" w:rsidP="00784930">
            <w:pPr>
              <w:spacing w:after="0" w:line="256" w:lineRule="auto"/>
              <w:rPr>
                <w:ins w:id="1381"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5F20BD4" w14:textId="77777777" w:rsidR="00784930" w:rsidRPr="00115CAE" w:rsidRDefault="00784930" w:rsidP="00784930">
            <w:pPr>
              <w:keepNext/>
              <w:keepLines/>
              <w:spacing w:after="0" w:line="256" w:lineRule="auto"/>
              <w:rPr>
                <w:ins w:id="1382" w:author="NSB" w:date="2020-10-22T14:35:00Z"/>
                <w:rFonts w:ascii="Arial" w:eastAsia="宋体" w:hAnsi="Arial"/>
                <w:sz w:val="16"/>
                <w:szCs w:val="16"/>
                <w:lang w:val="sv-FI"/>
              </w:rPr>
            </w:pPr>
            <w:ins w:id="1383" w:author="NSB" w:date="2020-10-22T14:35:00Z">
              <w:r w:rsidRPr="00115CAE">
                <w:rPr>
                  <w:rFonts w:ascii="Arial" w:eastAsia="宋体" w:hAnsi="Arial"/>
                  <w:sz w:val="16"/>
                  <w:szCs w:val="16"/>
                  <w:lang w:val="sv-SE"/>
                </w:rPr>
                <w:t>NR_FDD_FR1_E, NR_TDD_FR1_E</w:t>
              </w:r>
            </w:ins>
          </w:p>
        </w:tc>
        <w:tc>
          <w:tcPr>
            <w:tcW w:w="1129" w:type="dxa"/>
            <w:tcBorders>
              <w:top w:val="nil"/>
              <w:left w:val="single" w:sz="4" w:space="0" w:color="auto"/>
              <w:bottom w:val="nil"/>
              <w:right w:val="single" w:sz="4" w:space="0" w:color="auto"/>
            </w:tcBorders>
            <w:hideMark/>
          </w:tcPr>
          <w:p w14:paraId="41BCAAF8" w14:textId="77777777" w:rsidR="00784930" w:rsidRPr="00115CAE" w:rsidRDefault="00784930" w:rsidP="00784930">
            <w:pPr>
              <w:rPr>
                <w:ins w:id="1384" w:author="NSB" w:date="2020-10-22T14:35:00Z"/>
                <w:rFonts w:eastAsia="宋体"/>
                <w:sz w:val="16"/>
                <w:szCs w:val="16"/>
                <w:lang w:val="sv-FI"/>
              </w:rPr>
            </w:pPr>
          </w:p>
        </w:tc>
        <w:tc>
          <w:tcPr>
            <w:tcW w:w="1703" w:type="dxa"/>
            <w:gridSpan w:val="6"/>
            <w:tcBorders>
              <w:top w:val="nil"/>
              <w:left w:val="single" w:sz="4" w:space="0" w:color="auto"/>
              <w:bottom w:val="nil"/>
              <w:right w:val="single" w:sz="4" w:space="0" w:color="auto"/>
            </w:tcBorders>
            <w:hideMark/>
          </w:tcPr>
          <w:p w14:paraId="7DF7B598" w14:textId="77777777" w:rsidR="00784930" w:rsidRPr="00115CAE" w:rsidRDefault="00784930" w:rsidP="00784930">
            <w:pPr>
              <w:spacing w:after="0" w:line="256" w:lineRule="auto"/>
              <w:rPr>
                <w:ins w:id="1385"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22FE8FB1" w14:textId="77777777" w:rsidR="00784930" w:rsidRPr="00115CAE" w:rsidRDefault="00784930" w:rsidP="00784930">
            <w:pPr>
              <w:spacing w:after="0" w:line="256" w:lineRule="auto"/>
              <w:rPr>
                <w:ins w:id="1386"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ADB3C5D" w14:textId="77777777" w:rsidR="00784930" w:rsidRPr="00115CAE" w:rsidRDefault="00784930" w:rsidP="00784930">
            <w:pPr>
              <w:keepNext/>
              <w:keepLines/>
              <w:spacing w:after="0" w:line="256" w:lineRule="auto"/>
              <w:jc w:val="center"/>
              <w:rPr>
                <w:ins w:id="1387" w:author="NSB" w:date="2020-10-22T14:35:00Z"/>
                <w:rFonts w:ascii="Arial" w:eastAsia="宋体" w:hAnsi="Arial" w:cs="Arial"/>
                <w:sz w:val="16"/>
                <w:szCs w:val="16"/>
                <w:lang w:val="en-US"/>
              </w:rPr>
            </w:pPr>
            <w:ins w:id="1388" w:author="NSB" w:date="2020-10-22T14:35:00Z">
              <w:r w:rsidRPr="00115CAE">
                <w:rPr>
                  <w:rFonts w:ascii="Arial" w:eastAsia="宋体" w:hAnsi="Arial"/>
                  <w:sz w:val="16"/>
                  <w:szCs w:val="16"/>
                </w:rPr>
                <w:t>-71.94</w:t>
              </w:r>
            </w:ins>
          </w:p>
        </w:tc>
      </w:tr>
      <w:tr w:rsidR="00784930" w:rsidRPr="00115CAE" w14:paraId="36453FAF" w14:textId="77777777" w:rsidTr="00784930">
        <w:trPr>
          <w:jc w:val="center"/>
          <w:ins w:id="1389" w:author="NSB" w:date="2020-10-22T14:35:00Z"/>
        </w:trPr>
        <w:tc>
          <w:tcPr>
            <w:tcW w:w="968" w:type="dxa"/>
            <w:tcBorders>
              <w:top w:val="nil"/>
              <w:left w:val="single" w:sz="4" w:space="0" w:color="auto"/>
              <w:bottom w:val="nil"/>
              <w:right w:val="single" w:sz="4" w:space="0" w:color="auto"/>
            </w:tcBorders>
          </w:tcPr>
          <w:p w14:paraId="20A8A961" w14:textId="77777777" w:rsidR="00784930" w:rsidRPr="00115CAE" w:rsidRDefault="00784930" w:rsidP="00784930">
            <w:pPr>
              <w:keepNext/>
              <w:keepLines/>
              <w:spacing w:after="0" w:line="256" w:lineRule="auto"/>
              <w:rPr>
                <w:ins w:id="1390" w:author="NSB" w:date="2020-10-22T14:35:00Z"/>
                <w:rFonts w:ascii="Arial" w:eastAsia="宋体" w:hAnsi="Arial"/>
                <w:sz w:val="16"/>
                <w:szCs w:val="16"/>
                <w:lang w:val="en-US"/>
              </w:rPr>
            </w:pPr>
          </w:p>
        </w:tc>
        <w:tc>
          <w:tcPr>
            <w:tcW w:w="1133" w:type="dxa"/>
            <w:gridSpan w:val="3"/>
            <w:tcBorders>
              <w:top w:val="nil"/>
              <w:left w:val="single" w:sz="4" w:space="0" w:color="auto"/>
              <w:bottom w:val="nil"/>
              <w:right w:val="single" w:sz="4" w:space="0" w:color="auto"/>
            </w:tcBorders>
          </w:tcPr>
          <w:p w14:paraId="0176BDAB" w14:textId="77777777" w:rsidR="00784930" w:rsidRPr="00115CAE" w:rsidRDefault="00784930" w:rsidP="00784930">
            <w:pPr>
              <w:keepNext/>
              <w:keepLines/>
              <w:spacing w:after="0" w:line="256" w:lineRule="auto"/>
              <w:rPr>
                <w:ins w:id="1391" w:author="NSB" w:date="2020-10-22T14:35:00Z"/>
                <w:rFonts w:ascii="Arial" w:eastAsia="宋体" w:hAnsi="Arial"/>
                <w:sz w:val="16"/>
                <w:szCs w:val="16"/>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356EAEA" w14:textId="77777777" w:rsidR="00784930" w:rsidRPr="00115CAE" w:rsidRDefault="00784930" w:rsidP="00784930">
            <w:pPr>
              <w:keepNext/>
              <w:keepLines/>
              <w:spacing w:after="0" w:line="256" w:lineRule="auto"/>
              <w:rPr>
                <w:ins w:id="1392" w:author="NSB" w:date="2020-10-22T14:35:00Z"/>
                <w:rFonts w:ascii="Arial" w:eastAsia="宋体" w:hAnsi="Arial"/>
                <w:sz w:val="16"/>
                <w:szCs w:val="16"/>
                <w:lang w:val="sv-SE"/>
              </w:rPr>
            </w:pPr>
            <w:ins w:id="1393" w:author="NSB" w:date="2020-10-22T14:35:00Z">
              <w:r w:rsidRPr="00115CAE">
                <w:rPr>
                  <w:rFonts w:ascii="Arial" w:eastAsia="宋体" w:hAnsi="Arial"/>
                  <w:sz w:val="16"/>
                  <w:szCs w:val="16"/>
                  <w:lang w:val="sv-SE"/>
                </w:rPr>
                <w:t>NR_FDD_FR1_F</w:t>
              </w:r>
            </w:ins>
          </w:p>
        </w:tc>
        <w:tc>
          <w:tcPr>
            <w:tcW w:w="1129" w:type="dxa"/>
            <w:tcBorders>
              <w:top w:val="nil"/>
              <w:left w:val="single" w:sz="4" w:space="0" w:color="auto"/>
              <w:bottom w:val="nil"/>
              <w:right w:val="single" w:sz="4" w:space="0" w:color="auto"/>
            </w:tcBorders>
          </w:tcPr>
          <w:p w14:paraId="787EE9C6" w14:textId="77777777" w:rsidR="00784930" w:rsidRPr="00115CAE" w:rsidRDefault="00784930" w:rsidP="00784930">
            <w:pPr>
              <w:keepNext/>
              <w:keepLines/>
              <w:spacing w:after="0" w:line="256" w:lineRule="auto"/>
              <w:jc w:val="center"/>
              <w:rPr>
                <w:ins w:id="1394" w:author="NSB" w:date="2020-10-22T14:35:00Z"/>
                <w:rFonts w:ascii="Arial" w:eastAsia="宋体" w:hAnsi="Arial"/>
                <w:sz w:val="16"/>
                <w:szCs w:val="16"/>
                <w:lang w:val="en-US"/>
              </w:rPr>
            </w:pPr>
          </w:p>
        </w:tc>
        <w:tc>
          <w:tcPr>
            <w:tcW w:w="1703" w:type="dxa"/>
            <w:gridSpan w:val="6"/>
            <w:tcBorders>
              <w:top w:val="nil"/>
              <w:left w:val="single" w:sz="4" w:space="0" w:color="auto"/>
              <w:bottom w:val="nil"/>
              <w:right w:val="single" w:sz="4" w:space="0" w:color="auto"/>
            </w:tcBorders>
          </w:tcPr>
          <w:p w14:paraId="37DB4345" w14:textId="77777777" w:rsidR="00784930" w:rsidRPr="00115CAE" w:rsidRDefault="00784930" w:rsidP="00784930">
            <w:pPr>
              <w:keepNext/>
              <w:keepLines/>
              <w:spacing w:after="0" w:line="256" w:lineRule="auto"/>
              <w:jc w:val="center"/>
              <w:rPr>
                <w:ins w:id="1395" w:author="NSB" w:date="2020-10-22T14:35:00Z"/>
                <w:rFonts w:ascii="Arial" w:eastAsia="宋体" w:hAnsi="Arial" w:cs="Arial"/>
                <w:sz w:val="16"/>
                <w:szCs w:val="16"/>
                <w:lang w:val="en-US"/>
              </w:rPr>
            </w:pPr>
          </w:p>
        </w:tc>
        <w:tc>
          <w:tcPr>
            <w:tcW w:w="1530" w:type="dxa"/>
            <w:gridSpan w:val="3"/>
            <w:tcBorders>
              <w:top w:val="nil"/>
              <w:left w:val="single" w:sz="4" w:space="0" w:color="auto"/>
              <w:bottom w:val="nil"/>
              <w:right w:val="single" w:sz="4" w:space="0" w:color="auto"/>
            </w:tcBorders>
          </w:tcPr>
          <w:p w14:paraId="71B08F19" w14:textId="77777777" w:rsidR="00784930" w:rsidRPr="00115CAE" w:rsidRDefault="00784930" w:rsidP="00784930">
            <w:pPr>
              <w:keepNext/>
              <w:keepLines/>
              <w:spacing w:after="0" w:line="256" w:lineRule="auto"/>
              <w:jc w:val="center"/>
              <w:rPr>
                <w:ins w:id="1396" w:author="NSB" w:date="2020-10-22T14:35:00Z"/>
                <w:rFonts w:ascii="Arial" w:eastAsia="宋体"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D6E948A" w14:textId="77777777" w:rsidR="00784930" w:rsidRPr="00115CAE" w:rsidRDefault="00784930" w:rsidP="00784930">
            <w:pPr>
              <w:keepNext/>
              <w:keepLines/>
              <w:spacing w:after="0" w:line="256" w:lineRule="auto"/>
              <w:jc w:val="center"/>
              <w:rPr>
                <w:ins w:id="1397" w:author="NSB" w:date="2020-10-22T14:35:00Z"/>
                <w:rFonts w:ascii="Arial" w:eastAsia="宋体" w:hAnsi="Arial"/>
                <w:sz w:val="16"/>
                <w:szCs w:val="16"/>
              </w:rPr>
            </w:pPr>
            <w:ins w:id="1398" w:author="NSB" w:date="2020-10-22T14:35:00Z">
              <w:r w:rsidRPr="00115CAE">
                <w:rPr>
                  <w:rFonts w:ascii="Arial" w:eastAsia="宋体" w:hAnsi="Arial"/>
                  <w:sz w:val="16"/>
                  <w:szCs w:val="16"/>
                </w:rPr>
                <w:t>-71.44</w:t>
              </w:r>
            </w:ins>
          </w:p>
        </w:tc>
      </w:tr>
      <w:tr w:rsidR="00784930" w:rsidRPr="00115CAE" w14:paraId="714B9B6D" w14:textId="77777777" w:rsidTr="00784930">
        <w:trPr>
          <w:jc w:val="center"/>
          <w:ins w:id="1399" w:author="NSB" w:date="2020-10-22T14:35:00Z"/>
        </w:trPr>
        <w:tc>
          <w:tcPr>
            <w:tcW w:w="968" w:type="dxa"/>
            <w:tcBorders>
              <w:top w:val="nil"/>
              <w:left w:val="single" w:sz="4" w:space="0" w:color="auto"/>
              <w:bottom w:val="nil"/>
              <w:right w:val="single" w:sz="4" w:space="0" w:color="auto"/>
            </w:tcBorders>
            <w:hideMark/>
          </w:tcPr>
          <w:p w14:paraId="19A8F657" w14:textId="77777777" w:rsidR="00784930" w:rsidRPr="00115CAE" w:rsidRDefault="00784930" w:rsidP="00784930">
            <w:pPr>
              <w:rPr>
                <w:ins w:id="1400" w:author="NSB" w:date="2020-10-22T14:35:00Z"/>
                <w:rFonts w:eastAsia="宋体"/>
                <w:sz w:val="16"/>
                <w:szCs w:val="16"/>
              </w:rPr>
            </w:pPr>
          </w:p>
        </w:tc>
        <w:tc>
          <w:tcPr>
            <w:tcW w:w="1133" w:type="dxa"/>
            <w:gridSpan w:val="3"/>
            <w:tcBorders>
              <w:top w:val="nil"/>
              <w:left w:val="single" w:sz="4" w:space="0" w:color="auto"/>
              <w:bottom w:val="nil"/>
              <w:right w:val="single" w:sz="4" w:space="0" w:color="auto"/>
            </w:tcBorders>
            <w:hideMark/>
          </w:tcPr>
          <w:p w14:paraId="01FF3250" w14:textId="77777777" w:rsidR="00784930" w:rsidRPr="00115CAE" w:rsidRDefault="00784930" w:rsidP="00784930">
            <w:pPr>
              <w:spacing w:after="0" w:line="256" w:lineRule="auto"/>
              <w:rPr>
                <w:ins w:id="1401"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639DE36" w14:textId="77777777" w:rsidR="00784930" w:rsidRPr="00115CAE" w:rsidRDefault="00784930" w:rsidP="00784930">
            <w:pPr>
              <w:keepNext/>
              <w:keepLines/>
              <w:spacing w:after="0" w:line="256" w:lineRule="auto"/>
              <w:rPr>
                <w:ins w:id="1402" w:author="NSB" w:date="2020-10-22T14:35:00Z"/>
                <w:rFonts w:ascii="Arial" w:eastAsia="宋体" w:hAnsi="Arial"/>
                <w:sz w:val="16"/>
                <w:szCs w:val="16"/>
                <w:lang w:val="en-US"/>
              </w:rPr>
            </w:pPr>
            <w:ins w:id="1403" w:author="NSB" w:date="2020-10-22T14:35:00Z">
              <w:r w:rsidRPr="00115CAE">
                <w:rPr>
                  <w:rFonts w:ascii="Arial" w:eastAsia="宋体" w:hAnsi="Arial"/>
                  <w:sz w:val="16"/>
                  <w:szCs w:val="16"/>
                  <w:lang w:val="sv-SE"/>
                </w:rPr>
                <w:t>NR_FDD_FR1_G</w:t>
              </w:r>
            </w:ins>
          </w:p>
        </w:tc>
        <w:tc>
          <w:tcPr>
            <w:tcW w:w="1129" w:type="dxa"/>
            <w:tcBorders>
              <w:top w:val="nil"/>
              <w:left w:val="single" w:sz="4" w:space="0" w:color="auto"/>
              <w:bottom w:val="nil"/>
              <w:right w:val="single" w:sz="4" w:space="0" w:color="auto"/>
            </w:tcBorders>
            <w:hideMark/>
          </w:tcPr>
          <w:p w14:paraId="650E8B78" w14:textId="77777777" w:rsidR="00784930" w:rsidRPr="00115CAE" w:rsidRDefault="00784930" w:rsidP="00784930">
            <w:pPr>
              <w:rPr>
                <w:ins w:id="1404" w:author="NSB" w:date="2020-10-22T14:35:00Z"/>
                <w:rFonts w:eastAsia="宋体"/>
                <w:sz w:val="16"/>
                <w:szCs w:val="16"/>
                <w:lang w:val="en-US"/>
              </w:rPr>
            </w:pPr>
          </w:p>
        </w:tc>
        <w:tc>
          <w:tcPr>
            <w:tcW w:w="1703" w:type="dxa"/>
            <w:gridSpan w:val="6"/>
            <w:tcBorders>
              <w:top w:val="nil"/>
              <w:left w:val="single" w:sz="4" w:space="0" w:color="auto"/>
              <w:bottom w:val="nil"/>
              <w:right w:val="single" w:sz="4" w:space="0" w:color="auto"/>
            </w:tcBorders>
            <w:hideMark/>
          </w:tcPr>
          <w:p w14:paraId="7A0960DE" w14:textId="77777777" w:rsidR="00784930" w:rsidRPr="00115CAE" w:rsidRDefault="00784930" w:rsidP="00784930">
            <w:pPr>
              <w:spacing w:after="0" w:line="256" w:lineRule="auto"/>
              <w:rPr>
                <w:ins w:id="1405" w:author="NSB" w:date="2020-10-22T14:35:00Z"/>
                <w:rFonts w:ascii="Calibri" w:eastAsia="宋体" w:hAnsi="Calibri"/>
                <w:lang w:val="en-US" w:eastAsia="zh-CN"/>
              </w:rPr>
            </w:pPr>
          </w:p>
        </w:tc>
        <w:tc>
          <w:tcPr>
            <w:tcW w:w="1530" w:type="dxa"/>
            <w:gridSpan w:val="3"/>
            <w:tcBorders>
              <w:top w:val="nil"/>
              <w:left w:val="single" w:sz="4" w:space="0" w:color="auto"/>
              <w:bottom w:val="nil"/>
              <w:right w:val="single" w:sz="4" w:space="0" w:color="auto"/>
            </w:tcBorders>
            <w:hideMark/>
          </w:tcPr>
          <w:p w14:paraId="54D62287" w14:textId="77777777" w:rsidR="00784930" w:rsidRPr="00115CAE" w:rsidRDefault="00784930" w:rsidP="00784930">
            <w:pPr>
              <w:spacing w:after="0" w:line="256" w:lineRule="auto"/>
              <w:rPr>
                <w:ins w:id="1406"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5F774E1" w14:textId="77777777" w:rsidR="00784930" w:rsidRPr="00115CAE" w:rsidRDefault="00784930" w:rsidP="00784930">
            <w:pPr>
              <w:keepNext/>
              <w:keepLines/>
              <w:spacing w:after="0" w:line="256" w:lineRule="auto"/>
              <w:jc w:val="center"/>
              <w:rPr>
                <w:ins w:id="1407" w:author="NSB" w:date="2020-10-22T14:35:00Z"/>
                <w:rFonts w:ascii="Arial" w:eastAsia="宋体" w:hAnsi="Arial" w:cs="Arial"/>
                <w:sz w:val="16"/>
                <w:szCs w:val="16"/>
                <w:lang w:val="en-US"/>
              </w:rPr>
            </w:pPr>
            <w:ins w:id="1408" w:author="NSB" w:date="2020-10-22T14:35:00Z">
              <w:r w:rsidRPr="00115CAE">
                <w:rPr>
                  <w:rFonts w:ascii="Arial" w:eastAsia="宋体" w:hAnsi="Arial"/>
                  <w:sz w:val="16"/>
                  <w:szCs w:val="16"/>
                </w:rPr>
                <w:t>-70.94</w:t>
              </w:r>
            </w:ins>
          </w:p>
        </w:tc>
      </w:tr>
      <w:tr w:rsidR="00784930" w:rsidRPr="00115CAE" w14:paraId="2926921F" w14:textId="77777777" w:rsidTr="00784930">
        <w:trPr>
          <w:jc w:val="center"/>
          <w:ins w:id="1409" w:author="NSB" w:date="2020-10-22T14:35:00Z"/>
        </w:trPr>
        <w:tc>
          <w:tcPr>
            <w:tcW w:w="968" w:type="dxa"/>
            <w:tcBorders>
              <w:top w:val="nil"/>
              <w:left w:val="single" w:sz="4" w:space="0" w:color="auto"/>
              <w:bottom w:val="single" w:sz="4" w:space="0" w:color="auto"/>
              <w:right w:val="single" w:sz="4" w:space="0" w:color="auto"/>
            </w:tcBorders>
            <w:hideMark/>
          </w:tcPr>
          <w:p w14:paraId="7C968D92" w14:textId="77777777" w:rsidR="00784930" w:rsidRPr="00115CAE" w:rsidRDefault="00784930" w:rsidP="00784930">
            <w:pPr>
              <w:rPr>
                <w:ins w:id="1410" w:author="NSB" w:date="2020-10-22T14:35:00Z"/>
                <w:rFonts w:eastAsia="宋体" w:cs="Arial"/>
                <w:sz w:val="16"/>
                <w:szCs w:val="16"/>
                <w:lang w:val="en-US"/>
              </w:rPr>
            </w:pPr>
          </w:p>
        </w:tc>
        <w:tc>
          <w:tcPr>
            <w:tcW w:w="1133" w:type="dxa"/>
            <w:gridSpan w:val="3"/>
            <w:tcBorders>
              <w:top w:val="nil"/>
              <w:left w:val="single" w:sz="4" w:space="0" w:color="auto"/>
              <w:bottom w:val="single" w:sz="4" w:space="0" w:color="auto"/>
              <w:right w:val="single" w:sz="4" w:space="0" w:color="auto"/>
            </w:tcBorders>
            <w:hideMark/>
          </w:tcPr>
          <w:p w14:paraId="36C20650" w14:textId="77777777" w:rsidR="00784930" w:rsidRPr="00115CAE" w:rsidRDefault="00784930" w:rsidP="00784930">
            <w:pPr>
              <w:spacing w:after="0" w:line="256" w:lineRule="auto"/>
              <w:rPr>
                <w:ins w:id="1411" w:author="NSB" w:date="2020-10-22T14:35:00Z"/>
                <w:rFonts w:ascii="Calibri" w:eastAsia="宋体" w:hAnsi="Calibri"/>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C78F0AC" w14:textId="77777777" w:rsidR="00784930" w:rsidRPr="00115CAE" w:rsidRDefault="00784930" w:rsidP="00784930">
            <w:pPr>
              <w:keepNext/>
              <w:keepLines/>
              <w:spacing w:after="0" w:line="256" w:lineRule="auto"/>
              <w:rPr>
                <w:ins w:id="1412" w:author="NSB" w:date="2020-10-22T14:35:00Z"/>
                <w:rFonts w:ascii="Arial" w:eastAsia="宋体" w:hAnsi="Arial"/>
                <w:sz w:val="16"/>
                <w:szCs w:val="16"/>
                <w:lang w:val="en-US"/>
              </w:rPr>
            </w:pPr>
            <w:ins w:id="1413" w:author="NSB" w:date="2020-10-22T14:35:00Z">
              <w:r w:rsidRPr="00115CAE">
                <w:rPr>
                  <w:rFonts w:ascii="Arial" w:eastAsia="宋体" w:hAnsi="Arial"/>
                  <w:sz w:val="16"/>
                  <w:szCs w:val="16"/>
                  <w:lang w:val="sv-SE"/>
                </w:rPr>
                <w:t>NR_FDD_FR1_H</w:t>
              </w:r>
            </w:ins>
          </w:p>
        </w:tc>
        <w:tc>
          <w:tcPr>
            <w:tcW w:w="1129" w:type="dxa"/>
            <w:tcBorders>
              <w:top w:val="nil"/>
              <w:left w:val="single" w:sz="4" w:space="0" w:color="auto"/>
              <w:bottom w:val="single" w:sz="4" w:space="0" w:color="auto"/>
              <w:right w:val="single" w:sz="4" w:space="0" w:color="auto"/>
            </w:tcBorders>
            <w:hideMark/>
          </w:tcPr>
          <w:p w14:paraId="56B5C682" w14:textId="77777777" w:rsidR="00784930" w:rsidRPr="00115CAE" w:rsidRDefault="00784930" w:rsidP="00784930">
            <w:pPr>
              <w:rPr>
                <w:ins w:id="1414" w:author="NSB" w:date="2020-10-22T14:35:00Z"/>
                <w:rFonts w:eastAsia="宋体"/>
                <w:sz w:val="16"/>
                <w:szCs w:val="16"/>
                <w:lang w:val="en-US"/>
              </w:rPr>
            </w:pPr>
          </w:p>
        </w:tc>
        <w:tc>
          <w:tcPr>
            <w:tcW w:w="1703" w:type="dxa"/>
            <w:gridSpan w:val="6"/>
            <w:tcBorders>
              <w:top w:val="nil"/>
              <w:left w:val="single" w:sz="4" w:space="0" w:color="auto"/>
              <w:bottom w:val="single" w:sz="4" w:space="0" w:color="auto"/>
              <w:right w:val="single" w:sz="4" w:space="0" w:color="auto"/>
            </w:tcBorders>
            <w:hideMark/>
          </w:tcPr>
          <w:p w14:paraId="168D42C5" w14:textId="77777777" w:rsidR="00784930" w:rsidRPr="00115CAE" w:rsidRDefault="00784930" w:rsidP="00784930">
            <w:pPr>
              <w:spacing w:after="0" w:line="256" w:lineRule="auto"/>
              <w:rPr>
                <w:ins w:id="1415" w:author="NSB" w:date="2020-10-22T14:35:00Z"/>
                <w:rFonts w:ascii="Calibri" w:eastAsia="宋体" w:hAnsi="Calibri"/>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447355D" w14:textId="77777777" w:rsidR="00784930" w:rsidRPr="00115CAE" w:rsidRDefault="00784930" w:rsidP="00784930">
            <w:pPr>
              <w:spacing w:after="0" w:line="256" w:lineRule="auto"/>
              <w:rPr>
                <w:ins w:id="1416" w:author="NSB" w:date="2020-10-22T14:35:00Z"/>
                <w:rFonts w:ascii="Calibri" w:eastAsia="宋体" w:hAnsi="Calibri"/>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AD71AA8" w14:textId="77777777" w:rsidR="00784930" w:rsidRPr="00115CAE" w:rsidRDefault="00784930" w:rsidP="00784930">
            <w:pPr>
              <w:keepNext/>
              <w:keepLines/>
              <w:spacing w:after="0" w:line="256" w:lineRule="auto"/>
              <w:jc w:val="center"/>
              <w:rPr>
                <w:ins w:id="1417" w:author="NSB" w:date="2020-10-22T14:35:00Z"/>
                <w:rFonts w:ascii="Arial" w:eastAsia="宋体" w:hAnsi="Arial" w:cs="Arial"/>
                <w:sz w:val="16"/>
                <w:szCs w:val="16"/>
                <w:lang w:val="en-US"/>
              </w:rPr>
            </w:pPr>
            <w:ins w:id="1418" w:author="NSB" w:date="2020-10-22T14:35:00Z">
              <w:r w:rsidRPr="00115CAE">
                <w:rPr>
                  <w:rFonts w:ascii="Arial" w:eastAsia="宋体" w:hAnsi="Arial"/>
                  <w:sz w:val="16"/>
                  <w:szCs w:val="16"/>
                </w:rPr>
                <w:t>-70.44</w:t>
              </w:r>
            </w:ins>
          </w:p>
        </w:tc>
      </w:tr>
      <w:tr w:rsidR="00784930" w:rsidRPr="00115CAE" w14:paraId="607A391B" w14:textId="77777777" w:rsidTr="00784930">
        <w:trPr>
          <w:jc w:val="center"/>
          <w:ins w:id="1419"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47C0891A" w14:textId="77777777" w:rsidR="00784930" w:rsidRPr="00115CAE" w:rsidRDefault="00784930" w:rsidP="00784930">
            <w:pPr>
              <w:keepNext/>
              <w:keepLines/>
              <w:spacing w:after="0" w:line="256" w:lineRule="auto"/>
              <w:rPr>
                <w:ins w:id="1420" w:author="NSB" w:date="2020-10-22T14:35:00Z"/>
                <w:rFonts w:ascii="Arial" w:eastAsia="宋体" w:hAnsi="Arial"/>
                <w:sz w:val="16"/>
                <w:szCs w:val="16"/>
                <w:lang w:val="en-US"/>
              </w:rPr>
            </w:pPr>
            <w:ins w:id="1421" w:author="NSB" w:date="2020-10-22T14:35:00Z">
              <w:r w:rsidRPr="00115CAE">
                <w:rPr>
                  <w:rFonts w:ascii="Arial" w:eastAsia="宋体" w:hAnsi="Arial"/>
                  <w:sz w:val="16"/>
                  <w:szCs w:val="16"/>
                  <w:lang w:val="en-US"/>
                </w:rPr>
                <w:lastRenderedPageBreak/>
                <w:t>Propagation condition</w:t>
              </w:r>
            </w:ins>
          </w:p>
        </w:tc>
        <w:tc>
          <w:tcPr>
            <w:tcW w:w="1129" w:type="dxa"/>
            <w:tcBorders>
              <w:top w:val="single" w:sz="4" w:space="0" w:color="auto"/>
              <w:left w:val="single" w:sz="4" w:space="0" w:color="auto"/>
              <w:bottom w:val="single" w:sz="4" w:space="0" w:color="auto"/>
              <w:right w:val="single" w:sz="4" w:space="0" w:color="auto"/>
            </w:tcBorders>
            <w:hideMark/>
          </w:tcPr>
          <w:p w14:paraId="40587C1E" w14:textId="77777777" w:rsidR="00784930" w:rsidRPr="00115CAE" w:rsidRDefault="00784930" w:rsidP="00784930">
            <w:pPr>
              <w:keepNext/>
              <w:keepLines/>
              <w:spacing w:after="0" w:line="256" w:lineRule="auto"/>
              <w:jc w:val="center"/>
              <w:rPr>
                <w:ins w:id="1422" w:author="NSB" w:date="2020-10-22T14:35:00Z"/>
                <w:rFonts w:ascii="Arial" w:eastAsia="宋体" w:hAnsi="Arial"/>
                <w:sz w:val="16"/>
                <w:szCs w:val="16"/>
                <w:lang w:val="en-US"/>
              </w:rPr>
            </w:pPr>
            <w:ins w:id="1423" w:author="NSB" w:date="2020-10-22T14:35:00Z">
              <w:r w:rsidRPr="00115CAE">
                <w:rPr>
                  <w:rFonts w:ascii="Arial" w:eastAsia="宋体" w:hAnsi="Arial"/>
                  <w:sz w:val="16"/>
                  <w:szCs w:val="16"/>
                  <w:lang w:val="en-US"/>
                </w:rPr>
                <w:t>-</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1D9E644A" w14:textId="77777777" w:rsidR="00784930" w:rsidRPr="00115CAE" w:rsidRDefault="00784930" w:rsidP="00784930">
            <w:pPr>
              <w:keepNext/>
              <w:keepLines/>
              <w:spacing w:after="0" w:line="256" w:lineRule="auto"/>
              <w:jc w:val="center"/>
              <w:rPr>
                <w:ins w:id="1424" w:author="NSB" w:date="2020-10-22T14:35:00Z"/>
                <w:rFonts w:ascii="Arial" w:eastAsia="宋体" w:hAnsi="Arial" w:cs="Arial"/>
                <w:sz w:val="16"/>
                <w:szCs w:val="16"/>
                <w:lang w:val="en-US"/>
              </w:rPr>
            </w:pPr>
            <w:ins w:id="1425" w:author="NSB" w:date="2020-10-22T14:35:00Z">
              <w:r w:rsidRPr="00115CAE">
                <w:rPr>
                  <w:rFonts w:ascii="Arial" w:eastAsia="宋体" w:hAnsi="Arial" w:cs="Arial"/>
                  <w:sz w:val="16"/>
                  <w:szCs w:val="16"/>
                  <w:lang w:val="en-US"/>
                </w:rPr>
                <w:t>AWGN</w:t>
              </w:r>
            </w:ins>
          </w:p>
        </w:tc>
      </w:tr>
      <w:tr w:rsidR="00784930" w:rsidRPr="00115CAE" w14:paraId="5E0A729D" w14:textId="77777777" w:rsidTr="00784930">
        <w:trPr>
          <w:jc w:val="center"/>
          <w:ins w:id="1426" w:author="NSB" w:date="2020-10-22T14:35:00Z"/>
        </w:trPr>
        <w:tc>
          <w:tcPr>
            <w:tcW w:w="3792" w:type="dxa"/>
            <w:gridSpan w:val="5"/>
            <w:tcBorders>
              <w:top w:val="single" w:sz="4" w:space="0" w:color="auto"/>
              <w:left w:val="single" w:sz="4" w:space="0" w:color="auto"/>
              <w:bottom w:val="single" w:sz="4" w:space="0" w:color="auto"/>
              <w:right w:val="single" w:sz="4" w:space="0" w:color="auto"/>
            </w:tcBorders>
            <w:hideMark/>
          </w:tcPr>
          <w:p w14:paraId="4BEDB2ED" w14:textId="77777777" w:rsidR="00784930" w:rsidRPr="00115CAE" w:rsidRDefault="00784930" w:rsidP="00784930">
            <w:pPr>
              <w:keepNext/>
              <w:keepLines/>
              <w:spacing w:after="0" w:line="256" w:lineRule="auto"/>
              <w:rPr>
                <w:ins w:id="1427" w:author="NSB" w:date="2020-10-22T14:35:00Z"/>
                <w:rFonts w:ascii="Arial" w:eastAsia="宋体" w:hAnsi="Arial"/>
                <w:sz w:val="16"/>
                <w:szCs w:val="16"/>
                <w:lang w:val="en-US"/>
              </w:rPr>
            </w:pPr>
            <w:ins w:id="1428" w:author="NSB" w:date="2020-10-22T14:35:00Z">
              <w:r w:rsidRPr="00115CAE">
                <w:rPr>
                  <w:rFonts w:ascii="Arial" w:eastAsia="宋体" w:hAnsi="Arial"/>
                  <w:sz w:val="16"/>
                  <w:szCs w:val="16"/>
                  <w:lang w:val="en-US"/>
                </w:rPr>
                <w:t>Antenna configuration</w:t>
              </w:r>
            </w:ins>
          </w:p>
        </w:tc>
        <w:tc>
          <w:tcPr>
            <w:tcW w:w="1129" w:type="dxa"/>
            <w:tcBorders>
              <w:top w:val="single" w:sz="4" w:space="0" w:color="auto"/>
              <w:left w:val="single" w:sz="4" w:space="0" w:color="auto"/>
              <w:bottom w:val="single" w:sz="4" w:space="0" w:color="auto"/>
              <w:right w:val="single" w:sz="4" w:space="0" w:color="auto"/>
            </w:tcBorders>
          </w:tcPr>
          <w:p w14:paraId="78F5FA12" w14:textId="77777777" w:rsidR="00784930" w:rsidRPr="00115CAE" w:rsidRDefault="00784930" w:rsidP="00784930">
            <w:pPr>
              <w:keepNext/>
              <w:keepLines/>
              <w:spacing w:after="0" w:line="256" w:lineRule="auto"/>
              <w:jc w:val="center"/>
              <w:rPr>
                <w:ins w:id="1429" w:author="NSB" w:date="2020-10-22T14:35:00Z"/>
                <w:rFonts w:ascii="Arial" w:eastAsia="宋体" w:hAnsi="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F878BCA" w14:textId="77777777" w:rsidR="00784930" w:rsidRPr="00115CAE" w:rsidRDefault="00784930" w:rsidP="00784930">
            <w:pPr>
              <w:keepNext/>
              <w:keepLines/>
              <w:spacing w:after="0" w:line="256" w:lineRule="auto"/>
              <w:jc w:val="center"/>
              <w:rPr>
                <w:ins w:id="1430" w:author="NSB" w:date="2020-10-22T14:35:00Z"/>
                <w:rFonts w:ascii="Arial" w:eastAsia="宋体" w:hAnsi="Arial" w:cs="Arial"/>
                <w:sz w:val="16"/>
                <w:szCs w:val="16"/>
                <w:lang w:val="en-US"/>
              </w:rPr>
            </w:pPr>
            <w:ins w:id="1431" w:author="NSB" w:date="2020-10-22T14:35:00Z">
              <w:r w:rsidRPr="00115CAE">
                <w:rPr>
                  <w:rFonts w:ascii="Arial" w:eastAsia="宋体" w:hAnsi="Arial" w:cs="Arial"/>
                  <w:sz w:val="16"/>
                  <w:szCs w:val="16"/>
                  <w:lang w:val="en-US"/>
                </w:rPr>
                <w:t>1x2</w:t>
              </w:r>
            </w:ins>
          </w:p>
        </w:tc>
      </w:tr>
      <w:tr w:rsidR="00784930" w:rsidRPr="00115CAE" w14:paraId="76183E3D" w14:textId="77777777" w:rsidTr="00784930">
        <w:trPr>
          <w:jc w:val="center"/>
          <w:ins w:id="1432" w:author="NSB" w:date="2020-10-22T14:35:00Z"/>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51DBCDA5" w14:textId="77777777" w:rsidR="00784930" w:rsidRPr="00115CAE" w:rsidRDefault="00784930" w:rsidP="00784930">
            <w:pPr>
              <w:keepNext/>
              <w:keepLines/>
              <w:spacing w:after="0" w:line="256" w:lineRule="auto"/>
              <w:ind w:left="851" w:hanging="851"/>
              <w:rPr>
                <w:ins w:id="1433" w:author="NSB" w:date="2020-10-22T14:35:00Z"/>
                <w:rFonts w:ascii="Arial" w:eastAsia="宋体" w:hAnsi="Arial"/>
                <w:sz w:val="18"/>
                <w:lang w:val="en-US"/>
              </w:rPr>
            </w:pPr>
            <w:ins w:id="1434" w:author="NSB" w:date="2020-10-22T14:35:00Z">
              <w:r w:rsidRPr="00115CAE">
                <w:rPr>
                  <w:rFonts w:ascii="Arial" w:eastAsia="宋体" w:hAnsi="Arial"/>
                  <w:sz w:val="18"/>
                  <w:lang w:val="en-US"/>
                </w:rPr>
                <w:t>Note 1:</w:t>
              </w:r>
              <w:r w:rsidRPr="00115CAE">
                <w:rPr>
                  <w:rFonts w:ascii="Arial" w:eastAsia="宋体" w:hAnsi="Arial"/>
                  <w:sz w:val="18"/>
                  <w:lang w:val="en-US"/>
                </w:rPr>
                <w:tab/>
                <w:t xml:space="preserve">OCNG shall be used such that both cells are fully </w:t>
              </w:r>
              <w:proofErr w:type="gramStart"/>
              <w:r w:rsidRPr="00115CAE">
                <w:rPr>
                  <w:rFonts w:ascii="Arial" w:eastAsia="宋体" w:hAnsi="Arial"/>
                  <w:sz w:val="18"/>
                  <w:lang w:val="en-US"/>
                </w:rPr>
                <w:t>allocated</w:t>
              </w:r>
              <w:proofErr w:type="gramEnd"/>
              <w:r w:rsidRPr="00115CAE">
                <w:rPr>
                  <w:rFonts w:ascii="Arial" w:eastAsia="宋体" w:hAnsi="Arial"/>
                  <w:sz w:val="18"/>
                  <w:lang w:val="en-US"/>
                </w:rPr>
                <w:t xml:space="preserve"> and a constant total transmitted power spectral density is achieved for all OFDM symbols.</w:t>
              </w:r>
            </w:ins>
          </w:p>
          <w:p w14:paraId="786D2042" w14:textId="77777777" w:rsidR="00784930" w:rsidRPr="00115CAE" w:rsidRDefault="00784930" w:rsidP="00784930">
            <w:pPr>
              <w:keepNext/>
              <w:keepLines/>
              <w:spacing w:after="0" w:line="256" w:lineRule="auto"/>
              <w:ind w:left="851" w:hanging="851"/>
              <w:rPr>
                <w:ins w:id="1435" w:author="NSB" w:date="2020-10-22T14:35:00Z"/>
                <w:rFonts w:ascii="Arial" w:eastAsia="宋体" w:hAnsi="Arial"/>
                <w:sz w:val="18"/>
                <w:lang w:val="en-US"/>
              </w:rPr>
            </w:pPr>
            <w:ins w:id="1436" w:author="NSB" w:date="2020-10-22T14:35:00Z">
              <w:r w:rsidRPr="00115CAE">
                <w:rPr>
                  <w:rFonts w:ascii="Arial" w:eastAsia="宋体" w:hAnsi="Arial"/>
                  <w:sz w:val="18"/>
                  <w:lang w:val="en-US"/>
                </w:rPr>
                <w:t>Note 2:</w:t>
              </w:r>
              <w:r w:rsidRPr="00115CAE">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437" w:author="NSB" w:date="2020-10-22T14:35:00Z">
              <w:r w:rsidRPr="00115CAE">
                <w:rPr>
                  <w:rFonts w:ascii="Arial" w:eastAsia="Calibri" w:hAnsi="Arial"/>
                  <w:noProof/>
                  <w:position w:val="-12"/>
                  <w:sz w:val="18"/>
                  <w:lang w:val="en-US"/>
                </w:rPr>
                <w:object w:dxaOrig="430" w:dyaOrig="430" w14:anchorId="491B60DE">
                  <v:shape id="_x0000_i1029" type="#_x0000_t75" style="width:21.5pt;height:21.5pt" o:ole="" fillcolor="window">
                    <v:imagedata r:id="rId18" o:title=""/>
                  </v:shape>
                  <o:OLEObject Type="Embed" ProgID="Equation.3" ShapeID="_x0000_i1029" DrawAspect="Content" ObjectID="_1665001190" r:id="rId25"/>
                </w:object>
              </w:r>
            </w:ins>
            <w:ins w:id="1438" w:author="NSB" w:date="2020-10-22T14:35:00Z">
              <w:r w:rsidRPr="00115CAE">
                <w:rPr>
                  <w:rFonts w:ascii="Arial" w:eastAsia="宋体" w:hAnsi="Arial"/>
                  <w:sz w:val="18"/>
                  <w:lang w:val="en-US"/>
                </w:rPr>
                <w:t xml:space="preserve"> to be fulfilled.</w:t>
              </w:r>
            </w:ins>
          </w:p>
          <w:p w14:paraId="0D7B84B5" w14:textId="299EBBEB" w:rsidR="00784930" w:rsidRPr="00115CAE" w:rsidRDefault="00784930" w:rsidP="00784930">
            <w:pPr>
              <w:keepNext/>
              <w:keepLines/>
              <w:spacing w:after="0" w:line="256" w:lineRule="auto"/>
              <w:ind w:left="851" w:hanging="851"/>
              <w:rPr>
                <w:ins w:id="1439" w:author="NSB" w:date="2020-10-22T14:35:00Z"/>
                <w:rFonts w:ascii="Arial" w:eastAsia="宋体" w:hAnsi="Arial"/>
                <w:sz w:val="18"/>
                <w:lang w:val="en-US"/>
              </w:rPr>
            </w:pPr>
            <w:ins w:id="1440" w:author="NSB" w:date="2020-10-22T14:35:00Z">
              <w:r w:rsidRPr="00115CAE">
                <w:rPr>
                  <w:rFonts w:ascii="Arial" w:eastAsia="宋体" w:hAnsi="Arial"/>
                  <w:sz w:val="18"/>
                  <w:lang w:val="en-US"/>
                </w:rPr>
                <w:t>Note 3:</w:t>
              </w:r>
              <w:r w:rsidRPr="00115CAE">
                <w:rPr>
                  <w:rFonts w:ascii="Arial" w:eastAsia="宋体" w:hAnsi="Arial"/>
                  <w:sz w:val="18"/>
                  <w:lang w:val="en-US"/>
                </w:rPr>
                <w:tab/>
              </w:r>
            </w:ins>
            <w:ins w:id="1441" w:author="NSB" w:date="2020-10-23T19:39:00Z">
              <w:r w:rsidR="00355AC4">
                <w:rPr>
                  <w:rFonts w:ascii="Arial" w:eastAsia="宋体" w:hAnsi="Arial"/>
                  <w:sz w:val="18"/>
                  <w:lang w:val="en-US"/>
                </w:rPr>
                <w:t>CSI</w:t>
              </w:r>
            </w:ins>
            <w:ins w:id="1442" w:author="NSB" w:date="2020-10-22T14:35:00Z">
              <w:r w:rsidRPr="00115CAE">
                <w:rPr>
                  <w:rFonts w:ascii="Arial" w:eastAsia="宋体" w:hAnsi="Arial"/>
                  <w:sz w:val="18"/>
                  <w:lang w:val="en-US"/>
                </w:rPr>
                <w:t>-RSRP and Io levels have been derived from other parameters for information purposes. They are not settable parameters themselves.</w:t>
              </w:r>
            </w:ins>
          </w:p>
          <w:p w14:paraId="569EC9A0" w14:textId="7B1EB26A" w:rsidR="00784930" w:rsidRPr="00115CAE" w:rsidRDefault="00784930" w:rsidP="00784930">
            <w:pPr>
              <w:keepNext/>
              <w:keepLines/>
              <w:spacing w:after="0" w:line="256" w:lineRule="auto"/>
              <w:ind w:left="851" w:hanging="851"/>
              <w:rPr>
                <w:ins w:id="1443" w:author="NSB" w:date="2020-10-22T14:35:00Z"/>
                <w:rFonts w:ascii="Arial" w:eastAsia="宋体" w:hAnsi="Arial"/>
                <w:sz w:val="18"/>
                <w:lang w:val="en-US"/>
              </w:rPr>
            </w:pPr>
            <w:ins w:id="1444" w:author="NSB" w:date="2020-10-22T14:35:00Z">
              <w:r w:rsidRPr="00115CAE">
                <w:rPr>
                  <w:rFonts w:ascii="Arial" w:eastAsia="宋体" w:hAnsi="Arial"/>
                  <w:sz w:val="18"/>
                  <w:lang w:val="en-US"/>
                </w:rPr>
                <w:t>Note 4:</w:t>
              </w:r>
              <w:r w:rsidRPr="00115CAE">
                <w:rPr>
                  <w:rFonts w:ascii="Arial" w:eastAsia="宋体" w:hAnsi="Arial"/>
                  <w:sz w:val="18"/>
                  <w:lang w:val="en-US"/>
                </w:rPr>
                <w:tab/>
              </w:r>
            </w:ins>
            <w:ins w:id="1445" w:author="NSB" w:date="2020-10-23T19:39:00Z">
              <w:r w:rsidR="00355AC4">
                <w:rPr>
                  <w:rFonts w:ascii="Arial" w:eastAsia="宋体" w:hAnsi="Arial"/>
                  <w:sz w:val="18"/>
                  <w:lang w:val="en-US"/>
                </w:rPr>
                <w:t>CSI</w:t>
              </w:r>
            </w:ins>
            <w:ins w:id="1446" w:author="NSB" w:date="2020-10-22T14:35:00Z">
              <w:r w:rsidRPr="00115CAE">
                <w:rPr>
                  <w:rFonts w:ascii="Arial" w:eastAsia="宋体" w:hAnsi="Arial"/>
                  <w:sz w:val="18"/>
                  <w:lang w:val="en-US"/>
                </w:rPr>
                <w:t>-RSRP minimum requirements are specified assuming independent interference and noise at each receiver antenna port.</w:t>
              </w:r>
            </w:ins>
          </w:p>
          <w:p w14:paraId="24A9EFF8" w14:textId="77777777" w:rsidR="00784930" w:rsidRPr="00115CAE" w:rsidRDefault="00784930" w:rsidP="00784930">
            <w:pPr>
              <w:keepNext/>
              <w:keepLines/>
              <w:spacing w:after="0" w:line="256" w:lineRule="auto"/>
              <w:ind w:left="851" w:hanging="851"/>
              <w:rPr>
                <w:ins w:id="1447" w:author="NSB" w:date="2020-10-22T14:35:00Z"/>
                <w:rFonts w:ascii="Arial" w:eastAsia="宋体" w:hAnsi="Arial"/>
                <w:sz w:val="18"/>
                <w:lang w:val="en-US"/>
              </w:rPr>
            </w:pPr>
            <w:ins w:id="1448" w:author="NSB" w:date="2020-10-22T14:35:00Z">
              <w:r w:rsidRPr="00115CAE">
                <w:rPr>
                  <w:rFonts w:ascii="Arial" w:eastAsia="宋体" w:hAnsi="Arial"/>
                  <w:sz w:val="18"/>
                  <w:lang w:val="en-US"/>
                </w:rPr>
                <w:t xml:space="preserve">Note 5: </w:t>
              </w:r>
              <w:r w:rsidRPr="00115CAE">
                <w:rPr>
                  <w:rFonts w:ascii="Arial" w:eastAsia="宋体" w:hAnsi="Arial"/>
                  <w:sz w:val="18"/>
                  <w:lang w:val="en-US"/>
                </w:rPr>
                <w:tab/>
                <w:t>Subtest 1 is not used when testing with 30kHz SSB SCS</w:t>
              </w:r>
            </w:ins>
          </w:p>
          <w:p w14:paraId="2667C5B3" w14:textId="77777777" w:rsidR="00784930" w:rsidRPr="00115CAE" w:rsidRDefault="00784930" w:rsidP="00784930">
            <w:pPr>
              <w:keepNext/>
              <w:keepLines/>
              <w:spacing w:after="0" w:line="256" w:lineRule="auto"/>
              <w:ind w:left="851" w:hanging="851"/>
              <w:rPr>
                <w:ins w:id="1449" w:author="NSB" w:date="2020-10-22T14:35:00Z"/>
                <w:rFonts w:ascii="Arial" w:eastAsia="宋体" w:hAnsi="Arial"/>
                <w:sz w:val="18"/>
                <w:lang w:val="en-US"/>
              </w:rPr>
            </w:pPr>
            <w:ins w:id="1450" w:author="NSB" w:date="2020-10-22T14:35:00Z">
              <w:r w:rsidRPr="00115CAE">
                <w:rPr>
                  <w:rFonts w:ascii="Arial" w:eastAsia="宋体" w:hAnsi="Arial"/>
                  <w:sz w:val="18"/>
                  <w:lang w:val="en-US"/>
                </w:rPr>
                <w:t xml:space="preserve">Note 6: </w:t>
              </w:r>
              <w:r w:rsidRPr="00115CAE">
                <w:rPr>
                  <w:rFonts w:ascii="Arial" w:eastAsia="宋体" w:hAnsi="Arial"/>
                  <w:sz w:val="18"/>
                  <w:lang w:val="en-US"/>
                </w:rPr>
                <w:tab/>
                <w:t xml:space="preserve">The test configuration excludes support for band </w:t>
              </w:r>
              <w:proofErr w:type="gramStart"/>
              <w:r w:rsidRPr="00115CAE">
                <w:rPr>
                  <w:rFonts w:ascii="Arial" w:eastAsia="宋体" w:hAnsi="Arial"/>
                  <w:sz w:val="18"/>
                  <w:lang w:val="en-US"/>
                </w:rPr>
                <w:t>n51</w:t>
              </w:r>
              <w:proofErr w:type="gramEnd"/>
              <w:r w:rsidRPr="00115CAE">
                <w:rPr>
                  <w:rFonts w:ascii="Arial" w:eastAsia="宋体" w:hAnsi="Arial"/>
                  <w:sz w:val="18"/>
                  <w:lang w:val="en-US"/>
                </w:rPr>
                <w:t xml:space="preserve"> and it is not required to run this test on band n51 in this release of the specification</w:t>
              </w:r>
            </w:ins>
          </w:p>
        </w:tc>
      </w:tr>
    </w:tbl>
    <w:p w14:paraId="1B189EAD" w14:textId="77777777" w:rsidR="00115CAE" w:rsidRPr="00115CAE" w:rsidRDefault="00115CAE" w:rsidP="00115CAE">
      <w:pPr>
        <w:rPr>
          <w:ins w:id="1451" w:author="NSB" w:date="2020-10-22T14:35:00Z"/>
          <w:rFonts w:eastAsia="宋体"/>
        </w:rPr>
      </w:pPr>
    </w:p>
    <w:p w14:paraId="1A8C17B6" w14:textId="2436B6E2" w:rsidR="00115CAE" w:rsidRPr="00115CAE" w:rsidRDefault="00115CAE" w:rsidP="00115CAE">
      <w:pPr>
        <w:keepNext/>
        <w:keepLines/>
        <w:spacing w:before="120"/>
        <w:ind w:left="1701" w:hanging="1701"/>
        <w:outlineLvl w:val="4"/>
        <w:rPr>
          <w:ins w:id="1452" w:author="NSB" w:date="2020-10-22T14:35:00Z"/>
          <w:rFonts w:ascii="Arial" w:eastAsia="宋体" w:hAnsi="Arial"/>
          <w:sz w:val="22"/>
        </w:rPr>
      </w:pPr>
      <w:ins w:id="1453" w:author="NSB" w:date="2020-10-22T14:35:00Z">
        <w:r w:rsidRPr="00115CAE">
          <w:rPr>
            <w:rFonts w:ascii="Arial" w:eastAsia="宋体" w:hAnsi="Arial"/>
            <w:sz w:val="22"/>
          </w:rPr>
          <w:t>A.4.7.</w:t>
        </w:r>
      </w:ins>
      <w:ins w:id="1454" w:author="NSB" w:date="2020-10-23T19:40:00Z">
        <w:r w:rsidR="00355AC4">
          <w:rPr>
            <w:rFonts w:ascii="Arial" w:eastAsia="宋体" w:hAnsi="Arial"/>
            <w:sz w:val="22"/>
            <w:lang w:eastAsia="zh-CN"/>
          </w:rPr>
          <w:t>7</w:t>
        </w:r>
      </w:ins>
      <w:ins w:id="1455" w:author="NSB" w:date="2020-10-22T14:35:00Z">
        <w:r w:rsidRPr="00115CAE">
          <w:rPr>
            <w:rFonts w:ascii="Arial" w:eastAsia="宋体" w:hAnsi="Arial"/>
            <w:sz w:val="22"/>
          </w:rPr>
          <w:t>.1.3</w:t>
        </w:r>
        <w:r w:rsidRPr="00115CAE">
          <w:rPr>
            <w:rFonts w:ascii="Arial" w:eastAsia="宋体" w:hAnsi="Arial"/>
            <w:sz w:val="22"/>
          </w:rPr>
          <w:tab/>
          <w:t>Test Requirements</w:t>
        </w:r>
      </w:ins>
    </w:p>
    <w:p w14:paraId="0B7651D3" w14:textId="23C8B315" w:rsidR="00115CAE" w:rsidRPr="00115CAE" w:rsidRDefault="00115CAE" w:rsidP="00115CAE">
      <w:pPr>
        <w:rPr>
          <w:ins w:id="1456" w:author="NSB" w:date="2020-10-22T14:35:00Z"/>
          <w:rFonts w:eastAsia="宋体"/>
        </w:rPr>
      </w:pPr>
      <w:ins w:id="1457" w:author="NSB" w:date="2020-10-22T14:35:00Z">
        <w:r w:rsidRPr="00115CAE">
          <w:rPr>
            <w:rFonts w:eastAsia="宋体"/>
          </w:rPr>
          <w:t xml:space="preserve">The </w:t>
        </w:r>
      </w:ins>
      <w:ins w:id="1458" w:author="NSB" w:date="2020-10-23T09:53:00Z">
        <w:r w:rsidR="00C250EE">
          <w:rPr>
            <w:rFonts w:eastAsia="宋体"/>
          </w:rPr>
          <w:t>CSI</w:t>
        </w:r>
      </w:ins>
      <w:ins w:id="1459" w:author="NSB" w:date="2020-10-22T14:35:00Z">
        <w:r w:rsidRPr="00115CAE">
          <w:rPr>
            <w:rFonts w:eastAsia="宋体"/>
          </w:rPr>
          <w:t>-RSRP measurement accuracy for cell 2 and cell 3 shall fulfil</w:t>
        </w:r>
        <w:r w:rsidRPr="00115CAE">
          <w:rPr>
            <w:rFonts w:eastAsia="宋体"/>
            <w:lang w:eastAsia="zh-CN"/>
          </w:rPr>
          <w:t xml:space="preserve"> absolute requirement in clause 10.1.</w:t>
        </w:r>
      </w:ins>
      <w:ins w:id="1460" w:author="NSB" w:date="2020-10-23T19:41:00Z">
        <w:r w:rsidR="00355AC4">
          <w:rPr>
            <w:rFonts w:eastAsia="宋体"/>
            <w:lang w:eastAsia="zh-CN"/>
          </w:rPr>
          <w:t>4</w:t>
        </w:r>
      </w:ins>
      <w:ins w:id="1461" w:author="NSB" w:date="2020-10-22T14:35:00Z">
        <w:r w:rsidRPr="00115CAE">
          <w:rPr>
            <w:rFonts w:eastAsia="宋体"/>
            <w:lang w:eastAsia="zh-CN"/>
          </w:rPr>
          <w:t>.</w:t>
        </w:r>
      </w:ins>
      <w:ins w:id="1462" w:author="NSB" w:date="2020-10-23T19:41:00Z">
        <w:r w:rsidR="00355AC4">
          <w:rPr>
            <w:rFonts w:eastAsia="宋体"/>
            <w:lang w:eastAsia="zh-CN"/>
          </w:rPr>
          <w:t>2</w:t>
        </w:r>
      </w:ins>
      <w:ins w:id="1463" w:author="NSB" w:date="2020-10-22T14:35:00Z">
        <w:r w:rsidRPr="00115CAE">
          <w:rPr>
            <w:rFonts w:eastAsia="宋体"/>
            <w:lang w:eastAsia="zh-CN"/>
          </w:rPr>
          <w:t>.1 and relative requirement in clause 10.1.</w:t>
        </w:r>
      </w:ins>
      <w:ins w:id="1464" w:author="NSB" w:date="2020-10-23T19:41:00Z">
        <w:r w:rsidR="00355AC4">
          <w:rPr>
            <w:rFonts w:eastAsia="宋体"/>
            <w:lang w:eastAsia="zh-CN"/>
          </w:rPr>
          <w:t>4</w:t>
        </w:r>
      </w:ins>
      <w:ins w:id="1465" w:author="NSB" w:date="2020-10-22T14:35:00Z">
        <w:r w:rsidRPr="00115CAE">
          <w:rPr>
            <w:rFonts w:eastAsia="宋体"/>
            <w:lang w:eastAsia="zh-CN"/>
          </w:rPr>
          <w:t>.</w:t>
        </w:r>
      </w:ins>
      <w:ins w:id="1466" w:author="NSB" w:date="2020-10-23T19:41:00Z">
        <w:r w:rsidR="00355AC4">
          <w:rPr>
            <w:rFonts w:eastAsia="宋体"/>
            <w:lang w:eastAsia="zh-CN"/>
          </w:rPr>
          <w:t>2</w:t>
        </w:r>
      </w:ins>
      <w:ins w:id="1467" w:author="NSB" w:date="2020-10-22T14:35:00Z">
        <w:r w:rsidRPr="00115CAE">
          <w:rPr>
            <w:rFonts w:eastAsia="宋体"/>
            <w:lang w:eastAsia="zh-CN"/>
          </w:rPr>
          <w:t>.2.</w:t>
        </w:r>
        <w:r w:rsidRPr="00115CAE">
          <w:rPr>
            <w:rFonts w:eastAsia="宋体"/>
          </w:rPr>
          <w:t xml:space="preserve"> </w:t>
        </w:r>
      </w:ins>
    </w:p>
    <w:p w14:paraId="552DC1AD" w14:textId="05E5E467" w:rsidR="00115CAE" w:rsidRPr="00115CAE" w:rsidRDefault="00115CAE" w:rsidP="00115CAE">
      <w:pPr>
        <w:keepNext/>
        <w:keepLines/>
        <w:spacing w:before="120"/>
        <w:ind w:left="1418" w:hanging="1418"/>
        <w:outlineLvl w:val="3"/>
        <w:rPr>
          <w:ins w:id="1468" w:author="NSB" w:date="2020-10-22T14:35:00Z"/>
          <w:rFonts w:ascii="Arial" w:eastAsia="宋体" w:hAnsi="Arial"/>
          <w:snapToGrid w:val="0"/>
          <w:sz w:val="24"/>
          <w:lang w:eastAsia="zh-CN"/>
        </w:rPr>
      </w:pPr>
      <w:bookmarkStart w:id="1469" w:name="_Toc535476297"/>
      <w:ins w:id="1470" w:author="NSB" w:date="2020-10-22T14:35:00Z">
        <w:r w:rsidRPr="00115CAE">
          <w:rPr>
            <w:rFonts w:ascii="Arial" w:eastAsia="宋体" w:hAnsi="Arial"/>
            <w:snapToGrid w:val="0"/>
            <w:sz w:val="24"/>
          </w:rPr>
          <w:t>A.4.7.</w:t>
        </w:r>
      </w:ins>
      <w:ins w:id="1471" w:author="NSB" w:date="2020-10-23T19:41:00Z">
        <w:r w:rsidR="00355AC4">
          <w:rPr>
            <w:rFonts w:ascii="Arial" w:eastAsia="宋体" w:hAnsi="Arial"/>
            <w:snapToGrid w:val="0"/>
            <w:sz w:val="24"/>
          </w:rPr>
          <w:t>7</w:t>
        </w:r>
      </w:ins>
      <w:ins w:id="1472" w:author="NSB" w:date="2020-10-22T14:35:00Z">
        <w:r w:rsidRPr="00115CAE">
          <w:rPr>
            <w:rFonts w:ascii="Arial" w:eastAsia="宋体" w:hAnsi="Arial"/>
            <w:snapToGrid w:val="0"/>
            <w:sz w:val="24"/>
          </w:rPr>
          <w:t>.2</w:t>
        </w:r>
        <w:r w:rsidRPr="00115CAE">
          <w:rPr>
            <w:rFonts w:ascii="Arial" w:eastAsia="宋体" w:hAnsi="Arial"/>
            <w:snapToGrid w:val="0"/>
            <w:sz w:val="24"/>
          </w:rPr>
          <w:tab/>
          <w:t>EN-DC inter-frequency measurement accuracy with FR1 serving cell and FR1 target cell</w:t>
        </w:r>
      </w:ins>
    </w:p>
    <w:p w14:paraId="576BE243" w14:textId="55D46516" w:rsidR="00115CAE" w:rsidRPr="00115CAE" w:rsidRDefault="00115CAE" w:rsidP="00115CAE">
      <w:pPr>
        <w:keepNext/>
        <w:keepLines/>
        <w:spacing w:before="120"/>
        <w:ind w:left="1701" w:hanging="1701"/>
        <w:outlineLvl w:val="4"/>
        <w:rPr>
          <w:ins w:id="1473" w:author="NSB" w:date="2020-10-22T14:35:00Z"/>
          <w:rFonts w:ascii="Arial" w:eastAsia="宋体" w:hAnsi="Arial"/>
          <w:sz w:val="22"/>
          <w:lang w:eastAsia="ko-KR"/>
        </w:rPr>
      </w:pPr>
      <w:ins w:id="1474" w:author="NSB" w:date="2020-10-22T14:35:00Z">
        <w:r w:rsidRPr="00115CAE">
          <w:rPr>
            <w:rFonts w:ascii="Arial" w:eastAsia="宋体" w:hAnsi="Arial"/>
            <w:sz w:val="22"/>
            <w:lang w:eastAsia="ko-KR"/>
          </w:rPr>
          <w:t>A.4.7.</w:t>
        </w:r>
      </w:ins>
      <w:ins w:id="1475" w:author="NSB" w:date="2020-10-23T19:44:00Z">
        <w:r w:rsidR="007E4656">
          <w:rPr>
            <w:rFonts w:ascii="Arial" w:eastAsia="宋体" w:hAnsi="Arial"/>
            <w:sz w:val="22"/>
            <w:lang w:eastAsia="ko-KR"/>
          </w:rPr>
          <w:t>7</w:t>
        </w:r>
      </w:ins>
      <w:ins w:id="1476" w:author="NSB" w:date="2020-10-22T14:35:00Z">
        <w:r w:rsidRPr="00115CAE">
          <w:rPr>
            <w:rFonts w:ascii="Arial" w:eastAsia="宋体" w:hAnsi="Arial"/>
            <w:sz w:val="22"/>
            <w:lang w:eastAsia="ko-KR"/>
          </w:rPr>
          <w:t>.2.1</w:t>
        </w:r>
        <w:r w:rsidRPr="00115CAE">
          <w:rPr>
            <w:rFonts w:ascii="Arial" w:eastAsia="宋体" w:hAnsi="Arial"/>
            <w:sz w:val="22"/>
            <w:lang w:eastAsia="ko-KR"/>
          </w:rPr>
          <w:tab/>
          <w:t>Test Purpose and Environment</w:t>
        </w:r>
      </w:ins>
    </w:p>
    <w:p w14:paraId="60D40B11" w14:textId="6388F34A" w:rsidR="00115CAE" w:rsidRPr="00115CAE" w:rsidRDefault="00115CAE" w:rsidP="00115CAE">
      <w:pPr>
        <w:overflowPunct w:val="0"/>
        <w:autoSpaceDE w:val="0"/>
        <w:autoSpaceDN w:val="0"/>
        <w:adjustRightInd w:val="0"/>
        <w:textAlignment w:val="baseline"/>
        <w:rPr>
          <w:ins w:id="1477" w:author="NSB" w:date="2020-10-22T14:35:00Z"/>
          <w:rFonts w:eastAsia="宋体"/>
          <w:lang w:eastAsia="ko-KR"/>
        </w:rPr>
      </w:pPr>
      <w:ins w:id="1478" w:author="NSB" w:date="2020-10-22T14:35:00Z">
        <w:r w:rsidRPr="00115CAE">
          <w:rPr>
            <w:rFonts w:eastAsia="宋体"/>
            <w:lang w:eastAsia="ko-KR"/>
          </w:rPr>
          <w:t xml:space="preserve">The purpose of this test is to verify that the </w:t>
        </w:r>
      </w:ins>
      <w:ins w:id="1479" w:author="NSB" w:date="2020-10-23T09:54:00Z">
        <w:r w:rsidR="00C250EE">
          <w:rPr>
            <w:rFonts w:eastAsia="宋体"/>
            <w:lang w:eastAsia="ko-KR"/>
          </w:rPr>
          <w:t>CSI</w:t>
        </w:r>
      </w:ins>
      <w:ins w:id="1480" w:author="NSB" w:date="2020-10-22T14:35:00Z">
        <w:r w:rsidRPr="00115CAE">
          <w:rPr>
            <w:rFonts w:eastAsia="宋体"/>
            <w:lang w:eastAsia="ko-KR"/>
          </w:rPr>
          <w:t>-RSRP measurement accuracy is within the specified limits. This test will verify the requirements in Clauses 10.1.</w:t>
        </w:r>
      </w:ins>
      <w:ins w:id="1481" w:author="NSB" w:date="2020-10-23T10:05:00Z">
        <w:r w:rsidR="00D62D46">
          <w:rPr>
            <w:rFonts w:eastAsia="宋体"/>
            <w:lang w:eastAsia="ko-KR"/>
          </w:rPr>
          <w:t>x</w:t>
        </w:r>
      </w:ins>
      <w:ins w:id="1482" w:author="NSB" w:date="2020-10-22T14:35:00Z">
        <w:r w:rsidRPr="00115CAE">
          <w:rPr>
            <w:rFonts w:eastAsia="宋体"/>
            <w:lang w:eastAsia="ko-KR"/>
          </w:rPr>
          <w:t>.1.1 and 10.1.</w:t>
        </w:r>
      </w:ins>
      <w:ins w:id="1483" w:author="NSB" w:date="2020-10-23T10:05:00Z">
        <w:r w:rsidR="00D62D46">
          <w:rPr>
            <w:rFonts w:eastAsia="宋体"/>
            <w:lang w:eastAsia="ko-KR"/>
          </w:rPr>
          <w:t>x</w:t>
        </w:r>
      </w:ins>
      <w:ins w:id="1484" w:author="NSB" w:date="2020-10-22T14:35:00Z">
        <w:r w:rsidRPr="00115CAE">
          <w:rPr>
            <w:rFonts w:eastAsia="宋体"/>
            <w:lang w:eastAsia="ko-KR"/>
          </w:rPr>
          <w:t>.1.2 for inter-frequency measurements with the testing configurations in Table A.4.7.</w:t>
        </w:r>
      </w:ins>
      <w:ins w:id="1485" w:author="NSB" w:date="2020-10-23T19:44:00Z">
        <w:r w:rsidR="007E4656">
          <w:rPr>
            <w:rFonts w:eastAsia="宋体"/>
            <w:lang w:eastAsia="ko-KR"/>
          </w:rPr>
          <w:t>7</w:t>
        </w:r>
      </w:ins>
      <w:ins w:id="1486" w:author="NSB" w:date="2020-10-22T14:35:00Z">
        <w:r w:rsidRPr="00115CAE">
          <w:rPr>
            <w:rFonts w:eastAsia="宋体"/>
            <w:lang w:eastAsia="ko-KR"/>
          </w:rPr>
          <w:t>.2.1-1.</w:t>
        </w:r>
      </w:ins>
    </w:p>
    <w:p w14:paraId="41B96624" w14:textId="1287A1EE" w:rsidR="00115CAE" w:rsidRPr="00115CAE" w:rsidRDefault="00115CAE" w:rsidP="00115CAE">
      <w:pPr>
        <w:keepNext/>
        <w:keepLines/>
        <w:spacing w:before="60"/>
        <w:jc w:val="center"/>
        <w:rPr>
          <w:ins w:id="1487" w:author="NSB" w:date="2020-10-22T14:35:00Z"/>
          <w:rFonts w:ascii="Arial" w:eastAsia="宋体" w:hAnsi="Arial"/>
          <w:b/>
          <w:lang w:eastAsia="ko-KR"/>
        </w:rPr>
      </w:pPr>
      <w:ins w:id="1488" w:author="NSB" w:date="2020-10-22T14:35:00Z">
        <w:r w:rsidRPr="00115CAE">
          <w:rPr>
            <w:rFonts w:ascii="Arial" w:eastAsia="宋体" w:hAnsi="Arial"/>
            <w:b/>
            <w:lang w:eastAsia="ko-KR"/>
          </w:rPr>
          <w:t>Table A.4.7.</w:t>
        </w:r>
      </w:ins>
      <w:ins w:id="1489" w:author="NSB" w:date="2020-10-23T19:44:00Z">
        <w:r w:rsidR="007E4656">
          <w:rPr>
            <w:rFonts w:ascii="Arial" w:eastAsia="宋体" w:hAnsi="Arial"/>
            <w:b/>
            <w:lang w:eastAsia="ko-KR"/>
          </w:rPr>
          <w:t>7</w:t>
        </w:r>
      </w:ins>
      <w:ins w:id="1490" w:author="NSB" w:date="2020-10-22T14:35:00Z">
        <w:r w:rsidRPr="00115CAE">
          <w:rPr>
            <w:rFonts w:ascii="Arial" w:eastAsia="宋体" w:hAnsi="Arial"/>
            <w:b/>
            <w:lang w:eastAsia="ko-KR"/>
          </w:rPr>
          <w:t xml:space="preserve">.2.1-1: Applicable NR configurations for FR1 inter-frequency </w:t>
        </w:r>
      </w:ins>
      <w:ins w:id="1491" w:author="NSB" w:date="2020-10-23T10:05:00Z">
        <w:r w:rsidR="00D62D46">
          <w:rPr>
            <w:rFonts w:ascii="Arial" w:eastAsia="宋体" w:hAnsi="Arial"/>
            <w:b/>
            <w:lang w:eastAsia="ko-KR"/>
          </w:rPr>
          <w:t>CSI</w:t>
        </w:r>
      </w:ins>
      <w:ins w:id="1492" w:author="NSB" w:date="2020-10-22T14:35:00Z">
        <w:r w:rsidRPr="00115CAE">
          <w:rPr>
            <w:rFonts w:ascii="Arial" w:eastAsia="宋体" w:hAnsi="Arial"/>
            <w:b/>
            <w:lang w:eastAsia="ko-KR"/>
          </w:rPr>
          <w:t>-RSRP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AE" w:rsidRPr="00115CAE" w14:paraId="197C07B9" w14:textId="77777777" w:rsidTr="00115CAE">
        <w:trPr>
          <w:jc w:val="center"/>
          <w:ins w:id="1493" w:author="NSB" w:date="2020-10-22T14:35:00Z"/>
        </w:trPr>
        <w:tc>
          <w:tcPr>
            <w:tcW w:w="2376" w:type="dxa"/>
            <w:tcBorders>
              <w:top w:val="single" w:sz="4" w:space="0" w:color="auto"/>
              <w:left w:val="single" w:sz="4" w:space="0" w:color="auto"/>
              <w:bottom w:val="single" w:sz="4" w:space="0" w:color="auto"/>
              <w:right w:val="single" w:sz="4" w:space="0" w:color="auto"/>
            </w:tcBorders>
            <w:hideMark/>
          </w:tcPr>
          <w:p w14:paraId="00903A30" w14:textId="77777777" w:rsidR="00115CAE" w:rsidRPr="00115CAE" w:rsidRDefault="00115CAE" w:rsidP="00115CAE">
            <w:pPr>
              <w:keepNext/>
              <w:keepLines/>
              <w:spacing w:after="0" w:line="256" w:lineRule="auto"/>
              <w:jc w:val="center"/>
              <w:rPr>
                <w:ins w:id="1494" w:author="NSB" w:date="2020-10-22T14:35:00Z"/>
                <w:rFonts w:ascii="Arial" w:eastAsia="宋体" w:hAnsi="Arial"/>
                <w:b/>
                <w:sz w:val="18"/>
              </w:rPr>
            </w:pPr>
            <w:ins w:id="1495" w:author="NSB" w:date="2020-10-22T14:35:00Z">
              <w:r w:rsidRPr="00115CAE">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8150560" w14:textId="77777777" w:rsidR="00115CAE" w:rsidRPr="00115CAE" w:rsidRDefault="00115CAE" w:rsidP="00115CAE">
            <w:pPr>
              <w:keepNext/>
              <w:keepLines/>
              <w:spacing w:after="0" w:line="256" w:lineRule="auto"/>
              <w:jc w:val="center"/>
              <w:rPr>
                <w:ins w:id="1496" w:author="NSB" w:date="2020-10-22T14:35:00Z"/>
                <w:rFonts w:ascii="Arial" w:eastAsia="宋体" w:hAnsi="Arial"/>
                <w:b/>
                <w:sz w:val="18"/>
              </w:rPr>
            </w:pPr>
            <w:ins w:id="1497" w:author="NSB" w:date="2020-10-22T14:35:00Z">
              <w:r w:rsidRPr="00115CAE">
                <w:rPr>
                  <w:rFonts w:ascii="Arial" w:eastAsia="宋体" w:hAnsi="Arial"/>
                  <w:b/>
                  <w:sz w:val="18"/>
                </w:rPr>
                <w:t>Description</w:t>
              </w:r>
            </w:ins>
          </w:p>
        </w:tc>
      </w:tr>
      <w:tr w:rsidR="00115CAE" w:rsidRPr="00115CAE" w14:paraId="0261B13B" w14:textId="77777777" w:rsidTr="00115CAE">
        <w:trPr>
          <w:jc w:val="center"/>
          <w:ins w:id="1498" w:author="NSB" w:date="2020-10-22T14:35:00Z"/>
        </w:trPr>
        <w:tc>
          <w:tcPr>
            <w:tcW w:w="2376" w:type="dxa"/>
            <w:tcBorders>
              <w:top w:val="single" w:sz="4" w:space="0" w:color="auto"/>
              <w:left w:val="single" w:sz="4" w:space="0" w:color="auto"/>
              <w:bottom w:val="single" w:sz="4" w:space="0" w:color="auto"/>
              <w:right w:val="single" w:sz="4" w:space="0" w:color="auto"/>
            </w:tcBorders>
            <w:hideMark/>
          </w:tcPr>
          <w:p w14:paraId="46410CF6" w14:textId="77777777" w:rsidR="00115CAE" w:rsidRPr="00115CAE" w:rsidRDefault="00115CAE" w:rsidP="00115CAE">
            <w:pPr>
              <w:keepNext/>
              <w:keepLines/>
              <w:spacing w:after="0" w:line="256" w:lineRule="auto"/>
              <w:rPr>
                <w:ins w:id="1499" w:author="NSB" w:date="2020-10-22T14:35:00Z"/>
                <w:rFonts w:ascii="Arial" w:eastAsia="宋体" w:hAnsi="Arial"/>
                <w:sz w:val="18"/>
              </w:rPr>
            </w:pPr>
            <w:ins w:id="1500" w:author="NSB" w:date="2020-10-22T14:35:00Z">
              <w:r w:rsidRPr="00115CAE">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89B2184" w14:textId="77777777" w:rsidR="00115CAE" w:rsidRPr="00115CAE" w:rsidRDefault="00115CAE" w:rsidP="00115CAE">
            <w:pPr>
              <w:keepNext/>
              <w:keepLines/>
              <w:spacing w:after="0" w:line="256" w:lineRule="auto"/>
              <w:rPr>
                <w:ins w:id="1501" w:author="NSB" w:date="2020-10-22T14:35:00Z"/>
                <w:rFonts w:ascii="Arial" w:eastAsia="宋体" w:hAnsi="Arial"/>
                <w:sz w:val="18"/>
              </w:rPr>
            </w:pPr>
            <w:ins w:id="1502" w:author="NSB" w:date="2020-10-22T14:35:00Z">
              <w:r w:rsidRPr="00115CAE">
                <w:rPr>
                  <w:rFonts w:ascii="Arial" w:eastAsia="宋体" w:hAnsi="Arial"/>
                  <w:sz w:val="18"/>
                </w:rPr>
                <w:t>LTE FDD, NR 15 kHz SSB SCS, 10 MHz bandwidth, FDD duplex mode</w:t>
              </w:r>
            </w:ins>
          </w:p>
        </w:tc>
      </w:tr>
      <w:tr w:rsidR="00115CAE" w:rsidRPr="00115CAE" w14:paraId="36CA1673" w14:textId="77777777" w:rsidTr="00115CAE">
        <w:trPr>
          <w:jc w:val="center"/>
          <w:ins w:id="1503" w:author="NSB" w:date="2020-10-22T14:35:00Z"/>
        </w:trPr>
        <w:tc>
          <w:tcPr>
            <w:tcW w:w="2376" w:type="dxa"/>
            <w:tcBorders>
              <w:top w:val="single" w:sz="4" w:space="0" w:color="auto"/>
              <w:left w:val="single" w:sz="4" w:space="0" w:color="auto"/>
              <w:bottom w:val="single" w:sz="4" w:space="0" w:color="auto"/>
              <w:right w:val="single" w:sz="4" w:space="0" w:color="auto"/>
            </w:tcBorders>
            <w:hideMark/>
          </w:tcPr>
          <w:p w14:paraId="78D8C39A" w14:textId="77777777" w:rsidR="00115CAE" w:rsidRPr="00115CAE" w:rsidRDefault="00115CAE" w:rsidP="00115CAE">
            <w:pPr>
              <w:keepNext/>
              <w:keepLines/>
              <w:spacing w:after="0" w:line="256" w:lineRule="auto"/>
              <w:rPr>
                <w:ins w:id="1504" w:author="NSB" w:date="2020-10-22T14:35:00Z"/>
                <w:rFonts w:ascii="Arial" w:eastAsia="宋体" w:hAnsi="Arial"/>
                <w:sz w:val="18"/>
              </w:rPr>
            </w:pPr>
            <w:ins w:id="1505" w:author="NSB" w:date="2020-10-22T14:35:00Z">
              <w:r w:rsidRPr="00115CAE">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2ED4DA5E" w14:textId="77777777" w:rsidR="00115CAE" w:rsidRPr="00115CAE" w:rsidRDefault="00115CAE" w:rsidP="00115CAE">
            <w:pPr>
              <w:keepNext/>
              <w:keepLines/>
              <w:spacing w:after="0" w:line="256" w:lineRule="auto"/>
              <w:rPr>
                <w:ins w:id="1506" w:author="NSB" w:date="2020-10-22T14:35:00Z"/>
                <w:rFonts w:ascii="Arial" w:eastAsia="宋体" w:hAnsi="Arial"/>
                <w:sz w:val="18"/>
              </w:rPr>
            </w:pPr>
            <w:ins w:id="1507" w:author="NSB" w:date="2020-10-22T14:35:00Z">
              <w:r w:rsidRPr="00115CAE">
                <w:rPr>
                  <w:rFonts w:ascii="Arial" w:eastAsia="宋体" w:hAnsi="Arial"/>
                  <w:sz w:val="18"/>
                </w:rPr>
                <w:t>LTE FDD, NR 15 kHz SSB SCS, 10 MHz bandwidth, TDD duplex mode</w:t>
              </w:r>
            </w:ins>
          </w:p>
        </w:tc>
      </w:tr>
      <w:tr w:rsidR="00115CAE" w:rsidRPr="00115CAE" w14:paraId="364C4E52" w14:textId="77777777" w:rsidTr="00115CAE">
        <w:trPr>
          <w:jc w:val="center"/>
          <w:ins w:id="1508" w:author="NSB" w:date="2020-10-22T14:35:00Z"/>
        </w:trPr>
        <w:tc>
          <w:tcPr>
            <w:tcW w:w="2376" w:type="dxa"/>
            <w:tcBorders>
              <w:top w:val="single" w:sz="4" w:space="0" w:color="auto"/>
              <w:left w:val="single" w:sz="4" w:space="0" w:color="auto"/>
              <w:bottom w:val="single" w:sz="4" w:space="0" w:color="auto"/>
              <w:right w:val="single" w:sz="4" w:space="0" w:color="auto"/>
            </w:tcBorders>
            <w:hideMark/>
          </w:tcPr>
          <w:p w14:paraId="01CC0C81" w14:textId="77777777" w:rsidR="00115CAE" w:rsidRPr="00115CAE" w:rsidRDefault="00115CAE" w:rsidP="00115CAE">
            <w:pPr>
              <w:keepNext/>
              <w:keepLines/>
              <w:spacing w:after="0" w:line="256" w:lineRule="auto"/>
              <w:rPr>
                <w:ins w:id="1509" w:author="NSB" w:date="2020-10-22T14:35:00Z"/>
                <w:rFonts w:ascii="Arial" w:eastAsia="宋体" w:hAnsi="Arial"/>
                <w:sz w:val="18"/>
              </w:rPr>
            </w:pPr>
            <w:ins w:id="1510" w:author="NSB" w:date="2020-10-22T14:35:00Z">
              <w:r w:rsidRPr="00115CAE">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C08525C" w14:textId="77777777" w:rsidR="00115CAE" w:rsidRPr="00115CAE" w:rsidRDefault="00115CAE" w:rsidP="00115CAE">
            <w:pPr>
              <w:keepNext/>
              <w:keepLines/>
              <w:spacing w:after="0" w:line="256" w:lineRule="auto"/>
              <w:rPr>
                <w:ins w:id="1511" w:author="NSB" w:date="2020-10-22T14:35:00Z"/>
                <w:rFonts w:ascii="Arial" w:eastAsia="宋体" w:hAnsi="Arial"/>
                <w:sz w:val="18"/>
              </w:rPr>
            </w:pPr>
            <w:ins w:id="1512" w:author="NSB" w:date="2020-10-22T14:35:00Z">
              <w:r w:rsidRPr="00115CAE">
                <w:rPr>
                  <w:rFonts w:ascii="Arial" w:eastAsia="宋体" w:hAnsi="Arial"/>
                  <w:sz w:val="18"/>
                </w:rPr>
                <w:t>LTE FDD, NR 30 kHz SSB SCS, 40 MHz bandwidth, TDD duplex mode</w:t>
              </w:r>
            </w:ins>
          </w:p>
        </w:tc>
      </w:tr>
      <w:tr w:rsidR="00115CAE" w:rsidRPr="00115CAE" w14:paraId="2BCA6D6A" w14:textId="77777777" w:rsidTr="00115CAE">
        <w:trPr>
          <w:jc w:val="center"/>
          <w:ins w:id="1513" w:author="NSB" w:date="2020-10-22T14:35:00Z"/>
        </w:trPr>
        <w:tc>
          <w:tcPr>
            <w:tcW w:w="2376" w:type="dxa"/>
            <w:tcBorders>
              <w:top w:val="single" w:sz="4" w:space="0" w:color="auto"/>
              <w:left w:val="single" w:sz="4" w:space="0" w:color="auto"/>
              <w:bottom w:val="single" w:sz="4" w:space="0" w:color="auto"/>
              <w:right w:val="single" w:sz="4" w:space="0" w:color="auto"/>
            </w:tcBorders>
            <w:hideMark/>
          </w:tcPr>
          <w:p w14:paraId="2865616B" w14:textId="77777777" w:rsidR="00115CAE" w:rsidRPr="00115CAE" w:rsidRDefault="00115CAE" w:rsidP="00115CAE">
            <w:pPr>
              <w:keepNext/>
              <w:keepLines/>
              <w:spacing w:after="0" w:line="256" w:lineRule="auto"/>
              <w:rPr>
                <w:ins w:id="1514" w:author="NSB" w:date="2020-10-22T14:35:00Z"/>
                <w:rFonts w:ascii="Arial" w:eastAsia="宋体" w:hAnsi="Arial"/>
                <w:sz w:val="18"/>
              </w:rPr>
            </w:pPr>
            <w:ins w:id="1515" w:author="NSB" w:date="2020-10-22T14:35:00Z">
              <w:r w:rsidRPr="00115CAE">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545714EB" w14:textId="77777777" w:rsidR="00115CAE" w:rsidRPr="00115CAE" w:rsidRDefault="00115CAE" w:rsidP="00115CAE">
            <w:pPr>
              <w:keepNext/>
              <w:keepLines/>
              <w:spacing w:after="0" w:line="256" w:lineRule="auto"/>
              <w:rPr>
                <w:ins w:id="1516" w:author="NSB" w:date="2020-10-22T14:35:00Z"/>
                <w:rFonts w:ascii="Arial" w:eastAsia="宋体" w:hAnsi="Arial"/>
                <w:sz w:val="18"/>
              </w:rPr>
            </w:pPr>
            <w:ins w:id="1517" w:author="NSB" w:date="2020-10-22T14:35:00Z">
              <w:r w:rsidRPr="00115CAE">
                <w:rPr>
                  <w:rFonts w:ascii="Arial" w:eastAsia="宋体" w:hAnsi="Arial"/>
                  <w:sz w:val="18"/>
                </w:rPr>
                <w:t>LTE TDD, NR 15 kHz SSB SCS, 10 MHz bandwidth, FDD duplex mode</w:t>
              </w:r>
            </w:ins>
          </w:p>
        </w:tc>
      </w:tr>
      <w:tr w:rsidR="00115CAE" w:rsidRPr="00115CAE" w14:paraId="307E4726" w14:textId="77777777" w:rsidTr="00115CAE">
        <w:trPr>
          <w:jc w:val="center"/>
          <w:ins w:id="1518" w:author="NSB" w:date="2020-10-22T14:35:00Z"/>
        </w:trPr>
        <w:tc>
          <w:tcPr>
            <w:tcW w:w="2376" w:type="dxa"/>
            <w:tcBorders>
              <w:top w:val="single" w:sz="4" w:space="0" w:color="auto"/>
              <w:left w:val="single" w:sz="4" w:space="0" w:color="auto"/>
              <w:bottom w:val="single" w:sz="4" w:space="0" w:color="auto"/>
              <w:right w:val="single" w:sz="4" w:space="0" w:color="auto"/>
            </w:tcBorders>
            <w:hideMark/>
          </w:tcPr>
          <w:p w14:paraId="0FD44085" w14:textId="77777777" w:rsidR="00115CAE" w:rsidRPr="00115CAE" w:rsidRDefault="00115CAE" w:rsidP="00115CAE">
            <w:pPr>
              <w:keepNext/>
              <w:keepLines/>
              <w:spacing w:after="0" w:line="256" w:lineRule="auto"/>
              <w:rPr>
                <w:ins w:id="1519" w:author="NSB" w:date="2020-10-22T14:35:00Z"/>
                <w:rFonts w:ascii="Arial" w:eastAsia="宋体" w:hAnsi="Arial"/>
                <w:sz w:val="18"/>
              </w:rPr>
            </w:pPr>
            <w:ins w:id="1520" w:author="NSB" w:date="2020-10-22T14:35:00Z">
              <w:r w:rsidRPr="00115CAE">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5CBBECF4" w14:textId="77777777" w:rsidR="00115CAE" w:rsidRPr="00115CAE" w:rsidRDefault="00115CAE" w:rsidP="00115CAE">
            <w:pPr>
              <w:keepNext/>
              <w:keepLines/>
              <w:spacing w:after="0" w:line="256" w:lineRule="auto"/>
              <w:rPr>
                <w:ins w:id="1521" w:author="NSB" w:date="2020-10-22T14:35:00Z"/>
                <w:rFonts w:ascii="Arial" w:eastAsia="宋体" w:hAnsi="Arial"/>
                <w:sz w:val="18"/>
              </w:rPr>
            </w:pPr>
            <w:ins w:id="1522" w:author="NSB" w:date="2020-10-22T14:35:00Z">
              <w:r w:rsidRPr="00115CAE">
                <w:rPr>
                  <w:rFonts w:ascii="Arial" w:eastAsia="宋体" w:hAnsi="Arial"/>
                  <w:sz w:val="18"/>
                </w:rPr>
                <w:t>LTE TDD, NR 15 kHz SSB SCS, 10 MHz bandwidth, TDD duplex mode</w:t>
              </w:r>
            </w:ins>
          </w:p>
        </w:tc>
      </w:tr>
      <w:tr w:rsidR="00115CAE" w:rsidRPr="00115CAE" w14:paraId="700DAC7B" w14:textId="77777777" w:rsidTr="00115CAE">
        <w:trPr>
          <w:jc w:val="center"/>
          <w:ins w:id="1523" w:author="NSB" w:date="2020-10-22T14:35:00Z"/>
        </w:trPr>
        <w:tc>
          <w:tcPr>
            <w:tcW w:w="2376" w:type="dxa"/>
            <w:tcBorders>
              <w:top w:val="single" w:sz="4" w:space="0" w:color="auto"/>
              <w:left w:val="single" w:sz="4" w:space="0" w:color="auto"/>
              <w:bottom w:val="single" w:sz="4" w:space="0" w:color="auto"/>
              <w:right w:val="single" w:sz="4" w:space="0" w:color="auto"/>
            </w:tcBorders>
            <w:hideMark/>
          </w:tcPr>
          <w:p w14:paraId="777C55F7" w14:textId="77777777" w:rsidR="00115CAE" w:rsidRPr="00115CAE" w:rsidRDefault="00115CAE" w:rsidP="00115CAE">
            <w:pPr>
              <w:keepNext/>
              <w:keepLines/>
              <w:spacing w:after="0" w:line="256" w:lineRule="auto"/>
              <w:rPr>
                <w:ins w:id="1524" w:author="NSB" w:date="2020-10-22T14:35:00Z"/>
                <w:rFonts w:ascii="Arial" w:eastAsia="宋体" w:hAnsi="Arial"/>
                <w:sz w:val="18"/>
              </w:rPr>
            </w:pPr>
            <w:ins w:id="1525" w:author="NSB" w:date="2020-10-22T14:35:00Z">
              <w:r w:rsidRPr="00115CAE">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77FAEAC6" w14:textId="77777777" w:rsidR="00115CAE" w:rsidRPr="00115CAE" w:rsidRDefault="00115CAE" w:rsidP="00115CAE">
            <w:pPr>
              <w:keepNext/>
              <w:keepLines/>
              <w:spacing w:after="0" w:line="256" w:lineRule="auto"/>
              <w:rPr>
                <w:ins w:id="1526" w:author="NSB" w:date="2020-10-22T14:35:00Z"/>
                <w:rFonts w:ascii="Arial" w:eastAsia="宋体" w:hAnsi="Arial"/>
                <w:sz w:val="18"/>
              </w:rPr>
            </w:pPr>
            <w:ins w:id="1527" w:author="NSB" w:date="2020-10-22T14:35:00Z">
              <w:r w:rsidRPr="00115CAE">
                <w:rPr>
                  <w:rFonts w:ascii="Arial" w:eastAsia="宋体" w:hAnsi="Arial"/>
                  <w:sz w:val="18"/>
                </w:rPr>
                <w:t>LTE TDD, NR 30 kHz SSB SCS, 40 MHz bandwidth, TDD duplex mode</w:t>
              </w:r>
            </w:ins>
          </w:p>
        </w:tc>
      </w:tr>
      <w:tr w:rsidR="00115CAE" w:rsidRPr="00115CAE" w14:paraId="057525ED" w14:textId="77777777" w:rsidTr="00115CAE">
        <w:trPr>
          <w:jc w:val="center"/>
          <w:ins w:id="1528" w:author="NSB" w:date="2020-10-22T14:35:00Z"/>
        </w:trPr>
        <w:tc>
          <w:tcPr>
            <w:tcW w:w="9857" w:type="dxa"/>
            <w:gridSpan w:val="2"/>
            <w:tcBorders>
              <w:top w:val="single" w:sz="4" w:space="0" w:color="auto"/>
              <w:left w:val="single" w:sz="4" w:space="0" w:color="auto"/>
              <w:bottom w:val="single" w:sz="4" w:space="0" w:color="auto"/>
              <w:right w:val="single" w:sz="4" w:space="0" w:color="auto"/>
            </w:tcBorders>
            <w:hideMark/>
          </w:tcPr>
          <w:p w14:paraId="579EE2F1" w14:textId="77777777" w:rsidR="00115CAE" w:rsidRPr="00115CAE" w:rsidRDefault="00115CAE" w:rsidP="00115CAE">
            <w:pPr>
              <w:keepNext/>
              <w:keepLines/>
              <w:spacing w:after="0" w:line="256" w:lineRule="auto"/>
              <w:ind w:left="851" w:hanging="851"/>
              <w:rPr>
                <w:ins w:id="1529" w:author="NSB" w:date="2020-10-22T14:35:00Z"/>
                <w:rFonts w:ascii="Arial" w:eastAsia="宋体" w:hAnsi="Arial"/>
                <w:sz w:val="18"/>
              </w:rPr>
            </w:pPr>
            <w:ins w:id="1530" w:author="NSB" w:date="2020-10-22T14:35:00Z">
              <w:r w:rsidRPr="00115CAE">
                <w:rPr>
                  <w:rFonts w:ascii="Arial" w:eastAsia="宋体" w:hAnsi="Arial"/>
                  <w:sz w:val="18"/>
                </w:rPr>
                <w:t>Note:</w:t>
              </w:r>
              <w:r w:rsidRPr="00115CAE">
                <w:rPr>
                  <w:rFonts w:ascii="Arial" w:eastAsia="宋体" w:hAnsi="Arial"/>
                  <w:sz w:val="18"/>
                </w:rPr>
                <w:tab/>
                <w:t>The UE is only required to be tested in one of the supported test configurations on each supported band</w:t>
              </w:r>
            </w:ins>
          </w:p>
        </w:tc>
      </w:tr>
    </w:tbl>
    <w:p w14:paraId="7A3C9790" w14:textId="77777777" w:rsidR="00115CAE" w:rsidRPr="00115CAE" w:rsidRDefault="00115CAE" w:rsidP="00115CAE">
      <w:pPr>
        <w:rPr>
          <w:ins w:id="1531" w:author="NSB" w:date="2020-10-22T14:35:00Z"/>
          <w:rFonts w:eastAsia="宋体"/>
          <w:lang w:eastAsia="ko-KR"/>
        </w:rPr>
      </w:pPr>
    </w:p>
    <w:p w14:paraId="018F5E6F" w14:textId="77A2F294" w:rsidR="00115CAE" w:rsidRPr="00115CAE" w:rsidRDefault="00115CAE" w:rsidP="00115CAE">
      <w:pPr>
        <w:keepNext/>
        <w:keepLines/>
        <w:spacing w:before="120"/>
        <w:ind w:left="1701" w:hanging="1701"/>
        <w:outlineLvl w:val="4"/>
        <w:rPr>
          <w:ins w:id="1532" w:author="NSB" w:date="2020-10-22T14:35:00Z"/>
          <w:rFonts w:ascii="Arial" w:eastAsia="宋体" w:hAnsi="Arial"/>
          <w:sz w:val="22"/>
          <w:lang w:eastAsia="ko-KR"/>
        </w:rPr>
      </w:pPr>
      <w:ins w:id="1533" w:author="NSB" w:date="2020-10-22T14:35:00Z">
        <w:r w:rsidRPr="00115CAE">
          <w:rPr>
            <w:rFonts w:ascii="Arial" w:eastAsia="宋体" w:hAnsi="Arial"/>
            <w:sz w:val="22"/>
            <w:lang w:eastAsia="ko-KR"/>
          </w:rPr>
          <w:t>A.4.7.</w:t>
        </w:r>
      </w:ins>
      <w:ins w:id="1534" w:author="NSB" w:date="2020-10-23T19:44:00Z">
        <w:r w:rsidR="007E4656">
          <w:rPr>
            <w:rFonts w:ascii="Arial" w:eastAsia="宋体" w:hAnsi="Arial"/>
            <w:sz w:val="22"/>
            <w:lang w:eastAsia="ko-KR"/>
          </w:rPr>
          <w:t>7</w:t>
        </w:r>
      </w:ins>
      <w:ins w:id="1535" w:author="NSB" w:date="2020-10-22T14:35:00Z">
        <w:r w:rsidRPr="00115CAE">
          <w:rPr>
            <w:rFonts w:ascii="Arial" w:eastAsia="宋体" w:hAnsi="Arial"/>
            <w:sz w:val="22"/>
            <w:lang w:eastAsia="ko-KR"/>
          </w:rPr>
          <w:t>.2.2</w:t>
        </w:r>
        <w:r w:rsidRPr="00115CAE">
          <w:rPr>
            <w:rFonts w:ascii="Arial" w:eastAsia="宋体" w:hAnsi="Arial"/>
            <w:sz w:val="22"/>
            <w:lang w:eastAsia="ko-KR"/>
          </w:rPr>
          <w:tab/>
          <w:t>Test parameters</w:t>
        </w:r>
      </w:ins>
    </w:p>
    <w:p w14:paraId="74268A2F" w14:textId="2034829B" w:rsidR="00115CAE" w:rsidRPr="00115CAE" w:rsidRDefault="00115CAE" w:rsidP="00115CAE">
      <w:pPr>
        <w:overflowPunct w:val="0"/>
        <w:autoSpaceDE w:val="0"/>
        <w:autoSpaceDN w:val="0"/>
        <w:adjustRightInd w:val="0"/>
        <w:textAlignment w:val="baseline"/>
        <w:rPr>
          <w:ins w:id="1536" w:author="NSB" w:date="2020-10-22T14:35:00Z"/>
          <w:rFonts w:eastAsia="宋体"/>
          <w:lang w:eastAsia="ko-KR"/>
        </w:rPr>
      </w:pPr>
      <w:ins w:id="1537" w:author="NSB" w:date="2020-10-22T14:35:00Z">
        <w:r w:rsidRPr="00115CAE">
          <w:rPr>
            <w:rFonts w:eastAsia="宋体"/>
            <w:lang w:eastAsia="ko-KR"/>
          </w:rPr>
          <w:t xml:space="preserve">In this set of test cases </w:t>
        </w:r>
        <w:r w:rsidRPr="00115CAE">
          <w:rPr>
            <w:rFonts w:eastAsia="宋体" w:cs="v4.2.0"/>
          </w:rPr>
          <w:t xml:space="preserve">there are three cells in the test, E-UTRAN </w:t>
        </w:r>
        <w:proofErr w:type="spellStart"/>
        <w:r w:rsidRPr="00115CAE">
          <w:rPr>
            <w:rFonts w:eastAsia="宋体" w:cs="v4.2.0"/>
          </w:rPr>
          <w:t>PCell</w:t>
        </w:r>
        <w:proofErr w:type="spellEnd"/>
        <w:r w:rsidRPr="00115CAE">
          <w:rPr>
            <w:rFonts w:eastAsia="宋体" w:cs="v4.2.0"/>
          </w:rPr>
          <w:t xml:space="preserve"> (Cell 1), FR1 </w:t>
        </w:r>
        <w:proofErr w:type="spellStart"/>
        <w:r w:rsidRPr="00115CAE">
          <w:rPr>
            <w:rFonts w:eastAsia="宋体" w:cs="v4.2.0"/>
          </w:rPr>
          <w:t>PSCell</w:t>
        </w:r>
        <w:proofErr w:type="spellEnd"/>
        <w:r w:rsidRPr="00115CAE">
          <w:rPr>
            <w:rFonts w:eastAsia="宋体" w:cs="v4.2.0"/>
          </w:rPr>
          <w:t xml:space="preserve"> (Cell 2) and a FR1 neighbour cell (Cell 3) on a different frequency than the </w:t>
        </w:r>
        <w:proofErr w:type="spellStart"/>
        <w:r w:rsidRPr="00115CAE">
          <w:rPr>
            <w:rFonts w:eastAsia="宋体" w:cs="v4.2.0"/>
          </w:rPr>
          <w:t>PSCell</w:t>
        </w:r>
        <w:proofErr w:type="spellEnd"/>
        <w:r w:rsidRPr="00115CAE">
          <w:rPr>
            <w:rFonts w:eastAsia="宋体"/>
            <w:lang w:eastAsia="ko-KR"/>
          </w:rPr>
          <w:t>. The test parameters and applicability for Cell 1 are defined in A.3.7.2. The test parameters for the Cell 2 and Cell 3 are given in Table A.4.7.</w:t>
        </w:r>
      </w:ins>
      <w:ins w:id="1538" w:author="NSB" w:date="2020-10-23T19:44:00Z">
        <w:r w:rsidR="007E4656">
          <w:rPr>
            <w:rFonts w:eastAsia="宋体"/>
            <w:lang w:eastAsia="ko-KR"/>
          </w:rPr>
          <w:t>7</w:t>
        </w:r>
      </w:ins>
      <w:ins w:id="1539" w:author="NSB" w:date="2020-10-22T14:35:00Z">
        <w:r w:rsidRPr="00115CAE">
          <w:rPr>
            <w:rFonts w:eastAsia="宋体"/>
            <w:lang w:eastAsia="ko-KR"/>
          </w:rPr>
          <w:t xml:space="preserve">.2.2-1 below. Both absolute and relative accuracy of </w:t>
        </w:r>
      </w:ins>
      <w:ins w:id="1540" w:author="NSB" w:date="2020-10-23T19:44:00Z">
        <w:r w:rsidR="007E4656">
          <w:rPr>
            <w:rFonts w:eastAsia="宋体"/>
            <w:lang w:eastAsia="ko-KR"/>
          </w:rPr>
          <w:t>CSI-</w:t>
        </w:r>
      </w:ins>
      <w:ins w:id="1541" w:author="NSB" w:date="2020-10-22T14:35:00Z">
        <w:r w:rsidRPr="00115CAE">
          <w:rPr>
            <w:rFonts w:eastAsia="宋体"/>
            <w:lang w:eastAsia="ko-KR"/>
          </w:rPr>
          <w:t>RSRP inter-frequency measurements are tested by using the parameters in Table A.4.7.</w:t>
        </w:r>
      </w:ins>
      <w:ins w:id="1542" w:author="NSB" w:date="2020-10-23T19:45:00Z">
        <w:r w:rsidR="007E4656">
          <w:rPr>
            <w:rFonts w:eastAsia="宋体"/>
            <w:lang w:eastAsia="ko-KR"/>
          </w:rPr>
          <w:t>7</w:t>
        </w:r>
      </w:ins>
      <w:ins w:id="1543" w:author="NSB" w:date="2020-10-22T14:35:00Z">
        <w:r w:rsidRPr="00115CAE">
          <w:rPr>
            <w:rFonts w:eastAsia="宋体"/>
            <w:lang w:eastAsia="ko-KR"/>
          </w:rPr>
          <w:t xml:space="preserve">.2.2-1. </w:t>
        </w:r>
        <w:r w:rsidRPr="00115CAE">
          <w:rPr>
            <w:rFonts w:eastAsia="宋体"/>
          </w:rPr>
          <w:t>The inter-frequency measurements are supported by a measurement gap.</w:t>
        </w:r>
      </w:ins>
    </w:p>
    <w:p w14:paraId="05902052" w14:textId="57E7B833" w:rsidR="00115CAE" w:rsidRPr="00115CAE" w:rsidRDefault="00115CAE" w:rsidP="00115CAE">
      <w:pPr>
        <w:keepNext/>
        <w:keepLines/>
        <w:spacing w:before="60"/>
        <w:jc w:val="center"/>
        <w:rPr>
          <w:ins w:id="1544" w:author="NSB" w:date="2020-10-22T14:35:00Z"/>
          <w:rFonts w:ascii="Arial" w:eastAsia="宋体" w:hAnsi="Arial"/>
          <w:b/>
          <w:lang w:eastAsia="ko-KR"/>
        </w:rPr>
      </w:pPr>
      <w:ins w:id="1545" w:author="NSB" w:date="2020-10-22T14:35:00Z">
        <w:r w:rsidRPr="00115CAE">
          <w:rPr>
            <w:rFonts w:ascii="Arial" w:eastAsia="宋体" w:hAnsi="Arial"/>
            <w:b/>
            <w:lang w:eastAsia="ko-KR"/>
          </w:rPr>
          <w:t>Table A.4.7.</w:t>
        </w:r>
      </w:ins>
      <w:ins w:id="1546" w:author="NSB" w:date="2020-10-23T19:45:00Z">
        <w:r w:rsidR="007E4656">
          <w:rPr>
            <w:rFonts w:ascii="Arial" w:eastAsia="宋体" w:hAnsi="Arial"/>
            <w:b/>
            <w:lang w:eastAsia="ko-KR"/>
          </w:rPr>
          <w:t>7</w:t>
        </w:r>
      </w:ins>
      <w:ins w:id="1547" w:author="NSB" w:date="2020-10-22T14:35:00Z">
        <w:r w:rsidRPr="00115CAE">
          <w:rPr>
            <w:rFonts w:ascii="Arial" w:eastAsia="宋体" w:hAnsi="Arial"/>
            <w:b/>
            <w:lang w:eastAsia="ko-KR"/>
          </w:rPr>
          <w:t xml:space="preserve">.2.2-1: </w:t>
        </w:r>
      </w:ins>
      <w:ins w:id="1548" w:author="NSB" w:date="2020-10-23T10:10:00Z">
        <w:r w:rsidR="00D62D46">
          <w:rPr>
            <w:rFonts w:ascii="Arial" w:eastAsia="宋体" w:hAnsi="Arial"/>
            <w:b/>
            <w:lang w:eastAsia="ko-KR"/>
          </w:rPr>
          <w:t>CSI</w:t>
        </w:r>
      </w:ins>
      <w:ins w:id="1549" w:author="NSB" w:date="2020-10-22T14:35:00Z">
        <w:r w:rsidRPr="00115CAE">
          <w:rPr>
            <w:rFonts w:ascii="Arial" w:eastAsia="宋体" w:hAnsi="Arial"/>
            <w:b/>
            <w:lang w:eastAsia="ko-KR"/>
          </w:rPr>
          <w:t>-RSRP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115CAE" w:rsidRPr="00115CAE" w14:paraId="5612890D" w14:textId="77777777" w:rsidTr="00115CAE">
        <w:trPr>
          <w:jc w:val="center"/>
          <w:ins w:id="1550" w:author="NSB" w:date="2020-10-22T14:35: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49062" w14:textId="77777777" w:rsidR="00115CAE" w:rsidRPr="00115CAE" w:rsidRDefault="00115CAE" w:rsidP="00115CAE">
            <w:pPr>
              <w:keepNext/>
              <w:keepLines/>
              <w:spacing w:after="0" w:line="256" w:lineRule="auto"/>
              <w:jc w:val="center"/>
              <w:rPr>
                <w:ins w:id="1551" w:author="NSB" w:date="2020-10-22T14:35:00Z"/>
                <w:rFonts w:ascii="Arial" w:eastAsia="宋体" w:hAnsi="Arial"/>
                <w:b/>
                <w:sz w:val="18"/>
                <w:lang w:val="en-US"/>
              </w:rPr>
            </w:pPr>
            <w:ins w:id="1552" w:author="NSB" w:date="2020-10-22T14:35:00Z">
              <w:r w:rsidRPr="00115CAE">
                <w:rPr>
                  <w:rFonts w:ascii="Arial" w:eastAsia="宋体" w:hAnsi="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93A19E" w14:textId="77777777" w:rsidR="00115CAE" w:rsidRPr="00115CAE" w:rsidRDefault="00115CAE" w:rsidP="00115CAE">
            <w:pPr>
              <w:keepNext/>
              <w:keepLines/>
              <w:spacing w:after="0" w:line="256" w:lineRule="auto"/>
              <w:jc w:val="center"/>
              <w:rPr>
                <w:ins w:id="1553" w:author="NSB" w:date="2020-10-22T14:35:00Z"/>
                <w:rFonts w:ascii="Arial" w:eastAsia="宋体" w:hAnsi="Arial"/>
                <w:b/>
                <w:sz w:val="18"/>
                <w:lang w:val="en-US"/>
              </w:rPr>
            </w:pPr>
            <w:ins w:id="1554" w:author="NSB" w:date="2020-10-22T14:35:00Z">
              <w:r w:rsidRPr="00115CAE">
                <w:rPr>
                  <w:rFonts w:ascii="Arial" w:eastAsia="宋体" w:hAnsi="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AC1612" w14:textId="77777777" w:rsidR="00115CAE" w:rsidRPr="00115CAE" w:rsidRDefault="00115CAE" w:rsidP="00115CAE">
            <w:pPr>
              <w:keepNext/>
              <w:keepLines/>
              <w:spacing w:after="0" w:line="256" w:lineRule="auto"/>
              <w:jc w:val="center"/>
              <w:rPr>
                <w:ins w:id="1555" w:author="NSB" w:date="2020-10-22T14:35:00Z"/>
                <w:rFonts w:ascii="Arial" w:eastAsia="宋体" w:hAnsi="Arial"/>
                <w:b/>
                <w:sz w:val="18"/>
                <w:lang w:val="en-US"/>
              </w:rPr>
            </w:pPr>
            <w:ins w:id="1556" w:author="NSB" w:date="2020-10-22T14:35:00Z">
              <w:r w:rsidRPr="00115CAE">
                <w:rPr>
                  <w:rFonts w:ascii="Arial" w:eastAsia="宋体" w:hAnsi="Arial"/>
                  <w:b/>
                  <w:sz w:val="18"/>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2D78B0E" w14:textId="77777777" w:rsidR="00115CAE" w:rsidRPr="00115CAE" w:rsidRDefault="00115CAE" w:rsidP="00115CAE">
            <w:pPr>
              <w:keepNext/>
              <w:keepLines/>
              <w:spacing w:after="0" w:line="256" w:lineRule="auto"/>
              <w:jc w:val="center"/>
              <w:rPr>
                <w:ins w:id="1557" w:author="NSB" w:date="2020-10-22T14:35:00Z"/>
                <w:rFonts w:ascii="Arial" w:eastAsia="宋体" w:hAnsi="Arial"/>
                <w:b/>
                <w:sz w:val="18"/>
                <w:lang w:val="en-US"/>
              </w:rPr>
            </w:pPr>
            <w:ins w:id="1558" w:author="NSB" w:date="2020-10-22T14:35:00Z">
              <w:r w:rsidRPr="00115CAE">
                <w:rPr>
                  <w:rFonts w:ascii="Arial" w:eastAsia="宋体" w:hAnsi="Arial"/>
                  <w:b/>
                  <w:sz w:val="18"/>
                  <w:lang w:val="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1FE5BBF" w14:textId="77777777" w:rsidR="00115CAE" w:rsidRPr="00115CAE" w:rsidRDefault="00115CAE" w:rsidP="00115CAE">
            <w:pPr>
              <w:keepNext/>
              <w:keepLines/>
              <w:spacing w:after="0" w:line="256" w:lineRule="auto"/>
              <w:jc w:val="center"/>
              <w:rPr>
                <w:ins w:id="1559" w:author="NSB" w:date="2020-10-22T14:35:00Z"/>
                <w:rFonts w:ascii="Arial" w:eastAsia="宋体" w:hAnsi="Arial"/>
                <w:b/>
                <w:sz w:val="18"/>
                <w:lang w:val="en-US"/>
              </w:rPr>
            </w:pPr>
            <w:ins w:id="1560" w:author="NSB" w:date="2020-10-22T14:35:00Z">
              <w:r w:rsidRPr="00115CAE">
                <w:rPr>
                  <w:rFonts w:ascii="Arial" w:eastAsia="宋体" w:hAnsi="Arial"/>
                  <w:b/>
                  <w:sz w:val="18"/>
                  <w:lang w:val="en-US"/>
                </w:rPr>
                <w:t>Test 2</w:t>
              </w:r>
            </w:ins>
          </w:p>
        </w:tc>
      </w:tr>
      <w:tr w:rsidR="00115CAE" w:rsidRPr="00115CAE" w14:paraId="20CB40AE" w14:textId="77777777" w:rsidTr="00D62D46">
        <w:trPr>
          <w:jc w:val="center"/>
          <w:ins w:id="1561" w:author="NSB" w:date="2020-10-22T14:35: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0208952" w14:textId="77777777" w:rsidR="00115CAE" w:rsidRPr="00115CAE" w:rsidRDefault="00115CAE" w:rsidP="00115CAE">
            <w:pPr>
              <w:spacing w:after="0" w:line="256" w:lineRule="auto"/>
              <w:rPr>
                <w:ins w:id="1562" w:author="NSB" w:date="2020-10-22T14:35:00Z"/>
                <w:rFonts w:ascii="Arial" w:eastAsia="宋体"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40E136" w14:textId="77777777" w:rsidR="00115CAE" w:rsidRPr="00115CAE" w:rsidRDefault="00115CAE" w:rsidP="00115CAE">
            <w:pPr>
              <w:spacing w:after="0" w:line="256" w:lineRule="auto"/>
              <w:rPr>
                <w:ins w:id="1563" w:author="NSB" w:date="2020-10-22T14:35:00Z"/>
                <w:rFonts w:ascii="Arial" w:eastAsia="宋体"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0CA6F7" w14:textId="77777777" w:rsidR="00115CAE" w:rsidRPr="00115CAE" w:rsidRDefault="00115CAE" w:rsidP="00115CAE">
            <w:pPr>
              <w:spacing w:after="0" w:line="256" w:lineRule="auto"/>
              <w:rPr>
                <w:ins w:id="1564" w:author="NSB" w:date="2020-10-22T14:35:00Z"/>
                <w:rFonts w:ascii="Arial" w:eastAsia="宋体" w:hAnsi="Arial"/>
                <w:b/>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76E1D1C" w14:textId="77777777" w:rsidR="00115CAE" w:rsidRPr="00115CAE" w:rsidRDefault="00115CAE" w:rsidP="00115CAE">
            <w:pPr>
              <w:keepNext/>
              <w:keepLines/>
              <w:spacing w:after="0" w:line="256" w:lineRule="auto"/>
              <w:jc w:val="center"/>
              <w:rPr>
                <w:ins w:id="1565" w:author="NSB" w:date="2020-10-22T14:35:00Z"/>
                <w:rFonts w:ascii="Arial" w:eastAsia="宋体" w:hAnsi="Arial"/>
                <w:b/>
                <w:sz w:val="18"/>
                <w:lang w:val="en-US"/>
              </w:rPr>
            </w:pPr>
            <w:ins w:id="1566" w:author="NSB" w:date="2020-10-22T14:35:00Z">
              <w:r w:rsidRPr="00115CAE">
                <w:rPr>
                  <w:rFonts w:ascii="Arial" w:eastAsia="宋体" w:hAnsi="Arial"/>
                  <w:b/>
                  <w:sz w:val="18"/>
                  <w:lang w:val="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65F8AAC" w14:textId="77777777" w:rsidR="00115CAE" w:rsidRPr="00115CAE" w:rsidRDefault="00115CAE" w:rsidP="00115CAE">
            <w:pPr>
              <w:keepNext/>
              <w:keepLines/>
              <w:spacing w:after="0" w:line="256" w:lineRule="auto"/>
              <w:jc w:val="center"/>
              <w:rPr>
                <w:ins w:id="1567" w:author="NSB" w:date="2020-10-22T14:35:00Z"/>
                <w:rFonts w:ascii="Arial" w:eastAsia="宋体" w:hAnsi="Arial"/>
                <w:b/>
                <w:sz w:val="18"/>
                <w:lang w:val="en-US"/>
              </w:rPr>
            </w:pPr>
            <w:ins w:id="1568" w:author="NSB" w:date="2020-10-22T14:35:00Z">
              <w:r w:rsidRPr="00115CAE">
                <w:rPr>
                  <w:rFonts w:ascii="Arial" w:eastAsia="宋体" w:hAnsi="Arial"/>
                  <w:b/>
                  <w:sz w:val="18"/>
                  <w:lang w:val="en-US"/>
                </w:rPr>
                <w:t>Cell 3</w:t>
              </w:r>
            </w:ins>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A57B79B" w14:textId="77777777" w:rsidR="00115CAE" w:rsidRPr="00115CAE" w:rsidRDefault="00115CAE" w:rsidP="00115CAE">
            <w:pPr>
              <w:keepNext/>
              <w:keepLines/>
              <w:spacing w:after="0" w:line="256" w:lineRule="auto"/>
              <w:jc w:val="center"/>
              <w:rPr>
                <w:ins w:id="1569" w:author="NSB" w:date="2020-10-22T14:35:00Z"/>
                <w:rFonts w:ascii="Arial" w:eastAsia="宋体" w:hAnsi="Arial"/>
                <w:b/>
                <w:sz w:val="18"/>
                <w:lang w:val="en-US"/>
              </w:rPr>
            </w:pPr>
            <w:ins w:id="1570" w:author="NSB" w:date="2020-10-22T14:35:00Z">
              <w:r w:rsidRPr="00115CAE">
                <w:rPr>
                  <w:rFonts w:ascii="Arial" w:eastAsia="宋体" w:hAnsi="Arial"/>
                  <w:b/>
                  <w:sz w:val="18"/>
                  <w:lang w:val="en-US"/>
                </w:rPr>
                <w:t>Cell 2</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22BAE51" w14:textId="77777777" w:rsidR="00115CAE" w:rsidRPr="00115CAE" w:rsidRDefault="00115CAE" w:rsidP="00115CAE">
            <w:pPr>
              <w:keepNext/>
              <w:keepLines/>
              <w:spacing w:after="0" w:line="256" w:lineRule="auto"/>
              <w:jc w:val="center"/>
              <w:rPr>
                <w:ins w:id="1571" w:author="NSB" w:date="2020-10-22T14:35:00Z"/>
                <w:rFonts w:ascii="Arial" w:eastAsia="宋体" w:hAnsi="Arial"/>
                <w:b/>
                <w:sz w:val="18"/>
                <w:lang w:val="en-US"/>
              </w:rPr>
            </w:pPr>
            <w:ins w:id="1572" w:author="NSB" w:date="2020-10-22T14:35:00Z">
              <w:r w:rsidRPr="00115CAE">
                <w:rPr>
                  <w:rFonts w:ascii="Arial" w:eastAsia="宋体" w:hAnsi="Arial"/>
                  <w:b/>
                  <w:sz w:val="18"/>
                  <w:lang w:val="en-US"/>
                </w:rPr>
                <w:t>Cell 3</w:t>
              </w:r>
            </w:ins>
          </w:p>
        </w:tc>
      </w:tr>
      <w:tr w:rsidR="00115CAE" w:rsidRPr="00115CAE" w14:paraId="1F48B069" w14:textId="77777777" w:rsidTr="00115CAE">
        <w:trPr>
          <w:jc w:val="center"/>
          <w:ins w:id="1573"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307D123A" w14:textId="77777777" w:rsidR="00115CAE" w:rsidRPr="00115CAE" w:rsidRDefault="00115CAE" w:rsidP="00115CAE">
            <w:pPr>
              <w:keepNext/>
              <w:keepLines/>
              <w:spacing w:after="0" w:line="256" w:lineRule="auto"/>
              <w:rPr>
                <w:ins w:id="1574" w:author="NSB" w:date="2020-10-22T14:35:00Z"/>
                <w:rFonts w:ascii="Arial" w:eastAsia="宋体" w:hAnsi="Arial"/>
                <w:sz w:val="18"/>
                <w:lang w:val="it-IT"/>
              </w:rPr>
            </w:pPr>
            <w:ins w:id="1575" w:author="NSB" w:date="2020-10-22T14:35:00Z">
              <w:r w:rsidRPr="00115CAE">
                <w:rPr>
                  <w:rFonts w:ascii="Arial" w:eastAsia="宋体"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49310BB1" w14:textId="77777777" w:rsidR="00115CAE" w:rsidRPr="00115CAE" w:rsidRDefault="00115CAE" w:rsidP="00115CAE">
            <w:pPr>
              <w:keepNext/>
              <w:keepLines/>
              <w:spacing w:after="0" w:line="256" w:lineRule="auto"/>
              <w:jc w:val="center"/>
              <w:rPr>
                <w:ins w:id="1576" w:author="NSB" w:date="2020-10-22T14:35:00Z"/>
                <w:rFonts w:ascii="Arial" w:eastAsia="宋体" w:hAnsi="Arial"/>
                <w:sz w:val="18"/>
                <w:lang w:val="it-IT"/>
              </w:rPr>
            </w:pPr>
            <w:ins w:id="1577" w:author="NSB" w:date="2020-10-22T14:35:00Z">
              <w:r w:rsidRPr="00115CAE">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tcPr>
          <w:p w14:paraId="799A7038" w14:textId="77777777" w:rsidR="00115CAE" w:rsidRPr="00115CAE" w:rsidRDefault="00115CAE" w:rsidP="00115CAE">
            <w:pPr>
              <w:keepNext/>
              <w:keepLines/>
              <w:spacing w:after="0" w:line="256" w:lineRule="auto"/>
              <w:jc w:val="center"/>
              <w:rPr>
                <w:ins w:id="1578" w:author="NSB" w:date="2020-10-22T14:35:00Z"/>
                <w:rFonts w:ascii="Arial" w:eastAsia="宋体" w:hAnsi="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4D01C44" w14:textId="77777777" w:rsidR="00115CAE" w:rsidRPr="00115CAE" w:rsidRDefault="00115CAE" w:rsidP="00115CAE">
            <w:pPr>
              <w:keepNext/>
              <w:keepLines/>
              <w:spacing w:after="0" w:line="256" w:lineRule="auto"/>
              <w:jc w:val="center"/>
              <w:rPr>
                <w:ins w:id="1579" w:author="NSB" w:date="2020-10-22T14:35:00Z"/>
                <w:rFonts w:ascii="Arial" w:eastAsia="宋体" w:hAnsi="Arial"/>
                <w:sz w:val="18"/>
                <w:lang w:val="en-US"/>
              </w:rPr>
            </w:pPr>
            <w:ins w:id="1580" w:author="NSB" w:date="2020-10-22T14:35:00Z">
              <w:r w:rsidRPr="00115CAE">
                <w:rPr>
                  <w:rFonts w:ascii="Arial" w:eastAsia="宋体" w:hAnsi="Arial"/>
                  <w:sz w:val="18"/>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ED9235D" w14:textId="77777777" w:rsidR="00115CAE" w:rsidRPr="00115CAE" w:rsidRDefault="00115CAE" w:rsidP="00115CAE">
            <w:pPr>
              <w:keepNext/>
              <w:keepLines/>
              <w:spacing w:after="0" w:line="256" w:lineRule="auto"/>
              <w:jc w:val="center"/>
              <w:rPr>
                <w:ins w:id="1581" w:author="NSB" w:date="2020-10-22T14:35:00Z"/>
                <w:rFonts w:ascii="Arial" w:eastAsia="宋体" w:hAnsi="Arial"/>
                <w:sz w:val="18"/>
                <w:lang w:val="en-US"/>
              </w:rPr>
            </w:pPr>
            <w:ins w:id="1582" w:author="NSB" w:date="2020-10-22T14:35:00Z">
              <w:r w:rsidRPr="00115CAE">
                <w:rPr>
                  <w:rFonts w:ascii="Arial" w:eastAsia="宋体" w:hAnsi="Arial"/>
                  <w:sz w:val="18"/>
                  <w:lang w:val="en-US"/>
                </w:rPr>
                <w:t>freq2</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B2E6546" w14:textId="77777777" w:rsidR="00115CAE" w:rsidRPr="00115CAE" w:rsidRDefault="00115CAE" w:rsidP="00115CAE">
            <w:pPr>
              <w:keepNext/>
              <w:keepLines/>
              <w:spacing w:after="0" w:line="256" w:lineRule="auto"/>
              <w:jc w:val="center"/>
              <w:rPr>
                <w:ins w:id="1583" w:author="NSB" w:date="2020-10-22T14:35:00Z"/>
                <w:rFonts w:ascii="Arial" w:eastAsia="宋体" w:hAnsi="Arial"/>
                <w:sz w:val="18"/>
                <w:lang w:val="en-US"/>
              </w:rPr>
            </w:pPr>
            <w:ins w:id="1584" w:author="NSB" w:date="2020-10-22T14:35:00Z">
              <w:r w:rsidRPr="00115CAE">
                <w:rPr>
                  <w:rFonts w:ascii="Arial" w:eastAsia="宋体" w:hAnsi="Arial"/>
                  <w:sz w:val="18"/>
                  <w:lang w:val="en-US"/>
                </w:rPr>
                <w:t>freq1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DF01B01" w14:textId="77777777" w:rsidR="00115CAE" w:rsidRPr="00115CAE" w:rsidRDefault="00115CAE" w:rsidP="00115CAE">
            <w:pPr>
              <w:keepNext/>
              <w:keepLines/>
              <w:spacing w:after="0" w:line="256" w:lineRule="auto"/>
              <w:jc w:val="center"/>
              <w:rPr>
                <w:ins w:id="1585" w:author="NSB" w:date="2020-10-22T14:35:00Z"/>
                <w:rFonts w:ascii="Arial" w:eastAsia="宋体" w:hAnsi="Arial"/>
                <w:sz w:val="18"/>
                <w:lang w:val="en-US"/>
              </w:rPr>
            </w:pPr>
            <w:ins w:id="1586" w:author="NSB" w:date="2020-10-22T14:35:00Z">
              <w:r w:rsidRPr="00115CAE">
                <w:rPr>
                  <w:rFonts w:ascii="Arial" w:eastAsia="宋体" w:hAnsi="Arial"/>
                  <w:sz w:val="18"/>
                  <w:lang w:val="en-US"/>
                </w:rPr>
                <w:t>freq2</w:t>
              </w:r>
            </w:ins>
          </w:p>
        </w:tc>
      </w:tr>
      <w:tr w:rsidR="00115CAE" w:rsidRPr="00115CAE" w14:paraId="5DFD04D7" w14:textId="77777777" w:rsidTr="00115CAE">
        <w:trPr>
          <w:trHeight w:val="79"/>
          <w:jc w:val="center"/>
          <w:ins w:id="1587" w:author="NSB" w:date="2020-10-22T14:35:00Z"/>
        </w:trPr>
        <w:tc>
          <w:tcPr>
            <w:tcW w:w="2689" w:type="dxa"/>
            <w:gridSpan w:val="2"/>
            <w:tcBorders>
              <w:top w:val="single" w:sz="4" w:space="0" w:color="auto"/>
              <w:left w:val="single" w:sz="4" w:space="0" w:color="auto"/>
              <w:bottom w:val="nil"/>
              <w:right w:val="single" w:sz="4" w:space="0" w:color="auto"/>
            </w:tcBorders>
            <w:hideMark/>
          </w:tcPr>
          <w:p w14:paraId="42A464B7" w14:textId="77777777" w:rsidR="00115CAE" w:rsidRPr="00115CAE" w:rsidRDefault="00115CAE" w:rsidP="00115CAE">
            <w:pPr>
              <w:keepNext/>
              <w:keepLines/>
              <w:spacing w:after="0" w:line="256" w:lineRule="auto"/>
              <w:rPr>
                <w:ins w:id="1588" w:author="NSB" w:date="2020-10-22T14:35:00Z"/>
                <w:rFonts w:ascii="Arial" w:eastAsia="宋体" w:hAnsi="Arial"/>
                <w:sz w:val="18"/>
                <w:lang w:val="en-US"/>
              </w:rPr>
            </w:pPr>
            <w:proofErr w:type="spellStart"/>
            <w:ins w:id="1589" w:author="NSB" w:date="2020-10-22T14:35:00Z">
              <w:r w:rsidRPr="00115CAE">
                <w:rPr>
                  <w:rFonts w:ascii="Arial" w:eastAsia="宋体" w:hAnsi="Arial"/>
                  <w:sz w:val="18"/>
                  <w:lang w:val="en-US"/>
                </w:rPr>
                <w:t>BW</w:t>
              </w:r>
              <w:r w:rsidRPr="00115CAE">
                <w:rPr>
                  <w:rFonts w:ascii="Arial" w:eastAsia="宋体" w:hAnsi="Arial"/>
                  <w:sz w:val="18"/>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37B89FA4" w14:textId="77777777" w:rsidR="00115CAE" w:rsidRPr="00115CAE" w:rsidRDefault="00115CAE" w:rsidP="00115CAE">
            <w:pPr>
              <w:keepNext/>
              <w:keepLines/>
              <w:spacing w:after="0" w:line="256" w:lineRule="auto"/>
              <w:jc w:val="center"/>
              <w:rPr>
                <w:ins w:id="1590" w:author="NSB" w:date="2020-10-22T14:35:00Z"/>
                <w:rFonts w:ascii="Arial" w:eastAsia="宋体" w:hAnsi="Arial"/>
                <w:sz w:val="18"/>
                <w:lang w:val="en-US"/>
              </w:rPr>
            </w:pPr>
            <w:ins w:id="1591" w:author="NSB" w:date="2020-10-22T14:35: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hideMark/>
          </w:tcPr>
          <w:p w14:paraId="40D12447" w14:textId="77777777" w:rsidR="00115CAE" w:rsidRPr="00115CAE" w:rsidRDefault="00115CAE" w:rsidP="00115CAE">
            <w:pPr>
              <w:keepNext/>
              <w:keepLines/>
              <w:spacing w:after="0" w:line="256" w:lineRule="auto"/>
              <w:jc w:val="center"/>
              <w:rPr>
                <w:ins w:id="1592" w:author="NSB" w:date="2020-10-22T14:35:00Z"/>
                <w:rFonts w:ascii="Arial" w:eastAsia="宋体" w:hAnsi="Arial"/>
                <w:sz w:val="18"/>
                <w:lang w:val="en-US"/>
              </w:rPr>
            </w:pPr>
            <w:ins w:id="1593" w:author="NSB" w:date="2020-10-22T14:35:00Z">
              <w:r w:rsidRPr="00115CAE">
                <w:rPr>
                  <w:rFonts w:ascii="Arial" w:eastAsia="宋体" w:hAnsi="Arial"/>
                  <w:sz w:val="18"/>
                  <w:lang w:val="en-US"/>
                </w:rPr>
                <w:t>MHz</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32699F7F" w14:textId="77777777" w:rsidR="00115CAE" w:rsidRPr="00115CAE" w:rsidRDefault="00115CAE" w:rsidP="00115CAE">
            <w:pPr>
              <w:keepNext/>
              <w:keepLines/>
              <w:spacing w:after="0" w:line="256" w:lineRule="auto"/>
              <w:jc w:val="center"/>
              <w:rPr>
                <w:ins w:id="1594" w:author="NSB" w:date="2020-10-22T14:35:00Z"/>
                <w:rFonts w:ascii="Arial" w:eastAsia="宋体" w:hAnsi="Arial"/>
                <w:sz w:val="18"/>
                <w:lang w:val="en-US"/>
              </w:rPr>
            </w:pPr>
            <w:ins w:id="1595" w:author="NSB" w:date="2020-10-22T14:35:00Z">
              <w:r w:rsidRPr="00115CAE">
                <w:rPr>
                  <w:rFonts w:ascii="Arial" w:eastAsia="宋体" w:hAnsi="Arial"/>
                  <w:sz w:val="18"/>
                  <w:szCs w:val="18"/>
                </w:rPr>
                <w:t xml:space="preserve">10: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9188D9A" w14:textId="77777777" w:rsidR="00115CAE" w:rsidRPr="00115CAE" w:rsidRDefault="00115CAE" w:rsidP="00115CAE">
            <w:pPr>
              <w:keepNext/>
              <w:keepLines/>
              <w:spacing w:after="0" w:line="256" w:lineRule="auto"/>
              <w:jc w:val="center"/>
              <w:rPr>
                <w:ins w:id="1596" w:author="NSB" w:date="2020-10-22T14:35:00Z"/>
                <w:rFonts w:ascii="Arial" w:eastAsia="宋体" w:hAnsi="Arial"/>
                <w:sz w:val="18"/>
                <w:lang w:val="en-US"/>
              </w:rPr>
            </w:pPr>
            <w:ins w:id="1597" w:author="NSB" w:date="2020-10-22T14:35:00Z">
              <w:r w:rsidRPr="00115CAE">
                <w:rPr>
                  <w:rFonts w:ascii="Arial" w:eastAsia="宋体" w:hAnsi="Arial"/>
                  <w:sz w:val="18"/>
                  <w:szCs w:val="18"/>
                </w:rPr>
                <w:t xml:space="preserve">10: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52</w:t>
              </w:r>
            </w:ins>
          </w:p>
        </w:tc>
      </w:tr>
      <w:tr w:rsidR="00115CAE" w:rsidRPr="00115CAE" w14:paraId="0FC42990" w14:textId="77777777" w:rsidTr="00115CAE">
        <w:trPr>
          <w:trHeight w:val="79"/>
          <w:jc w:val="center"/>
          <w:ins w:id="1598" w:author="NSB" w:date="2020-10-22T14:35:00Z"/>
        </w:trPr>
        <w:tc>
          <w:tcPr>
            <w:tcW w:w="2689" w:type="dxa"/>
            <w:gridSpan w:val="2"/>
            <w:tcBorders>
              <w:top w:val="nil"/>
              <w:left w:val="single" w:sz="4" w:space="0" w:color="auto"/>
              <w:bottom w:val="nil"/>
              <w:right w:val="single" w:sz="4" w:space="0" w:color="auto"/>
            </w:tcBorders>
            <w:hideMark/>
          </w:tcPr>
          <w:p w14:paraId="4EAF9947" w14:textId="77777777" w:rsidR="00115CAE" w:rsidRPr="00115CAE" w:rsidRDefault="00115CAE" w:rsidP="00115CAE">
            <w:pPr>
              <w:rPr>
                <w:ins w:id="1599"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1980538" w14:textId="77777777" w:rsidR="00115CAE" w:rsidRPr="00115CAE" w:rsidRDefault="00115CAE" w:rsidP="00115CAE">
            <w:pPr>
              <w:keepNext/>
              <w:keepLines/>
              <w:spacing w:after="0" w:line="256" w:lineRule="auto"/>
              <w:jc w:val="center"/>
              <w:rPr>
                <w:ins w:id="1600" w:author="NSB" w:date="2020-10-22T14:35:00Z"/>
                <w:rFonts w:ascii="Arial" w:eastAsia="宋体" w:hAnsi="Arial"/>
                <w:sz w:val="18"/>
                <w:lang w:val="en-US"/>
              </w:rPr>
            </w:pPr>
            <w:ins w:id="1601" w:author="NSB" w:date="2020-10-22T14:35: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000D19AD" w14:textId="77777777" w:rsidR="00115CAE" w:rsidRPr="00115CAE" w:rsidRDefault="00115CAE" w:rsidP="00115CAE">
            <w:pPr>
              <w:rPr>
                <w:ins w:id="1602" w:author="NSB" w:date="2020-10-22T14:35: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19EBDA5" w14:textId="77777777" w:rsidR="00115CAE" w:rsidRPr="00115CAE" w:rsidRDefault="00115CAE" w:rsidP="00115CAE">
            <w:pPr>
              <w:keepNext/>
              <w:keepLines/>
              <w:spacing w:after="0" w:line="256" w:lineRule="auto"/>
              <w:jc w:val="center"/>
              <w:rPr>
                <w:ins w:id="1603" w:author="NSB" w:date="2020-10-22T14:35:00Z"/>
                <w:rFonts w:ascii="Arial" w:eastAsia="宋体" w:hAnsi="Arial"/>
                <w:sz w:val="18"/>
                <w:szCs w:val="18"/>
              </w:rPr>
            </w:pPr>
            <w:ins w:id="1604" w:author="NSB" w:date="2020-10-22T14:35:00Z">
              <w:r w:rsidRPr="00115CAE">
                <w:rPr>
                  <w:rFonts w:ascii="Arial" w:eastAsia="宋体" w:hAnsi="Arial"/>
                  <w:sz w:val="18"/>
                  <w:szCs w:val="18"/>
                </w:rPr>
                <w:t xml:space="preserve">10: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1DE1479" w14:textId="77777777" w:rsidR="00115CAE" w:rsidRPr="00115CAE" w:rsidRDefault="00115CAE" w:rsidP="00115CAE">
            <w:pPr>
              <w:keepNext/>
              <w:keepLines/>
              <w:spacing w:after="0" w:line="256" w:lineRule="auto"/>
              <w:jc w:val="center"/>
              <w:rPr>
                <w:ins w:id="1605" w:author="NSB" w:date="2020-10-22T14:35:00Z"/>
                <w:rFonts w:ascii="Arial" w:eastAsia="宋体" w:hAnsi="Arial"/>
                <w:sz w:val="18"/>
                <w:szCs w:val="18"/>
              </w:rPr>
            </w:pPr>
            <w:ins w:id="1606" w:author="NSB" w:date="2020-10-22T14:35:00Z">
              <w:r w:rsidRPr="00115CAE">
                <w:rPr>
                  <w:rFonts w:ascii="Arial" w:eastAsia="宋体" w:hAnsi="Arial"/>
                  <w:sz w:val="18"/>
                  <w:szCs w:val="18"/>
                </w:rPr>
                <w:t xml:space="preserve">10: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52</w:t>
              </w:r>
            </w:ins>
          </w:p>
        </w:tc>
      </w:tr>
      <w:tr w:rsidR="00115CAE" w:rsidRPr="00115CAE" w14:paraId="14FA817D" w14:textId="77777777" w:rsidTr="00115CAE">
        <w:trPr>
          <w:trHeight w:val="130"/>
          <w:jc w:val="center"/>
          <w:ins w:id="1607" w:author="NSB" w:date="2020-10-22T14:35:00Z"/>
        </w:trPr>
        <w:tc>
          <w:tcPr>
            <w:tcW w:w="2689" w:type="dxa"/>
            <w:gridSpan w:val="2"/>
            <w:tcBorders>
              <w:top w:val="nil"/>
              <w:left w:val="single" w:sz="4" w:space="0" w:color="auto"/>
              <w:bottom w:val="single" w:sz="4" w:space="0" w:color="auto"/>
              <w:right w:val="single" w:sz="4" w:space="0" w:color="auto"/>
            </w:tcBorders>
            <w:hideMark/>
          </w:tcPr>
          <w:p w14:paraId="737B4528" w14:textId="77777777" w:rsidR="00115CAE" w:rsidRPr="00115CAE" w:rsidRDefault="00115CAE" w:rsidP="00115CAE">
            <w:pPr>
              <w:rPr>
                <w:ins w:id="1608" w:author="NSB" w:date="2020-10-22T14:35: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5B1900FD" w14:textId="77777777" w:rsidR="00115CAE" w:rsidRPr="00115CAE" w:rsidRDefault="00115CAE" w:rsidP="00115CAE">
            <w:pPr>
              <w:keepNext/>
              <w:keepLines/>
              <w:spacing w:after="0" w:line="256" w:lineRule="auto"/>
              <w:jc w:val="center"/>
              <w:rPr>
                <w:ins w:id="1609" w:author="NSB" w:date="2020-10-22T14:35:00Z"/>
                <w:rFonts w:ascii="Arial" w:eastAsia="宋体" w:hAnsi="Arial"/>
                <w:sz w:val="18"/>
                <w:lang w:val="en-US"/>
              </w:rPr>
            </w:pPr>
            <w:ins w:id="1610" w:author="NSB" w:date="2020-10-22T14:35: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6947E278" w14:textId="77777777" w:rsidR="00115CAE" w:rsidRPr="00115CAE" w:rsidRDefault="00115CAE" w:rsidP="00115CAE">
            <w:pPr>
              <w:rPr>
                <w:ins w:id="1611" w:author="NSB" w:date="2020-10-22T14:35: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5C7F967" w14:textId="77777777" w:rsidR="00115CAE" w:rsidRPr="00115CAE" w:rsidRDefault="00115CAE" w:rsidP="00115CAE">
            <w:pPr>
              <w:keepNext/>
              <w:keepLines/>
              <w:spacing w:after="0" w:line="256" w:lineRule="auto"/>
              <w:jc w:val="center"/>
              <w:rPr>
                <w:ins w:id="1612" w:author="NSB" w:date="2020-10-22T14:35:00Z"/>
                <w:rFonts w:ascii="Arial" w:eastAsia="宋体" w:hAnsi="Arial"/>
                <w:sz w:val="18"/>
                <w:lang w:val="en-US"/>
              </w:rPr>
            </w:pPr>
            <w:ins w:id="1613" w:author="NSB" w:date="2020-10-22T14:35:00Z">
              <w:r w:rsidRPr="00115CAE">
                <w:rPr>
                  <w:rFonts w:ascii="Arial" w:eastAsia="宋体" w:hAnsi="Arial"/>
                  <w:sz w:val="18"/>
                  <w:szCs w:val="18"/>
                </w:rPr>
                <w:t xml:space="preserve">40: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106</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3B795CB" w14:textId="77777777" w:rsidR="00115CAE" w:rsidRPr="00115CAE" w:rsidRDefault="00115CAE" w:rsidP="00115CAE">
            <w:pPr>
              <w:keepNext/>
              <w:keepLines/>
              <w:spacing w:after="0" w:line="256" w:lineRule="auto"/>
              <w:jc w:val="center"/>
              <w:rPr>
                <w:ins w:id="1614" w:author="NSB" w:date="2020-10-22T14:35:00Z"/>
                <w:rFonts w:ascii="Arial" w:eastAsia="宋体" w:hAnsi="Arial"/>
                <w:sz w:val="18"/>
                <w:lang w:val="en-US"/>
              </w:rPr>
            </w:pPr>
            <w:ins w:id="1615" w:author="NSB" w:date="2020-10-22T14:35:00Z">
              <w:r w:rsidRPr="00115CAE">
                <w:rPr>
                  <w:rFonts w:ascii="Arial" w:eastAsia="宋体" w:hAnsi="Arial"/>
                  <w:sz w:val="18"/>
                  <w:szCs w:val="18"/>
                </w:rPr>
                <w:t xml:space="preserve">40: </w:t>
              </w:r>
              <w:proofErr w:type="spellStart"/>
              <w:proofErr w:type="gramStart"/>
              <w:r w:rsidRPr="00115CAE">
                <w:rPr>
                  <w:rFonts w:ascii="Arial" w:eastAsia="宋体" w:hAnsi="Arial"/>
                  <w:sz w:val="18"/>
                  <w:szCs w:val="18"/>
                  <w:lang w:val="de-DE"/>
                </w:rPr>
                <w:t>N</w:t>
              </w:r>
              <w:r w:rsidRPr="00115CAE">
                <w:rPr>
                  <w:rFonts w:ascii="Arial" w:eastAsia="宋体" w:hAnsi="Arial"/>
                  <w:sz w:val="18"/>
                  <w:szCs w:val="18"/>
                  <w:vertAlign w:val="subscript"/>
                  <w:lang w:val="de-DE"/>
                </w:rPr>
                <w:t>RB,c</w:t>
              </w:r>
              <w:proofErr w:type="spellEnd"/>
              <w:proofErr w:type="gramEnd"/>
              <w:r w:rsidRPr="00115CAE">
                <w:rPr>
                  <w:rFonts w:ascii="Arial" w:eastAsia="宋体" w:hAnsi="Arial"/>
                  <w:sz w:val="18"/>
                  <w:szCs w:val="18"/>
                  <w:lang w:val="de-DE"/>
                </w:rPr>
                <w:t xml:space="preserve"> = 106</w:t>
              </w:r>
            </w:ins>
          </w:p>
        </w:tc>
      </w:tr>
      <w:tr w:rsidR="00115CAE" w:rsidRPr="00115CAE" w14:paraId="19A8646C" w14:textId="77777777" w:rsidTr="00115CAE">
        <w:trPr>
          <w:trHeight w:val="130"/>
          <w:jc w:val="center"/>
          <w:ins w:id="1616"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69464BBC" w14:textId="77777777" w:rsidR="00115CAE" w:rsidRPr="00115CAE" w:rsidRDefault="00115CAE" w:rsidP="00115CAE">
            <w:pPr>
              <w:keepNext/>
              <w:keepLines/>
              <w:spacing w:after="0" w:line="256" w:lineRule="auto"/>
              <w:rPr>
                <w:ins w:id="1617" w:author="NSB" w:date="2020-10-22T14:35:00Z"/>
                <w:rFonts w:ascii="Arial" w:eastAsia="宋体" w:hAnsi="Arial"/>
                <w:sz w:val="18"/>
                <w:lang w:val="en-US"/>
              </w:rPr>
            </w:pPr>
            <w:ins w:id="1618" w:author="NSB" w:date="2020-10-22T14:35:00Z">
              <w:r w:rsidRPr="00115CAE">
                <w:rPr>
                  <w:rFonts w:ascii="Arial" w:eastAsia="宋体" w:hAnsi="Arial"/>
                  <w:sz w:val="18"/>
                  <w:lang w:val="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48D45565" w14:textId="77777777" w:rsidR="00115CAE" w:rsidRPr="00115CAE" w:rsidRDefault="00115CAE" w:rsidP="00115CAE">
            <w:pPr>
              <w:keepNext/>
              <w:keepLines/>
              <w:spacing w:after="0" w:line="256" w:lineRule="auto"/>
              <w:jc w:val="center"/>
              <w:rPr>
                <w:ins w:id="1619" w:author="NSB" w:date="2020-10-22T14:35:00Z"/>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4DCE553" w14:textId="77777777" w:rsidR="00115CAE" w:rsidRPr="00115CAE" w:rsidRDefault="00115CAE" w:rsidP="00115CAE">
            <w:pPr>
              <w:keepNext/>
              <w:keepLines/>
              <w:spacing w:after="0" w:line="256" w:lineRule="auto"/>
              <w:jc w:val="center"/>
              <w:rPr>
                <w:ins w:id="1620" w:author="NSB" w:date="2020-10-22T14:35: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9566EA0" w14:textId="77777777" w:rsidR="00115CAE" w:rsidRPr="00115CAE" w:rsidRDefault="00115CAE" w:rsidP="00115CAE">
            <w:pPr>
              <w:keepNext/>
              <w:keepLines/>
              <w:spacing w:after="0" w:line="256" w:lineRule="auto"/>
              <w:jc w:val="center"/>
              <w:rPr>
                <w:ins w:id="1621" w:author="NSB" w:date="2020-10-22T14:35:00Z"/>
                <w:rFonts w:ascii="Arial" w:eastAsia="宋体" w:hAnsi="Arial"/>
                <w:sz w:val="18"/>
                <w:szCs w:val="18"/>
              </w:rPr>
            </w:pPr>
            <w:ins w:id="1622" w:author="NSB" w:date="2020-10-22T14:35:00Z">
              <w:r w:rsidRPr="00115CAE">
                <w:rPr>
                  <w:rFonts w:ascii="Arial" w:eastAsia="宋体" w:hAnsi="Arial"/>
                  <w:sz w:val="18"/>
                  <w:szCs w:val="18"/>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3DEE94A" w14:textId="77777777" w:rsidR="00115CAE" w:rsidRPr="00115CAE" w:rsidRDefault="00115CAE" w:rsidP="00115CAE">
            <w:pPr>
              <w:keepNext/>
              <w:keepLines/>
              <w:spacing w:after="0" w:line="256" w:lineRule="auto"/>
              <w:jc w:val="center"/>
              <w:rPr>
                <w:ins w:id="1623" w:author="NSB" w:date="2020-10-22T14:35:00Z"/>
                <w:rFonts w:ascii="Arial" w:eastAsia="宋体" w:hAnsi="Arial"/>
                <w:sz w:val="18"/>
                <w:szCs w:val="18"/>
              </w:rPr>
            </w:pPr>
            <w:ins w:id="1624" w:author="NSB" w:date="2020-10-22T14:35:00Z">
              <w:r w:rsidRPr="00115CAE">
                <w:rPr>
                  <w:rFonts w:ascii="Arial" w:eastAsia="宋体" w:hAnsi="Arial"/>
                  <w:sz w:val="18"/>
                  <w:szCs w:val="18"/>
                </w:rPr>
                <w:t>0</w:t>
              </w:r>
            </w:ins>
          </w:p>
        </w:tc>
      </w:tr>
      <w:tr w:rsidR="00115CAE" w:rsidRPr="00115CAE" w14:paraId="040361E3" w14:textId="77777777" w:rsidTr="00115CAE">
        <w:trPr>
          <w:trHeight w:val="130"/>
          <w:jc w:val="center"/>
          <w:ins w:id="1625" w:author="NSB" w:date="2020-10-22T14:35:00Z"/>
        </w:trPr>
        <w:tc>
          <w:tcPr>
            <w:tcW w:w="2689" w:type="dxa"/>
            <w:gridSpan w:val="2"/>
            <w:tcBorders>
              <w:top w:val="single" w:sz="4" w:space="0" w:color="auto"/>
              <w:left w:val="single" w:sz="4" w:space="0" w:color="auto"/>
              <w:bottom w:val="nil"/>
              <w:right w:val="single" w:sz="4" w:space="0" w:color="auto"/>
            </w:tcBorders>
            <w:hideMark/>
          </w:tcPr>
          <w:p w14:paraId="6C2140F9" w14:textId="77777777" w:rsidR="00115CAE" w:rsidRPr="00115CAE" w:rsidRDefault="00115CAE" w:rsidP="00115CAE">
            <w:pPr>
              <w:keepNext/>
              <w:keepLines/>
              <w:spacing w:after="0" w:line="256" w:lineRule="auto"/>
              <w:rPr>
                <w:ins w:id="1626" w:author="NSB" w:date="2020-10-22T14:35:00Z"/>
                <w:rFonts w:ascii="Arial" w:eastAsia="宋体" w:hAnsi="Arial"/>
                <w:sz w:val="18"/>
                <w:lang w:val="en-US"/>
              </w:rPr>
            </w:pPr>
            <w:ins w:id="1627" w:author="NSB" w:date="2020-10-22T14:35:00Z">
              <w:r w:rsidRPr="00115CAE">
                <w:rPr>
                  <w:rFonts w:ascii="Arial" w:eastAsia="宋体" w:hAnsi="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52C68412" w14:textId="77777777" w:rsidR="00115CAE" w:rsidRPr="00115CAE" w:rsidRDefault="00115CAE" w:rsidP="00115CAE">
            <w:pPr>
              <w:keepNext/>
              <w:keepLines/>
              <w:spacing w:after="0" w:line="256" w:lineRule="auto"/>
              <w:jc w:val="center"/>
              <w:rPr>
                <w:ins w:id="1628" w:author="NSB" w:date="2020-10-22T14:35:00Z"/>
                <w:rFonts w:ascii="Arial" w:eastAsia="宋体" w:hAnsi="Arial"/>
                <w:sz w:val="18"/>
                <w:lang w:val="en-US"/>
              </w:rPr>
            </w:pPr>
            <w:ins w:id="1629" w:author="NSB" w:date="2020-10-22T14:35: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24C58ADF" w14:textId="77777777" w:rsidR="00115CAE" w:rsidRPr="00115CAE" w:rsidRDefault="00115CAE" w:rsidP="00115CAE">
            <w:pPr>
              <w:keepNext/>
              <w:keepLines/>
              <w:spacing w:after="0" w:line="256" w:lineRule="auto"/>
              <w:jc w:val="center"/>
              <w:rPr>
                <w:ins w:id="1630" w:author="NSB" w:date="2020-10-22T14:35: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96D48CE" w14:textId="77777777" w:rsidR="00115CAE" w:rsidRPr="00115CAE" w:rsidRDefault="00115CAE" w:rsidP="00115CAE">
            <w:pPr>
              <w:keepNext/>
              <w:keepLines/>
              <w:spacing w:after="0" w:line="256" w:lineRule="auto"/>
              <w:jc w:val="center"/>
              <w:rPr>
                <w:ins w:id="1631" w:author="NSB" w:date="2020-10-22T14:35:00Z"/>
                <w:rFonts w:ascii="Arial" w:eastAsia="宋体" w:hAnsi="Arial"/>
                <w:sz w:val="18"/>
                <w:szCs w:val="18"/>
              </w:rPr>
            </w:pPr>
            <w:ins w:id="1632" w:author="NSB" w:date="2020-10-22T14:35:00Z">
              <w:r w:rsidRPr="00115CAE">
                <w:rPr>
                  <w:rFonts w:ascii="Arial" w:eastAsia="宋体" w:hAnsi="Arial"/>
                  <w:sz w:val="18"/>
                  <w:szCs w:val="18"/>
                </w:rPr>
                <w:t>FDD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08EDEBB" w14:textId="77777777" w:rsidR="00115CAE" w:rsidRPr="00115CAE" w:rsidRDefault="00115CAE" w:rsidP="00115CAE">
            <w:pPr>
              <w:keepNext/>
              <w:keepLines/>
              <w:spacing w:after="0" w:line="256" w:lineRule="auto"/>
              <w:jc w:val="center"/>
              <w:rPr>
                <w:ins w:id="1633" w:author="NSB" w:date="2020-10-22T14:35:00Z"/>
                <w:rFonts w:ascii="Arial" w:eastAsia="宋体" w:hAnsi="Arial"/>
                <w:sz w:val="18"/>
                <w:szCs w:val="18"/>
              </w:rPr>
            </w:pPr>
            <w:ins w:id="1634" w:author="NSB" w:date="2020-10-22T14:35:00Z">
              <w:r w:rsidRPr="00115CAE">
                <w:rPr>
                  <w:rFonts w:ascii="Arial" w:eastAsia="宋体" w:hAnsi="Arial"/>
                  <w:sz w:val="18"/>
                  <w:szCs w:val="18"/>
                </w:rPr>
                <w:t>FDD</w:t>
              </w:r>
            </w:ins>
          </w:p>
        </w:tc>
      </w:tr>
      <w:tr w:rsidR="00115CAE" w:rsidRPr="00115CAE" w14:paraId="35B3E3C3" w14:textId="77777777" w:rsidTr="00115CAE">
        <w:trPr>
          <w:trHeight w:val="130"/>
          <w:jc w:val="center"/>
          <w:ins w:id="1635" w:author="NSB" w:date="2020-10-22T14:35:00Z"/>
        </w:trPr>
        <w:tc>
          <w:tcPr>
            <w:tcW w:w="2689" w:type="dxa"/>
            <w:gridSpan w:val="2"/>
            <w:tcBorders>
              <w:top w:val="nil"/>
              <w:left w:val="single" w:sz="4" w:space="0" w:color="auto"/>
              <w:bottom w:val="nil"/>
              <w:right w:val="single" w:sz="4" w:space="0" w:color="auto"/>
            </w:tcBorders>
            <w:hideMark/>
          </w:tcPr>
          <w:p w14:paraId="10CEEC8E" w14:textId="77777777" w:rsidR="00115CAE" w:rsidRPr="00115CAE" w:rsidRDefault="00115CAE" w:rsidP="00115CAE">
            <w:pPr>
              <w:rPr>
                <w:ins w:id="1636" w:author="NSB" w:date="2020-10-22T14:35: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6D55AD34" w14:textId="77777777" w:rsidR="00115CAE" w:rsidRPr="00115CAE" w:rsidRDefault="00115CAE" w:rsidP="00115CAE">
            <w:pPr>
              <w:keepNext/>
              <w:keepLines/>
              <w:spacing w:after="0" w:line="256" w:lineRule="auto"/>
              <w:jc w:val="center"/>
              <w:rPr>
                <w:ins w:id="1637" w:author="NSB" w:date="2020-10-22T14:35:00Z"/>
                <w:rFonts w:ascii="Arial" w:eastAsia="宋体" w:hAnsi="Arial"/>
                <w:sz w:val="18"/>
                <w:lang w:val="en-US"/>
              </w:rPr>
            </w:pPr>
            <w:ins w:id="1638" w:author="NSB" w:date="2020-10-22T14:35: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0AE28582" w14:textId="77777777" w:rsidR="00115CAE" w:rsidRPr="00115CAE" w:rsidRDefault="00115CAE" w:rsidP="00115CAE">
            <w:pPr>
              <w:rPr>
                <w:ins w:id="1639" w:author="NSB" w:date="2020-10-22T14:35: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F287B35" w14:textId="77777777" w:rsidR="00115CAE" w:rsidRPr="00115CAE" w:rsidRDefault="00115CAE" w:rsidP="00115CAE">
            <w:pPr>
              <w:keepNext/>
              <w:keepLines/>
              <w:spacing w:after="0" w:line="256" w:lineRule="auto"/>
              <w:jc w:val="center"/>
              <w:rPr>
                <w:ins w:id="1640" w:author="NSB" w:date="2020-10-22T14:35:00Z"/>
                <w:rFonts w:ascii="Arial" w:eastAsia="宋体" w:hAnsi="Arial"/>
                <w:sz w:val="18"/>
                <w:lang w:val="en-US"/>
              </w:rPr>
            </w:pPr>
            <w:ins w:id="1641" w:author="NSB" w:date="2020-10-22T14:35:00Z">
              <w:r w:rsidRPr="00115CAE">
                <w:rPr>
                  <w:rFonts w:ascii="Arial" w:eastAsia="宋体" w:hAnsi="Arial"/>
                  <w:sz w:val="18"/>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F0B75D3" w14:textId="77777777" w:rsidR="00115CAE" w:rsidRPr="00115CAE" w:rsidRDefault="00115CAE" w:rsidP="00115CAE">
            <w:pPr>
              <w:keepNext/>
              <w:keepLines/>
              <w:spacing w:after="0" w:line="256" w:lineRule="auto"/>
              <w:jc w:val="center"/>
              <w:rPr>
                <w:ins w:id="1642" w:author="NSB" w:date="2020-10-22T14:35:00Z"/>
                <w:rFonts w:ascii="Arial" w:eastAsia="宋体" w:hAnsi="Arial"/>
                <w:sz w:val="18"/>
                <w:lang w:val="en-US"/>
              </w:rPr>
            </w:pPr>
            <w:ins w:id="1643" w:author="NSB" w:date="2020-10-22T14:35:00Z">
              <w:r w:rsidRPr="00115CAE">
                <w:rPr>
                  <w:rFonts w:ascii="Arial" w:eastAsia="宋体" w:hAnsi="Arial"/>
                  <w:sz w:val="18"/>
                  <w:lang w:val="en-US"/>
                </w:rPr>
                <w:t>TDD</w:t>
              </w:r>
            </w:ins>
          </w:p>
        </w:tc>
      </w:tr>
      <w:tr w:rsidR="00115CAE" w:rsidRPr="00115CAE" w14:paraId="3E1118C2" w14:textId="77777777" w:rsidTr="00115CAE">
        <w:trPr>
          <w:trHeight w:val="130"/>
          <w:jc w:val="center"/>
          <w:ins w:id="1644" w:author="NSB" w:date="2020-10-22T14:35:00Z"/>
        </w:trPr>
        <w:tc>
          <w:tcPr>
            <w:tcW w:w="2689" w:type="dxa"/>
            <w:gridSpan w:val="2"/>
            <w:tcBorders>
              <w:top w:val="nil"/>
              <w:left w:val="single" w:sz="4" w:space="0" w:color="auto"/>
              <w:bottom w:val="single" w:sz="4" w:space="0" w:color="auto"/>
              <w:right w:val="single" w:sz="4" w:space="0" w:color="auto"/>
            </w:tcBorders>
            <w:hideMark/>
          </w:tcPr>
          <w:p w14:paraId="51358DF3" w14:textId="77777777" w:rsidR="00115CAE" w:rsidRPr="00115CAE" w:rsidRDefault="00115CAE" w:rsidP="00115CAE">
            <w:pPr>
              <w:rPr>
                <w:ins w:id="1645"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E938284" w14:textId="77777777" w:rsidR="00115CAE" w:rsidRPr="00115CAE" w:rsidRDefault="00115CAE" w:rsidP="00115CAE">
            <w:pPr>
              <w:keepNext/>
              <w:keepLines/>
              <w:spacing w:after="0" w:line="256" w:lineRule="auto"/>
              <w:jc w:val="center"/>
              <w:rPr>
                <w:ins w:id="1646" w:author="NSB" w:date="2020-10-22T14:35:00Z"/>
                <w:rFonts w:ascii="Arial" w:eastAsia="宋体" w:hAnsi="Arial"/>
                <w:sz w:val="18"/>
                <w:lang w:val="en-US"/>
              </w:rPr>
            </w:pPr>
            <w:ins w:id="1647" w:author="NSB" w:date="2020-10-22T14:35: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C02B042" w14:textId="77777777" w:rsidR="00115CAE" w:rsidRPr="00115CAE" w:rsidRDefault="00115CAE" w:rsidP="00115CAE">
            <w:pPr>
              <w:rPr>
                <w:ins w:id="1648" w:author="NSB" w:date="2020-10-22T14:35: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E30B78F" w14:textId="77777777" w:rsidR="00115CAE" w:rsidRPr="00115CAE" w:rsidRDefault="00115CAE" w:rsidP="00115CAE">
            <w:pPr>
              <w:keepNext/>
              <w:keepLines/>
              <w:spacing w:after="0" w:line="256" w:lineRule="auto"/>
              <w:jc w:val="center"/>
              <w:rPr>
                <w:ins w:id="1649" w:author="NSB" w:date="2020-10-22T14:35:00Z"/>
                <w:rFonts w:ascii="Arial" w:eastAsia="宋体" w:hAnsi="Arial"/>
                <w:sz w:val="18"/>
                <w:lang w:val="en-US"/>
              </w:rPr>
            </w:pPr>
            <w:ins w:id="1650" w:author="NSB" w:date="2020-10-22T14:35:00Z">
              <w:r w:rsidRPr="00115CAE">
                <w:rPr>
                  <w:rFonts w:ascii="Arial" w:eastAsia="宋体" w:hAnsi="Arial"/>
                  <w:sz w:val="18"/>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DFEABC9" w14:textId="77777777" w:rsidR="00115CAE" w:rsidRPr="00115CAE" w:rsidRDefault="00115CAE" w:rsidP="00115CAE">
            <w:pPr>
              <w:keepNext/>
              <w:keepLines/>
              <w:spacing w:after="0" w:line="256" w:lineRule="auto"/>
              <w:jc w:val="center"/>
              <w:rPr>
                <w:ins w:id="1651" w:author="NSB" w:date="2020-10-22T14:35:00Z"/>
                <w:rFonts w:ascii="Arial" w:eastAsia="宋体" w:hAnsi="Arial"/>
                <w:sz w:val="18"/>
                <w:lang w:val="en-US"/>
              </w:rPr>
            </w:pPr>
            <w:ins w:id="1652" w:author="NSB" w:date="2020-10-22T14:35:00Z">
              <w:r w:rsidRPr="00115CAE">
                <w:rPr>
                  <w:rFonts w:ascii="Arial" w:eastAsia="宋体" w:hAnsi="Arial"/>
                  <w:sz w:val="18"/>
                  <w:lang w:val="en-US"/>
                </w:rPr>
                <w:t>TDD</w:t>
              </w:r>
            </w:ins>
          </w:p>
        </w:tc>
      </w:tr>
      <w:tr w:rsidR="00115CAE" w:rsidRPr="00115CAE" w14:paraId="19261E96" w14:textId="77777777" w:rsidTr="00115CAE">
        <w:trPr>
          <w:trHeight w:val="130"/>
          <w:jc w:val="center"/>
          <w:ins w:id="1653" w:author="NSB" w:date="2020-10-22T14:35:00Z"/>
        </w:trPr>
        <w:tc>
          <w:tcPr>
            <w:tcW w:w="2689" w:type="dxa"/>
            <w:gridSpan w:val="2"/>
            <w:tcBorders>
              <w:top w:val="single" w:sz="4" w:space="0" w:color="auto"/>
              <w:left w:val="single" w:sz="4" w:space="0" w:color="auto"/>
              <w:bottom w:val="nil"/>
              <w:right w:val="single" w:sz="4" w:space="0" w:color="auto"/>
            </w:tcBorders>
            <w:hideMark/>
          </w:tcPr>
          <w:p w14:paraId="30EFA30B" w14:textId="77777777" w:rsidR="00115CAE" w:rsidRPr="00115CAE" w:rsidRDefault="00115CAE" w:rsidP="00115CAE">
            <w:pPr>
              <w:keepNext/>
              <w:keepLines/>
              <w:spacing w:after="0" w:line="256" w:lineRule="auto"/>
              <w:rPr>
                <w:ins w:id="1654" w:author="NSB" w:date="2020-10-22T14:35:00Z"/>
                <w:rFonts w:ascii="Arial" w:eastAsia="宋体" w:hAnsi="Arial"/>
                <w:sz w:val="18"/>
                <w:lang w:val="en-US"/>
              </w:rPr>
            </w:pPr>
            <w:ins w:id="1655" w:author="NSB" w:date="2020-10-22T14:35:00Z">
              <w:r w:rsidRPr="00115CAE">
                <w:rPr>
                  <w:rFonts w:ascii="Arial" w:eastAsia="宋体" w:hAnsi="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744EAB4B" w14:textId="77777777" w:rsidR="00115CAE" w:rsidRPr="00115CAE" w:rsidRDefault="00115CAE" w:rsidP="00115CAE">
            <w:pPr>
              <w:keepNext/>
              <w:keepLines/>
              <w:spacing w:after="0" w:line="256" w:lineRule="auto"/>
              <w:jc w:val="center"/>
              <w:rPr>
                <w:ins w:id="1656" w:author="NSB" w:date="2020-10-22T14:35:00Z"/>
                <w:rFonts w:ascii="Arial" w:eastAsia="宋体" w:hAnsi="Arial"/>
                <w:sz w:val="18"/>
                <w:lang w:val="en-US"/>
              </w:rPr>
            </w:pPr>
            <w:ins w:id="1657" w:author="NSB" w:date="2020-10-22T14:35: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090E5555" w14:textId="77777777" w:rsidR="00115CAE" w:rsidRPr="00115CAE" w:rsidRDefault="00115CAE" w:rsidP="00115CAE">
            <w:pPr>
              <w:keepNext/>
              <w:keepLines/>
              <w:spacing w:after="0" w:line="256" w:lineRule="auto"/>
              <w:jc w:val="center"/>
              <w:rPr>
                <w:ins w:id="1658" w:author="NSB" w:date="2020-10-22T14:35: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5EC65BD" w14:textId="77777777" w:rsidR="00115CAE" w:rsidRPr="00115CAE" w:rsidRDefault="00115CAE" w:rsidP="00115CAE">
            <w:pPr>
              <w:keepNext/>
              <w:keepLines/>
              <w:spacing w:after="0" w:line="256" w:lineRule="auto"/>
              <w:jc w:val="center"/>
              <w:rPr>
                <w:ins w:id="1659" w:author="NSB" w:date="2020-10-22T14:35:00Z"/>
                <w:rFonts w:ascii="Arial" w:eastAsia="宋体" w:hAnsi="Arial"/>
                <w:sz w:val="18"/>
                <w:szCs w:val="18"/>
              </w:rPr>
            </w:pPr>
            <w:ins w:id="1660" w:author="NSB" w:date="2020-10-22T14:35:00Z">
              <w:r w:rsidRPr="00115CAE">
                <w:rPr>
                  <w:rFonts w:ascii="Arial" w:eastAsia="宋体" w:hAnsi="Arial"/>
                  <w:sz w:val="18"/>
                  <w:szCs w:val="18"/>
                </w:rPr>
                <w:t>N/A</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907BE8D" w14:textId="77777777" w:rsidR="00115CAE" w:rsidRPr="00115CAE" w:rsidRDefault="00115CAE" w:rsidP="00115CAE">
            <w:pPr>
              <w:keepNext/>
              <w:keepLines/>
              <w:spacing w:after="0" w:line="256" w:lineRule="auto"/>
              <w:jc w:val="center"/>
              <w:rPr>
                <w:ins w:id="1661" w:author="NSB" w:date="2020-10-22T14:35:00Z"/>
                <w:rFonts w:ascii="Arial" w:eastAsia="宋体" w:hAnsi="Arial"/>
                <w:sz w:val="18"/>
                <w:szCs w:val="18"/>
              </w:rPr>
            </w:pPr>
            <w:ins w:id="1662" w:author="NSB" w:date="2020-10-22T14:35:00Z">
              <w:r w:rsidRPr="00115CAE">
                <w:rPr>
                  <w:rFonts w:ascii="Arial" w:eastAsia="宋体" w:hAnsi="Arial"/>
                  <w:sz w:val="18"/>
                  <w:szCs w:val="18"/>
                </w:rPr>
                <w:t>N/A</w:t>
              </w:r>
            </w:ins>
          </w:p>
        </w:tc>
      </w:tr>
      <w:tr w:rsidR="00115CAE" w:rsidRPr="00115CAE" w14:paraId="1932B373" w14:textId="77777777" w:rsidTr="00115CAE">
        <w:trPr>
          <w:trHeight w:val="130"/>
          <w:jc w:val="center"/>
          <w:ins w:id="1663" w:author="NSB" w:date="2020-10-22T14:35:00Z"/>
        </w:trPr>
        <w:tc>
          <w:tcPr>
            <w:tcW w:w="2689" w:type="dxa"/>
            <w:gridSpan w:val="2"/>
            <w:tcBorders>
              <w:top w:val="nil"/>
              <w:left w:val="single" w:sz="4" w:space="0" w:color="auto"/>
              <w:bottom w:val="nil"/>
              <w:right w:val="single" w:sz="4" w:space="0" w:color="auto"/>
            </w:tcBorders>
            <w:hideMark/>
          </w:tcPr>
          <w:p w14:paraId="66702187" w14:textId="77777777" w:rsidR="00115CAE" w:rsidRPr="00115CAE" w:rsidRDefault="00115CAE" w:rsidP="00115CAE">
            <w:pPr>
              <w:rPr>
                <w:ins w:id="1664" w:author="NSB" w:date="2020-10-22T14:35: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76C32B5B" w14:textId="77777777" w:rsidR="00115CAE" w:rsidRPr="00115CAE" w:rsidRDefault="00115CAE" w:rsidP="00115CAE">
            <w:pPr>
              <w:keepNext/>
              <w:keepLines/>
              <w:spacing w:after="0" w:line="256" w:lineRule="auto"/>
              <w:jc w:val="center"/>
              <w:rPr>
                <w:ins w:id="1665" w:author="NSB" w:date="2020-10-22T14:35:00Z"/>
                <w:rFonts w:ascii="Arial" w:eastAsia="宋体" w:hAnsi="Arial"/>
                <w:sz w:val="18"/>
                <w:lang w:val="en-US"/>
              </w:rPr>
            </w:pPr>
            <w:ins w:id="1666" w:author="NSB" w:date="2020-10-22T14:35: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386330CE" w14:textId="77777777" w:rsidR="00115CAE" w:rsidRPr="00115CAE" w:rsidRDefault="00115CAE" w:rsidP="00115CAE">
            <w:pPr>
              <w:rPr>
                <w:ins w:id="1667" w:author="NSB" w:date="2020-10-22T14:35: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054144B" w14:textId="77777777" w:rsidR="00115CAE" w:rsidRPr="00115CAE" w:rsidRDefault="00115CAE" w:rsidP="00115CAE">
            <w:pPr>
              <w:keepNext/>
              <w:keepLines/>
              <w:spacing w:after="0" w:line="256" w:lineRule="auto"/>
              <w:jc w:val="center"/>
              <w:rPr>
                <w:ins w:id="1668" w:author="NSB" w:date="2020-10-22T14:35:00Z"/>
                <w:rFonts w:ascii="Arial" w:eastAsia="宋体" w:hAnsi="Arial"/>
                <w:sz w:val="18"/>
                <w:lang w:val="en-US"/>
              </w:rPr>
            </w:pPr>
            <w:ins w:id="1669" w:author="NSB" w:date="2020-10-22T14:35:00Z">
              <w:r w:rsidRPr="00115CAE">
                <w:rPr>
                  <w:rFonts w:ascii="Arial" w:eastAsia="宋体" w:hAnsi="Arial"/>
                  <w:sz w:val="18"/>
                  <w:lang w:val="en-US"/>
                </w:rPr>
                <w:t>TDDConf.1.1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49B69B2" w14:textId="77777777" w:rsidR="00115CAE" w:rsidRPr="00115CAE" w:rsidRDefault="00115CAE" w:rsidP="00115CAE">
            <w:pPr>
              <w:keepNext/>
              <w:keepLines/>
              <w:spacing w:after="0" w:line="256" w:lineRule="auto"/>
              <w:jc w:val="center"/>
              <w:rPr>
                <w:ins w:id="1670" w:author="NSB" w:date="2020-10-22T14:35:00Z"/>
                <w:rFonts w:ascii="Arial" w:eastAsia="宋体" w:hAnsi="Arial"/>
                <w:sz w:val="18"/>
                <w:lang w:val="en-US"/>
              </w:rPr>
            </w:pPr>
            <w:ins w:id="1671" w:author="NSB" w:date="2020-10-22T14:35:00Z">
              <w:r w:rsidRPr="00115CAE">
                <w:rPr>
                  <w:rFonts w:ascii="Arial" w:eastAsia="宋体" w:hAnsi="Arial"/>
                  <w:sz w:val="18"/>
                  <w:lang w:val="en-US"/>
                </w:rPr>
                <w:t>TDDConf.1.1</w:t>
              </w:r>
            </w:ins>
          </w:p>
        </w:tc>
      </w:tr>
      <w:tr w:rsidR="00115CAE" w:rsidRPr="00115CAE" w14:paraId="29BB2838" w14:textId="77777777" w:rsidTr="00115CAE">
        <w:trPr>
          <w:trHeight w:val="130"/>
          <w:jc w:val="center"/>
          <w:ins w:id="1672" w:author="NSB" w:date="2020-10-22T14:35:00Z"/>
        </w:trPr>
        <w:tc>
          <w:tcPr>
            <w:tcW w:w="2689" w:type="dxa"/>
            <w:gridSpan w:val="2"/>
            <w:tcBorders>
              <w:top w:val="nil"/>
              <w:left w:val="single" w:sz="4" w:space="0" w:color="auto"/>
              <w:bottom w:val="single" w:sz="4" w:space="0" w:color="auto"/>
              <w:right w:val="single" w:sz="4" w:space="0" w:color="auto"/>
            </w:tcBorders>
            <w:hideMark/>
          </w:tcPr>
          <w:p w14:paraId="491AF7D4" w14:textId="77777777" w:rsidR="00115CAE" w:rsidRPr="00115CAE" w:rsidRDefault="00115CAE" w:rsidP="00115CAE">
            <w:pPr>
              <w:rPr>
                <w:ins w:id="1673"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AA24A92" w14:textId="77777777" w:rsidR="00115CAE" w:rsidRPr="00115CAE" w:rsidRDefault="00115CAE" w:rsidP="00115CAE">
            <w:pPr>
              <w:keepNext/>
              <w:keepLines/>
              <w:spacing w:after="0" w:line="256" w:lineRule="auto"/>
              <w:jc w:val="center"/>
              <w:rPr>
                <w:ins w:id="1674" w:author="NSB" w:date="2020-10-22T14:35:00Z"/>
                <w:rFonts w:ascii="Arial" w:eastAsia="宋体" w:hAnsi="Arial"/>
                <w:sz w:val="18"/>
                <w:lang w:val="en-US"/>
              </w:rPr>
            </w:pPr>
            <w:ins w:id="1675" w:author="NSB" w:date="2020-10-22T14:35: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2F13929D" w14:textId="77777777" w:rsidR="00115CAE" w:rsidRPr="00115CAE" w:rsidRDefault="00115CAE" w:rsidP="00115CAE">
            <w:pPr>
              <w:rPr>
                <w:ins w:id="1676" w:author="NSB" w:date="2020-10-22T14:35: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CEC6721" w14:textId="77777777" w:rsidR="00115CAE" w:rsidRPr="00115CAE" w:rsidRDefault="00115CAE" w:rsidP="00115CAE">
            <w:pPr>
              <w:keepNext/>
              <w:keepLines/>
              <w:spacing w:after="0" w:line="256" w:lineRule="auto"/>
              <w:jc w:val="center"/>
              <w:rPr>
                <w:ins w:id="1677" w:author="NSB" w:date="2020-10-22T14:35:00Z"/>
                <w:rFonts w:ascii="Arial" w:eastAsia="宋体" w:hAnsi="Arial"/>
                <w:sz w:val="18"/>
                <w:lang w:val="en-US"/>
              </w:rPr>
            </w:pPr>
            <w:ins w:id="1678" w:author="NSB" w:date="2020-10-22T14:35:00Z">
              <w:r w:rsidRPr="00115CAE">
                <w:rPr>
                  <w:rFonts w:ascii="Arial" w:eastAsia="宋体" w:hAnsi="Arial"/>
                  <w:sz w:val="18"/>
                  <w:lang w:val="en-US"/>
                </w:rPr>
                <w:t>TDDConf.2.1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43D2B84" w14:textId="77777777" w:rsidR="00115CAE" w:rsidRPr="00115CAE" w:rsidRDefault="00115CAE" w:rsidP="00115CAE">
            <w:pPr>
              <w:keepNext/>
              <w:keepLines/>
              <w:spacing w:after="0" w:line="256" w:lineRule="auto"/>
              <w:jc w:val="center"/>
              <w:rPr>
                <w:ins w:id="1679" w:author="NSB" w:date="2020-10-22T14:35:00Z"/>
                <w:rFonts w:ascii="Arial" w:eastAsia="宋体" w:hAnsi="Arial"/>
                <w:sz w:val="18"/>
                <w:lang w:val="en-US"/>
              </w:rPr>
            </w:pPr>
            <w:ins w:id="1680" w:author="NSB" w:date="2020-10-22T14:35:00Z">
              <w:r w:rsidRPr="00115CAE">
                <w:rPr>
                  <w:rFonts w:ascii="Arial" w:eastAsia="宋体" w:hAnsi="Arial"/>
                  <w:sz w:val="18"/>
                  <w:lang w:val="en-US"/>
                </w:rPr>
                <w:t>TDDConf.2.1</w:t>
              </w:r>
            </w:ins>
          </w:p>
        </w:tc>
      </w:tr>
      <w:tr w:rsidR="00115CAE" w:rsidRPr="00115CAE" w14:paraId="10065E68" w14:textId="77777777" w:rsidTr="00115CAE">
        <w:trPr>
          <w:trHeight w:val="127"/>
          <w:jc w:val="center"/>
          <w:ins w:id="1681" w:author="NSB" w:date="2020-10-22T14:35:00Z"/>
        </w:trPr>
        <w:tc>
          <w:tcPr>
            <w:tcW w:w="2689" w:type="dxa"/>
            <w:gridSpan w:val="2"/>
            <w:tcBorders>
              <w:top w:val="single" w:sz="4" w:space="0" w:color="auto"/>
              <w:left w:val="single" w:sz="4" w:space="0" w:color="auto"/>
              <w:bottom w:val="nil"/>
              <w:right w:val="single" w:sz="4" w:space="0" w:color="auto"/>
            </w:tcBorders>
            <w:hideMark/>
          </w:tcPr>
          <w:p w14:paraId="0C02A7D7" w14:textId="77777777" w:rsidR="00115CAE" w:rsidRPr="00115CAE" w:rsidRDefault="00115CAE" w:rsidP="00115CAE">
            <w:pPr>
              <w:keepNext/>
              <w:keepLines/>
              <w:spacing w:after="0" w:line="256" w:lineRule="auto"/>
              <w:rPr>
                <w:ins w:id="1682" w:author="NSB" w:date="2020-10-22T14:35:00Z"/>
                <w:rFonts w:ascii="Arial" w:eastAsia="宋体" w:hAnsi="Arial"/>
                <w:sz w:val="18"/>
                <w:lang w:val="en-US"/>
              </w:rPr>
            </w:pPr>
            <w:ins w:id="1683" w:author="NSB" w:date="2020-10-22T14:35:00Z">
              <w:r w:rsidRPr="00115CAE">
                <w:rPr>
                  <w:rFonts w:ascii="Arial" w:eastAsia="宋体" w:hAnsi="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5CED9F1F" w14:textId="77777777" w:rsidR="00115CAE" w:rsidRPr="00115CAE" w:rsidRDefault="00115CAE" w:rsidP="00115CAE">
            <w:pPr>
              <w:keepNext/>
              <w:keepLines/>
              <w:spacing w:after="0" w:line="256" w:lineRule="auto"/>
              <w:jc w:val="center"/>
              <w:rPr>
                <w:ins w:id="1684" w:author="NSB" w:date="2020-10-22T14:35:00Z"/>
                <w:rFonts w:ascii="Arial" w:eastAsia="宋体" w:hAnsi="Arial"/>
                <w:sz w:val="18"/>
                <w:lang w:val="en-US"/>
              </w:rPr>
            </w:pPr>
            <w:ins w:id="1685" w:author="NSB" w:date="2020-10-22T14:35: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22FE550F" w14:textId="77777777" w:rsidR="00115CAE" w:rsidRPr="00115CAE" w:rsidRDefault="00115CAE" w:rsidP="00115CAE">
            <w:pPr>
              <w:keepNext/>
              <w:keepLines/>
              <w:spacing w:after="0" w:line="256" w:lineRule="auto"/>
              <w:jc w:val="center"/>
              <w:rPr>
                <w:ins w:id="1686" w:author="NSB" w:date="2020-10-22T14:35: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211F067" w14:textId="77777777" w:rsidR="00115CAE" w:rsidRPr="00115CAE" w:rsidRDefault="00115CAE" w:rsidP="00115CAE">
            <w:pPr>
              <w:keepNext/>
              <w:keepLines/>
              <w:spacing w:after="0" w:line="256" w:lineRule="auto"/>
              <w:jc w:val="center"/>
              <w:rPr>
                <w:ins w:id="1687" w:author="NSB" w:date="2020-10-22T14:35:00Z"/>
                <w:rFonts w:ascii="Arial" w:eastAsia="宋体" w:hAnsi="Arial"/>
                <w:sz w:val="16"/>
                <w:szCs w:val="16"/>
                <w:lang w:val="en-US"/>
              </w:rPr>
            </w:pPr>
            <w:ins w:id="1688" w:author="NSB" w:date="2020-10-22T14:35:00Z">
              <w:r w:rsidRPr="00115CAE">
                <w:rPr>
                  <w:rFonts w:ascii="Arial" w:eastAsia="宋体" w:hAnsi="Arial"/>
                  <w:sz w:val="16"/>
                  <w:szCs w:val="16"/>
                  <w:lang w:val="en-US"/>
                </w:rPr>
                <w:t>SR.1.1 FDD</w:t>
              </w:r>
            </w:ins>
          </w:p>
        </w:tc>
        <w:tc>
          <w:tcPr>
            <w:tcW w:w="709" w:type="dxa"/>
            <w:gridSpan w:val="2"/>
            <w:tcBorders>
              <w:top w:val="single" w:sz="4" w:space="0" w:color="auto"/>
              <w:left w:val="single" w:sz="4" w:space="0" w:color="auto"/>
              <w:bottom w:val="nil"/>
              <w:right w:val="single" w:sz="4" w:space="0" w:color="auto"/>
            </w:tcBorders>
            <w:hideMark/>
          </w:tcPr>
          <w:p w14:paraId="55404BA0" w14:textId="77777777" w:rsidR="00115CAE" w:rsidRPr="00115CAE" w:rsidRDefault="00115CAE" w:rsidP="00115CAE">
            <w:pPr>
              <w:keepNext/>
              <w:keepLines/>
              <w:spacing w:after="0" w:line="256" w:lineRule="auto"/>
              <w:jc w:val="center"/>
              <w:rPr>
                <w:ins w:id="1689" w:author="NSB" w:date="2020-10-22T14:35:00Z"/>
                <w:rFonts w:ascii="Arial" w:eastAsia="宋体" w:hAnsi="Arial"/>
                <w:sz w:val="18"/>
                <w:lang w:val="en-US"/>
              </w:rPr>
            </w:pPr>
            <w:ins w:id="1690" w:author="NSB" w:date="2020-10-22T14:35: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EA21969" w14:textId="77777777" w:rsidR="00115CAE" w:rsidRPr="00115CAE" w:rsidRDefault="00115CAE" w:rsidP="00115CAE">
            <w:pPr>
              <w:keepNext/>
              <w:keepLines/>
              <w:spacing w:after="0" w:line="256" w:lineRule="auto"/>
              <w:jc w:val="center"/>
              <w:rPr>
                <w:ins w:id="1691" w:author="NSB" w:date="2020-10-22T14:35:00Z"/>
                <w:rFonts w:ascii="Arial" w:eastAsia="宋体" w:hAnsi="Arial"/>
                <w:sz w:val="18"/>
                <w:lang w:val="en-US"/>
              </w:rPr>
            </w:pPr>
            <w:ins w:id="1692" w:author="NSB" w:date="2020-10-22T14:35:00Z">
              <w:r w:rsidRPr="00115CAE">
                <w:rPr>
                  <w:rFonts w:ascii="Arial" w:eastAsia="宋体" w:hAnsi="Arial"/>
                  <w:sz w:val="16"/>
                  <w:szCs w:val="16"/>
                  <w:lang w:val="en-US"/>
                </w:rPr>
                <w:t>SR.1.1 FDD</w:t>
              </w:r>
            </w:ins>
          </w:p>
        </w:tc>
        <w:tc>
          <w:tcPr>
            <w:tcW w:w="887" w:type="dxa"/>
            <w:gridSpan w:val="2"/>
            <w:tcBorders>
              <w:top w:val="single" w:sz="4" w:space="0" w:color="auto"/>
              <w:left w:val="single" w:sz="4" w:space="0" w:color="auto"/>
              <w:bottom w:val="nil"/>
              <w:right w:val="single" w:sz="4" w:space="0" w:color="auto"/>
            </w:tcBorders>
            <w:hideMark/>
          </w:tcPr>
          <w:p w14:paraId="4BB59448" w14:textId="77777777" w:rsidR="00115CAE" w:rsidRPr="00115CAE" w:rsidRDefault="00115CAE" w:rsidP="00115CAE">
            <w:pPr>
              <w:keepNext/>
              <w:keepLines/>
              <w:spacing w:after="0" w:line="256" w:lineRule="auto"/>
              <w:jc w:val="center"/>
              <w:rPr>
                <w:ins w:id="1693" w:author="NSB" w:date="2020-10-22T14:35:00Z"/>
                <w:rFonts w:ascii="Arial" w:eastAsia="宋体" w:hAnsi="Arial"/>
                <w:sz w:val="18"/>
                <w:lang w:val="en-US"/>
              </w:rPr>
            </w:pPr>
            <w:ins w:id="1694" w:author="NSB" w:date="2020-10-22T14:35:00Z">
              <w:r w:rsidRPr="00115CAE">
                <w:rPr>
                  <w:rFonts w:ascii="Arial" w:eastAsia="宋体" w:hAnsi="Arial"/>
                  <w:sz w:val="18"/>
                  <w:lang w:val="en-US"/>
                </w:rPr>
                <w:t>-</w:t>
              </w:r>
            </w:ins>
          </w:p>
        </w:tc>
      </w:tr>
      <w:tr w:rsidR="00115CAE" w:rsidRPr="00115CAE" w14:paraId="44056DAC" w14:textId="77777777" w:rsidTr="00115CAE">
        <w:trPr>
          <w:trHeight w:val="127"/>
          <w:jc w:val="center"/>
          <w:ins w:id="1695" w:author="NSB" w:date="2020-10-22T14:35:00Z"/>
        </w:trPr>
        <w:tc>
          <w:tcPr>
            <w:tcW w:w="2689" w:type="dxa"/>
            <w:gridSpan w:val="2"/>
            <w:tcBorders>
              <w:top w:val="nil"/>
              <w:left w:val="single" w:sz="4" w:space="0" w:color="auto"/>
              <w:bottom w:val="nil"/>
              <w:right w:val="single" w:sz="4" w:space="0" w:color="auto"/>
            </w:tcBorders>
            <w:hideMark/>
          </w:tcPr>
          <w:p w14:paraId="5F6083DC" w14:textId="77777777" w:rsidR="00115CAE" w:rsidRPr="00115CAE" w:rsidRDefault="00115CAE" w:rsidP="00115CAE">
            <w:pPr>
              <w:rPr>
                <w:ins w:id="1696"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AF8516" w14:textId="77777777" w:rsidR="00115CAE" w:rsidRPr="00115CAE" w:rsidRDefault="00115CAE" w:rsidP="00115CAE">
            <w:pPr>
              <w:keepNext/>
              <w:keepLines/>
              <w:spacing w:after="0" w:line="256" w:lineRule="auto"/>
              <w:jc w:val="center"/>
              <w:rPr>
                <w:ins w:id="1697" w:author="NSB" w:date="2020-10-22T14:35:00Z"/>
                <w:rFonts w:ascii="Arial" w:eastAsia="宋体" w:hAnsi="Arial"/>
                <w:sz w:val="18"/>
                <w:lang w:val="en-US"/>
              </w:rPr>
            </w:pPr>
            <w:ins w:id="1698" w:author="NSB" w:date="2020-10-22T14:35: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2C9161A1" w14:textId="77777777" w:rsidR="00115CAE" w:rsidRPr="00115CAE" w:rsidRDefault="00115CAE" w:rsidP="00115CAE">
            <w:pPr>
              <w:rPr>
                <w:ins w:id="1699" w:author="NSB" w:date="2020-10-22T14:35: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05B1FA6" w14:textId="77777777" w:rsidR="00115CAE" w:rsidRPr="00115CAE" w:rsidRDefault="00115CAE" w:rsidP="00115CAE">
            <w:pPr>
              <w:keepNext/>
              <w:keepLines/>
              <w:spacing w:after="0" w:line="256" w:lineRule="auto"/>
              <w:jc w:val="center"/>
              <w:rPr>
                <w:ins w:id="1700" w:author="NSB" w:date="2020-10-22T14:35:00Z"/>
                <w:rFonts w:ascii="Arial" w:eastAsia="宋体" w:hAnsi="Arial"/>
                <w:sz w:val="18"/>
                <w:lang w:val="en-US"/>
              </w:rPr>
            </w:pPr>
            <w:ins w:id="1701" w:author="NSB" w:date="2020-10-22T14:35:00Z">
              <w:r w:rsidRPr="00115CAE">
                <w:rPr>
                  <w:rFonts w:ascii="Arial" w:eastAsia="宋体" w:hAnsi="Arial"/>
                  <w:sz w:val="16"/>
                  <w:szCs w:val="16"/>
                  <w:lang w:val="en-US"/>
                </w:rPr>
                <w:t>SR.1.1 TDD</w:t>
              </w:r>
            </w:ins>
          </w:p>
        </w:tc>
        <w:tc>
          <w:tcPr>
            <w:tcW w:w="709" w:type="dxa"/>
            <w:gridSpan w:val="2"/>
            <w:tcBorders>
              <w:top w:val="nil"/>
              <w:left w:val="single" w:sz="4" w:space="0" w:color="auto"/>
              <w:bottom w:val="nil"/>
              <w:right w:val="single" w:sz="4" w:space="0" w:color="auto"/>
            </w:tcBorders>
            <w:hideMark/>
          </w:tcPr>
          <w:p w14:paraId="22DA0C0E" w14:textId="77777777" w:rsidR="00115CAE" w:rsidRPr="00115CAE" w:rsidRDefault="00115CAE" w:rsidP="00115CAE">
            <w:pPr>
              <w:rPr>
                <w:ins w:id="1702" w:author="NSB" w:date="2020-10-22T14:35:00Z"/>
                <w:rFonts w:eastAsia="宋体"/>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220D4C61" w14:textId="77777777" w:rsidR="00115CAE" w:rsidRPr="00115CAE" w:rsidRDefault="00115CAE" w:rsidP="00115CAE">
            <w:pPr>
              <w:keepNext/>
              <w:keepLines/>
              <w:spacing w:after="0" w:line="256" w:lineRule="auto"/>
              <w:jc w:val="center"/>
              <w:rPr>
                <w:ins w:id="1703" w:author="NSB" w:date="2020-10-22T14:35:00Z"/>
                <w:rFonts w:ascii="Arial" w:eastAsia="宋体" w:hAnsi="Arial"/>
                <w:sz w:val="18"/>
                <w:lang w:val="en-US"/>
              </w:rPr>
            </w:pPr>
            <w:ins w:id="1704" w:author="NSB" w:date="2020-10-22T14:35:00Z">
              <w:r w:rsidRPr="00115CAE">
                <w:rPr>
                  <w:rFonts w:ascii="Arial" w:eastAsia="宋体" w:hAnsi="Arial"/>
                  <w:sz w:val="16"/>
                  <w:szCs w:val="16"/>
                  <w:lang w:val="en-US"/>
                </w:rPr>
                <w:t>SR.1.1 TDD</w:t>
              </w:r>
            </w:ins>
          </w:p>
        </w:tc>
        <w:tc>
          <w:tcPr>
            <w:tcW w:w="887" w:type="dxa"/>
            <w:gridSpan w:val="2"/>
            <w:tcBorders>
              <w:top w:val="nil"/>
              <w:left w:val="single" w:sz="4" w:space="0" w:color="auto"/>
              <w:bottom w:val="nil"/>
              <w:right w:val="single" w:sz="4" w:space="0" w:color="auto"/>
            </w:tcBorders>
            <w:hideMark/>
          </w:tcPr>
          <w:p w14:paraId="7337F02A" w14:textId="77777777" w:rsidR="00115CAE" w:rsidRPr="00115CAE" w:rsidRDefault="00115CAE" w:rsidP="00115CAE">
            <w:pPr>
              <w:rPr>
                <w:ins w:id="1705" w:author="NSB" w:date="2020-10-22T14:35:00Z"/>
                <w:rFonts w:eastAsia="宋体"/>
                <w:lang w:val="en-US"/>
              </w:rPr>
            </w:pPr>
          </w:p>
        </w:tc>
      </w:tr>
      <w:tr w:rsidR="00115CAE" w:rsidRPr="00115CAE" w14:paraId="5A9A5320" w14:textId="77777777" w:rsidTr="00115CAE">
        <w:trPr>
          <w:trHeight w:val="127"/>
          <w:jc w:val="center"/>
          <w:ins w:id="1706" w:author="NSB" w:date="2020-10-22T14:35:00Z"/>
        </w:trPr>
        <w:tc>
          <w:tcPr>
            <w:tcW w:w="2689" w:type="dxa"/>
            <w:gridSpan w:val="2"/>
            <w:tcBorders>
              <w:top w:val="nil"/>
              <w:left w:val="single" w:sz="4" w:space="0" w:color="auto"/>
              <w:bottom w:val="single" w:sz="4" w:space="0" w:color="auto"/>
              <w:right w:val="single" w:sz="4" w:space="0" w:color="auto"/>
            </w:tcBorders>
            <w:hideMark/>
          </w:tcPr>
          <w:p w14:paraId="1F4D476A" w14:textId="77777777" w:rsidR="00115CAE" w:rsidRPr="00115CAE" w:rsidRDefault="00115CAE" w:rsidP="00115CAE">
            <w:pPr>
              <w:spacing w:after="0" w:line="256" w:lineRule="auto"/>
              <w:rPr>
                <w:ins w:id="1707" w:author="NSB" w:date="2020-10-22T14:35: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2B95E82" w14:textId="77777777" w:rsidR="00115CAE" w:rsidRPr="00115CAE" w:rsidRDefault="00115CAE" w:rsidP="00115CAE">
            <w:pPr>
              <w:keepNext/>
              <w:keepLines/>
              <w:spacing w:after="0" w:line="256" w:lineRule="auto"/>
              <w:jc w:val="center"/>
              <w:rPr>
                <w:ins w:id="1708" w:author="NSB" w:date="2020-10-22T14:35:00Z"/>
                <w:rFonts w:ascii="Arial" w:eastAsia="宋体" w:hAnsi="Arial"/>
                <w:sz w:val="18"/>
                <w:lang w:val="en-US"/>
              </w:rPr>
            </w:pPr>
            <w:ins w:id="1709" w:author="NSB" w:date="2020-10-22T14:35: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C6B997C" w14:textId="77777777" w:rsidR="00115CAE" w:rsidRPr="00115CAE" w:rsidRDefault="00115CAE" w:rsidP="00115CAE">
            <w:pPr>
              <w:rPr>
                <w:ins w:id="1710" w:author="NSB" w:date="2020-10-22T14:35: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6EC186A" w14:textId="77777777" w:rsidR="00115CAE" w:rsidRPr="00115CAE" w:rsidRDefault="00115CAE" w:rsidP="00115CAE">
            <w:pPr>
              <w:keepNext/>
              <w:keepLines/>
              <w:spacing w:after="0" w:line="256" w:lineRule="auto"/>
              <w:jc w:val="center"/>
              <w:rPr>
                <w:ins w:id="1711" w:author="NSB" w:date="2020-10-22T14:35:00Z"/>
                <w:rFonts w:ascii="Arial" w:eastAsia="宋体" w:hAnsi="Arial"/>
                <w:sz w:val="18"/>
                <w:lang w:val="en-US"/>
              </w:rPr>
            </w:pPr>
            <w:ins w:id="1712" w:author="NSB" w:date="2020-10-22T14:35:00Z">
              <w:r w:rsidRPr="00115CAE">
                <w:rPr>
                  <w:rFonts w:ascii="Arial" w:eastAsia="宋体" w:hAnsi="Arial"/>
                  <w:sz w:val="16"/>
                  <w:szCs w:val="16"/>
                  <w:lang w:val="en-US"/>
                </w:rPr>
                <w:t>SR.2.1 FDD</w:t>
              </w:r>
            </w:ins>
          </w:p>
        </w:tc>
        <w:tc>
          <w:tcPr>
            <w:tcW w:w="709" w:type="dxa"/>
            <w:gridSpan w:val="2"/>
            <w:tcBorders>
              <w:top w:val="nil"/>
              <w:left w:val="single" w:sz="4" w:space="0" w:color="auto"/>
              <w:bottom w:val="single" w:sz="4" w:space="0" w:color="auto"/>
              <w:right w:val="single" w:sz="4" w:space="0" w:color="auto"/>
            </w:tcBorders>
            <w:hideMark/>
          </w:tcPr>
          <w:p w14:paraId="3A7189B4" w14:textId="77777777" w:rsidR="00115CAE" w:rsidRPr="00115CAE" w:rsidRDefault="00115CAE" w:rsidP="00115CAE">
            <w:pPr>
              <w:rPr>
                <w:ins w:id="1713" w:author="NSB" w:date="2020-10-22T14:35:00Z"/>
                <w:rFonts w:eastAsia="宋体"/>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30BC8726" w14:textId="77777777" w:rsidR="00115CAE" w:rsidRPr="00115CAE" w:rsidRDefault="00115CAE" w:rsidP="00115CAE">
            <w:pPr>
              <w:keepNext/>
              <w:keepLines/>
              <w:spacing w:after="0" w:line="256" w:lineRule="auto"/>
              <w:jc w:val="center"/>
              <w:rPr>
                <w:ins w:id="1714" w:author="NSB" w:date="2020-10-22T14:35:00Z"/>
                <w:rFonts w:ascii="Arial" w:eastAsia="宋体" w:hAnsi="Arial"/>
                <w:sz w:val="18"/>
                <w:lang w:val="en-US"/>
              </w:rPr>
            </w:pPr>
            <w:ins w:id="1715" w:author="NSB" w:date="2020-10-22T14:35:00Z">
              <w:r w:rsidRPr="00115CAE">
                <w:rPr>
                  <w:rFonts w:ascii="Arial" w:eastAsia="宋体" w:hAnsi="Arial"/>
                  <w:sz w:val="16"/>
                  <w:szCs w:val="16"/>
                  <w:lang w:val="en-US"/>
                </w:rPr>
                <w:t>SR.2.1 FDD</w:t>
              </w:r>
            </w:ins>
          </w:p>
        </w:tc>
        <w:tc>
          <w:tcPr>
            <w:tcW w:w="887" w:type="dxa"/>
            <w:gridSpan w:val="2"/>
            <w:tcBorders>
              <w:top w:val="nil"/>
              <w:left w:val="single" w:sz="4" w:space="0" w:color="auto"/>
              <w:bottom w:val="single" w:sz="4" w:space="0" w:color="auto"/>
              <w:right w:val="single" w:sz="4" w:space="0" w:color="auto"/>
            </w:tcBorders>
            <w:hideMark/>
          </w:tcPr>
          <w:p w14:paraId="4B997E97" w14:textId="77777777" w:rsidR="00115CAE" w:rsidRPr="00115CAE" w:rsidRDefault="00115CAE" w:rsidP="00115CAE">
            <w:pPr>
              <w:rPr>
                <w:ins w:id="1716" w:author="NSB" w:date="2020-10-22T14:35:00Z"/>
                <w:rFonts w:eastAsia="宋体"/>
                <w:lang w:val="en-US"/>
              </w:rPr>
            </w:pPr>
          </w:p>
        </w:tc>
      </w:tr>
      <w:tr w:rsidR="00115CAE" w:rsidRPr="00115CAE" w14:paraId="53C959F2" w14:textId="77777777" w:rsidTr="00115CAE">
        <w:trPr>
          <w:trHeight w:val="127"/>
          <w:jc w:val="center"/>
          <w:ins w:id="1717" w:author="NSB" w:date="2020-10-22T14:35:00Z"/>
        </w:trPr>
        <w:tc>
          <w:tcPr>
            <w:tcW w:w="2689" w:type="dxa"/>
            <w:gridSpan w:val="2"/>
            <w:tcBorders>
              <w:top w:val="single" w:sz="4" w:space="0" w:color="auto"/>
              <w:left w:val="single" w:sz="4" w:space="0" w:color="auto"/>
              <w:bottom w:val="nil"/>
              <w:right w:val="single" w:sz="4" w:space="0" w:color="auto"/>
            </w:tcBorders>
            <w:hideMark/>
          </w:tcPr>
          <w:p w14:paraId="6D73DE85" w14:textId="77777777" w:rsidR="00115CAE" w:rsidRPr="00115CAE" w:rsidRDefault="00115CAE" w:rsidP="00115CAE">
            <w:pPr>
              <w:keepNext/>
              <w:keepLines/>
              <w:spacing w:after="0" w:line="256" w:lineRule="auto"/>
              <w:rPr>
                <w:ins w:id="1718" w:author="NSB" w:date="2020-10-22T14:35:00Z"/>
                <w:rFonts w:ascii="Arial" w:eastAsia="宋体" w:hAnsi="Arial"/>
                <w:sz w:val="18"/>
                <w:lang w:val="en-US"/>
              </w:rPr>
            </w:pPr>
            <w:ins w:id="1719" w:author="NSB" w:date="2020-10-22T14:35:00Z">
              <w:r w:rsidRPr="00115CAE">
                <w:rPr>
                  <w:rFonts w:ascii="Arial" w:eastAsia="宋体" w:hAnsi="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12C83BD" w14:textId="77777777" w:rsidR="00115CAE" w:rsidRPr="00115CAE" w:rsidRDefault="00115CAE" w:rsidP="00115CAE">
            <w:pPr>
              <w:keepNext/>
              <w:keepLines/>
              <w:spacing w:after="0" w:line="256" w:lineRule="auto"/>
              <w:jc w:val="center"/>
              <w:rPr>
                <w:ins w:id="1720" w:author="NSB" w:date="2020-10-22T14:35:00Z"/>
                <w:rFonts w:ascii="Arial" w:eastAsia="宋体" w:hAnsi="Arial"/>
                <w:sz w:val="18"/>
                <w:lang w:val="en-US"/>
              </w:rPr>
            </w:pPr>
            <w:ins w:id="1721" w:author="NSB" w:date="2020-10-22T14:35: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73C6A108" w14:textId="77777777" w:rsidR="00115CAE" w:rsidRPr="00115CAE" w:rsidRDefault="00115CAE" w:rsidP="00115CAE">
            <w:pPr>
              <w:keepNext/>
              <w:keepLines/>
              <w:spacing w:after="0" w:line="256" w:lineRule="auto"/>
              <w:jc w:val="center"/>
              <w:rPr>
                <w:ins w:id="1722" w:author="NSB" w:date="2020-10-22T14:35: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61C92AA" w14:textId="77777777" w:rsidR="00115CAE" w:rsidRPr="00115CAE" w:rsidRDefault="00115CAE" w:rsidP="00115CAE">
            <w:pPr>
              <w:keepNext/>
              <w:keepLines/>
              <w:spacing w:after="0" w:line="256" w:lineRule="auto"/>
              <w:jc w:val="center"/>
              <w:rPr>
                <w:ins w:id="1723" w:author="NSB" w:date="2020-10-22T14:35:00Z"/>
                <w:rFonts w:ascii="Arial" w:eastAsia="宋体" w:hAnsi="Arial"/>
                <w:sz w:val="18"/>
                <w:lang w:val="en-US"/>
              </w:rPr>
            </w:pPr>
            <w:ins w:id="1724" w:author="NSB" w:date="2020-10-22T14:35:00Z">
              <w:r w:rsidRPr="00115CAE">
                <w:rPr>
                  <w:rFonts w:ascii="Arial" w:eastAsia="宋体" w:hAnsi="Arial"/>
                  <w:sz w:val="16"/>
                  <w:szCs w:val="16"/>
                  <w:lang w:val="en-US"/>
                </w:rPr>
                <w:t>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13346D2" w14:textId="77777777" w:rsidR="00115CAE" w:rsidRPr="00115CAE" w:rsidRDefault="00115CAE" w:rsidP="00115CAE">
            <w:pPr>
              <w:keepNext/>
              <w:keepLines/>
              <w:spacing w:after="0" w:line="256" w:lineRule="auto"/>
              <w:jc w:val="center"/>
              <w:rPr>
                <w:ins w:id="1725" w:author="NSB" w:date="2020-10-22T14:35:00Z"/>
                <w:rFonts w:ascii="Arial" w:eastAsia="宋体" w:hAnsi="Arial"/>
                <w:sz w:val="18"/>
                <w:lang w:val="en-US"/>
              </w:rPr>
            </w:pPr>
            <w:ins w:id="1726" w:author="NSB" w:date="2020-10-22T14:35: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730AF92" w14:textId="77777777" w:rsidR="00115CAE" w:rsidRPr="00115CAE" w:rsidRDefault="00115CAE" w:rsidP="00115CAE">
            <w:pPr>
              <w:keepNext/>
              <w:keepLines/>
              <w:spacing w:after="0" w:line="256" w:lineRule="auto"/>
              <w:jc w:val="center"/>
              <w:rPr>
                <w:ins w:id="1727" w:author="NSB" w:date="2020-10-22T14:35:00Z"/>
                <w:rFonts w:ascii="Arial" w:eastAsia="宋体" w:hAnsi="Arial"/>
                <w:sz w:val="18"/>
                <w:lang w:val="en-US"/>
              </w:rPr>
            </w:pPr>
            <w:ins w:id="1728" w:author="NSB" w:date="2020-10-22T14:35:00Z">
              <w:r w:rsidRPr="00115CAE">
                <w:rPr>
                  <w:rFonts w:ascii="Arial" w:eastAsia="宋体" w:hAnsi="Arial"/>
                  <w:sz w:val="16"/>
                  <w:szCs w:val="16"/>
                  <w:lang w:val="en-US"/>
                </w:rPr>
                <w:t>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1CC403E" w14:textId="77777777" w:rsidR="00115CAE" w:rsidRPr="00115CAE" w:rsidRDefault="00115CAE" w:rsidP="00115CAE">
            <w:pPr>
              <w:keepNext/>
              <w:keepLines/>
              <w:spacing w:after="0" w:line="256" w:lineRule="auto"/>
              <w:jc w:val="center"/>
              <w:rPr>
                <w:ins w:id="1729" w:author="NSB" w:date="2020-10-22T14:35:00Z"/>
                <w:rFonts w:ascii="Arial" w:eastAsia="宋体" w:hAnsi="Arial"/>
                <w:sz w:val="18"/>
                <w:lang w:val="en-US"/>
              </w:rPr>
            </w:pPr>
            <w:ins w:id="1730" w:author="NSB" w:date="2020-10-22T14:35:00Z">
              <w:r w:rsidRPr="00115CAE">
                <w:rPr>
                  <w:rFonts w:ascii="Arial" w:eastAsia="宋体" w:hAnsi="Arial"/>
                  <w:sz w:val="18"/>
                  <w:lang w:val="en-US"/>
                </w:rPr>
                <w:t>-</w:t>
              </w:r>
            </w:ins>
          </w:p>
        </w:tc>
      </w:tr>
      <w:tr w:rsidR="00115CAE" w:rsidRPr="00115CAE" w14:paraId="0A121AE8" w14:textId="77777777" w:rsidTr="00115CAE">
        <w:trPr>
          <w:trHeight w:val="127"/>
          <w:jc w:val="center"/>
          <w:ins w:id="1731" w:author="NSB" w:date="2020-10-22T14:35:00Z"/>
        </w:trPr>
        <w:tc>
          <w:tcPr>
            <w:tcW w:w="2689" w:type="dxa"/>
            <w:gridSpan w:val="2"/>
            <w:tcBorders>
              <w:top w:val="nil"/>
              <w:left w:val="single" w:sz="4" w:space="0" w:color="auto"/>
              <w:bottom w:val="nil"/>
              <w:right w:val="single" w:sz="4" w:space="0" w:color="auto"/>
            </w:tcBorders>
            <w:hideMark/>
          </w:tcPr>
          <w:p w14:paraId="6E8C876E" w14:textId="77777777" w:rsidR="00115CAE" w:rsidRPr="00115CAE" w:rsidRDefault="00115CAE" w:rsidP="00115CAE">
            <w:pPr>
              <w:rPr>
                <w:ins w:id="1732"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348418" w14:textId="77777777" w:rsidR="00115CAE" w:rsidRPr="00115CAE" w:rsidRDefault="00115CAE" w:rsidP="00115CAE">
            <w:pPr>
              <w:keepNext/>
              <w:keepLines/>
              <w:spacing w:after="0" w:line="256" w:lineRule="auto"/>
              <w:jc w:val="center"/>
              <w:rPr>
                <w:ins w:id="1733" w:author="NSB" w:date="2020-10-22T14:35:00Z"/>
                <w:rFonts w:ascii="Arial" w:eastAsia="宋体" w:hAnsi="Arial"/>
                <w:sz w:val="18"/>
                <w:lang w:val="en-US"/>
              </w:rPr>
            </w:pPr>
            <w:ins w:id="1734" w:author="NSB" w:date="2020-10-22T14:35: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19BC4D62" w14:textId="77777777" w:rsidR="00115CAE" w:rsidRPr="00115CAE" w:rsidRDefault="00115CAE" w:rsidP="00115CAE">
            <w:pPr>
              <w:rPr>
                <w:ins w:id="1735" w:author="NSB" w:date="2020-10-22T14:35: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7F17913" w14:textId="77777777" w:rsidR="00115CAE" w:rsidRPr="00115CAE" w:rsidRDefault="00115CAE" w:rsidP="00115CAE">
            <w:pPr>
              <w:keepNext/>
              <w:keepLines/>
              <w:spacing w:after="0" w:line="256" w:lineRule="auto"/>
              <w:jc w:val="center"/>
              <w:rPr>
                <w:ins w:id="1736" w:author="NSB" w:date="2020-10-22T14:35:00Z"/>
                <w:rFonts w:ascii="Arial" w:eastAsia="宋体" w:hAnsi="Arial"/>
                <w:sz w:val="18"/>
                <w:lang w:val="en-US"/>
              </w:rPr>
            </w:pPr>
            <w:ins w:id="1737" w:author="NSB" w:date="2020-10-22T14:35:00Z">
              <w:r w:rsidRPr="00115CAE">
                <w:rPr>
                  <w:rFonts w:ascii="Arial" w:eastAsia="宋体" w:hAnsi="Arial"/>
                  <w:sz w:val="16"/>
                  <w:szCs w:val="16"/>
                  <w:lang w:val="en-US"/>
                </w:rPr>
                <w:t>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5BEAAE4" w14:textId="77777777" w:rsidR="00115CAE" w:rsidRPr="00115CAE" w:rsidRDefault="00115CAE" w:rsidP="00115CAE">
            <w:pPr>
              <w:keepNext/>
              <w:keepLines/>
              <w:spacing w:after="0" w:line="256" w:lineRule="auto"/>
              <w:jc w:val="center"/>
              <w:rPr>
                <w:ins w:id="1738" w:author="NSB" w:date="2020-10-22T14:35:00Z"/>
                <w:rFonts w:ascii="Arial" w:eastAsia="宋体" w:hAnsi="Arial"/>
                <w:sz w:val="18"/>
                <w:lang w:val="en-US"/>
              </w:rPr>
            </w:pPr>
            <w:ins w:id="1739" w:author="NSB" w:date="2020-10-22T14:35: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EAEB043" w14:textId="77777777" w:rsidR="00115CAE" w:rsidRPr="00115CAE" w:rsidRDefault="00115CAE" w:rsidP="00115CAE">
            <w:pPr>
              <w:keepNext/>
              <w:keepLines/>
              <w:spacing w:after="0" w:line="256" w:lineRule="auto"/>
              <w:jc w:val="center"/>
              <w:rPr>
                <w:ins w:id="1740" w:author="NSB" w:date="2020-10-22T14:35:00Z"/>
                <w:rFonts w:ascii="Arial" w:eastAsia="宋体" w:hAnsi="Arial"/>
                <w:sz w:val="18"/>
                <w:lang w:val="en-US"/>
              </w:rPr>
            </w:pPr>
            <w:ins w:id="1741" w:author="NSB" w:date="2020-10-22T14:35:00Z">
              <w:r w:rsidRPr="00115CAE">
                <w:rPr>
                  <w:rFonts w:ascii="Arial" w:eastAsia="宋体" w:hAnsi="Arial"/>
                  <w:sz w:val="16"/>
                  <w:szCs w:val="16"/>
                  <w:lang w:val="en-US"/>
                </w:rPr>
                <w:t>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3EACE676" w14:textId="77777777" w:rsidR="00115CAE" w:rsidRPr="00115CAE" w:rsidRDefault="00115CAE" w:rsidP="00115CAE">
            <w:pPr>
              <w:keepNext/>
              <w:keepLines/>
              <w:spacing w:after="0" w:line="256" w:lineRule="auto"/>
              <w:jc w:val="center"/>
              <w:rPr>
                <w:ins w:id="1742" w:author="NSB" w:date="2020-10-22T14:35:00Z"/>
                <w:rFonts w:ascii="Arial" w:eastAsia="宋体" w:hAnsi="Arial"/>
                <w:sz w:val="18"/>
                <w:lang w:val="en-US"/>
              </w:rPr>
            </w:pPr>
            <w:ins w:id="1743" w:author="NSB" w:date="2020-10-22T14:35:00Z">
              <w:r w:rsidRPr="00115CAE">
                <w:rPr>
                  <w:rFonts w:ascii="Arial" w:eastAsia="宋体" w:hAnsi="Arial"/>
                  <w:sz w:val="18"/>
                  <w:lang w:val="en-US"/>
                </w:rPr>
                <w:t>-</w:t>
              </w:r>
            </w:ins>
          </w:p>
        </w:tc>
      </w:tr>
      <w:tr w:rsidR="00115CAE" w:rsidRPr="00115CAE" w14:paraId="73394BD7" w14:textId="77777777" w:rsidTr="00115CAE">
        <w:trPr>
          <w:trHeight w:val="127"/>
          <w:jc w:val="center"/>
          <w:ins w:id="1744" w:author="NSB" w:date="2020-10-22T14:35:00Z"/>
        </w:trPr>
        <w:tc>
          <w:tcPr>
            <w:tcW w:w="2689" w:type="dxa"/>
            <w:gridSpan w:val="2"/>
            <w:tcBorders>
              <w:top w:val="nil"/>
              <w:left w:val="single" w:sz="4" w:space="0" w:color="auto"/>
              <w:bottom w:val="single" w:sz="4" w:space="0" w:color="auto"/>
              <w:right w:val="single" w:sz="4" w:space="0" w:color="auto"/>
            </w:tcBorders>
            <w:hideMark/>
          </w:tcPr>
          <w:p w14:paraId="739EE82E" w14:textId="77777777" w:rsidR="00115CAE" w:rsidRPr="00115CAE" w:rsidRDefault="00115CAE" w:rsidP="00115CAE">
            <w:pPr>
              <w:rPr>
                <w:ins w:id="1745"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3E2BDE" w14:textId="77777777" w:rsidR="00115CAE" w:rsidRPr="00115CAE" w:rsidRDefault="00115CAE" w:rsidP="00115CAE">
            <w:pPr>
              <w:keepNext/>
              <w:keepLines/>
              <w:spacing w:after="0" w:line="256" w:lineRule="auto"/>
              <w:jc w:val="center"/>
              <w:rPr>
                <w:ins w:id="1746" w:author="NSB" w:date="2020-10-22T14:35:00Z"/>
                <w:rFonts w:ascii="Arial" w:eastAsia="宋体" w:hAnsi="Arial"/>
                <w:sz w:val="18"/>
                <w:lang w:val="en-US"/>
              </w:rPr>
            </w:pPr>
            <w:ins w:id="1747" w:author="NSB" w:date="2020-10-22T14:35: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1625A091" w14:textId="77777777" w:rsidR="00115CAE" w:rsidRPr="00115CAE" w:rsidRDefault="00115CAE" w:rsidP="00115CAE">
            <w:pPr>
              <w:rPr>
                <w:ins w:id="1748" w:author="NSB" w:date="2020-10-22T14:35: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C8DA801" w14:textId="77777777" w:rsidR="00115CAE" w:rsidRPr="00115CAE" w:rsidRDefault="00115CAE" w:rsidP="00115CAE">
            <w:pPr>
              <w:keepNext/>
              <w:keepLines/>
              <w:spacing w:after="0" w:line="256" w:lineRule="auto"/>
              <w:jc w:val="center"/>
              <w:rPr>
                <w:ins w:id="1749" w:author="NSB" w:date="2020-10-22T14:35:00Z"/>
                <w:rFonts w:ascii="Arial" w:eastAsia="宋体" w:hAnsi="Arial"/>
                <w:sz w:val="18"/>
                <w:lang w:val="en-US"/>
              </w:rPr>
            </w:pPr>
            <w:ins w:id="1750" w:author="NSB" w:date="2020-10-22T14:35:00Z">
              <w:r w:rsidRPr="00115CAE">
                <w:rPr>
                  <w:rFonts w:ascii="Arial" w:eastAsia="宋体" w:hAnsi="Arial"/>
                  <w:sz w:val="16"/>
                  <w:szCs w:val="16"/>
                  <w:lang w:val="en-US"/>
                </w:rPr>
                <w:t>CR.2.1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172F339" w14:textId="77777777" w:rsidR="00115CAE" w:rsidRPr="00115CAE" w:rsidRDefault="00115CAE" w:rsidP="00115CAE">
            <w:pPr>
              <w:keepNext/>
              <w:keepLines/>
              <w:spacing w:after="0" w:line="256" w:lineRule="auto"/>
              <w:jc w:val="center"/>
              <w:rPr>
                <w:ins w:id="1751" w:author="NSB" w:date="2020-10-22T14:35:00Z"/>
                <w:rFonts w:ascii="Arial" w:eastAsia="宋体" w:hAnsi="Arial"/>
                <w:sz w:val="18"/>
                <w:lang w:val="en-US"/>
              </w:rPr>
            </w:pPr>
            <w:ins w:id="1752" w:author="NSB" w:date="2020-10-22T14:35: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1E9A8C6" w14:textId="77777777" w:rsidR="00115CAE" w:rsidRPr="00115CAE" w:rsidRDefault="00115CAE" w:rsidP="00115CAE">
            <w:pPr>
              <w:keepNext/>
              <w:keepLines/>
              <w:spacing w:after="0" w:line="256" w:lineRule="auto"/>
              <w:jc w:val="center"/>
              <w:rPr>
                <w:ins w:id="1753" w:author="NSB" w:date="2020-10-22T14:35:00Z"/>
                <w:rFonts w:ascii="Arial" w:eastAsia="宋体" w:hAnsi="Arial"/>
                <w:sz w:val="18"/>
                <w:lang w:val="en-US"/>
              </w:rPr>
            </w:pPr>
            <w:ins w:id="1754" w:author="NSB" w:date="2020-10-22T14:35:00Z">
              <w:r w:rsidRPr="00115CAE">
                <w:rPr>
                  <w:rFonts w:ascii="Arial" w:eastAsia="宋体" w:hAnsi="Arial"/>
                  <w:sz w:val="16"/>
                  <w:szCs w:val="16"/>
                  <w:lang w:val="en-US"/>
                </w:rPr>
                <w:t>CR.2.1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BFC9052" w14:textId="77777777" w:rsidR="00115CAE" w:rsidRPr="00115CAE" w:rsidRDefault="00115CAE" w:rsidP="00115CAE">
            <w:pPr>
              <w:keepNext/>
              <w:keepLines/>
              <w:spacing w:after="0" w:line="256" w:lineRule="auto"/>
              <w:jc w:val="center"/>
              <w:rPr>
                <w:ins w:id="1755" w:author="NSB" w:date="2020-10-22T14:35:00Z"/>
                <w:rFonts w:ascii="Arial" w:eastAsia="宋体" w:hAnsi="Arial"/>
                <w:sz w:val="18"/>
                <w:lang w:val="en-US"/>
              </w:rPr>
            </w:pPr>
            <w:ins w:id="1756" w:author="NSB" w:date="2020-10-22T14:35:00Z">
              <w:r w:rsidRPr="00115CAE">
                <w:rPr>
                  <w:rFonts w:ascii="Arial" w:eastAsia="宋体" w:hAnsi="Arial"/>
                  <w:sz w:val="18"/>
                  <w:lang w:val="en-US"/>
                </w:rPr>
                <w:t>-</w:t>
              </w:r>
            </w:ins>
          </w:p>
        </w:tc>
      </w:tr>
      <w:tr w:rsidR="00115CAE" w:rsidRPr="00115CAE" w14:paraId="521E113D" w14:textId="77777777" w:rsidTr="00115CAE">
        <w:trPr>
          <w:trHeight w:val="127"/>
          <w:jc w:val="center"/>
          <w:ins w:id="1757" w:author="NSB" w:date="2020-10-22T14:35:00Z"/>
        </w:trPr>
        <w:tc>
          <w:tcPr>
            <w:tcW w:w="2689" w:type="dxa"/>
            <w:gridSpan w:val="2"/>
            <w:tcBorders>
              <w:top w:val="single" w:sz="4" w:space="0" w:color="auto"/>
              <w:left w:val="single" w:sz="4" w:space="0" w:color="auto"/>
              <w:bottom w:val="nil"/>
              <w:right w:val="single" w:sz="4" w:space="0" w:color="auto"/>
            </w:tcBorders>
            <w:hideMark/>
          </w:tcPr>
          <w:p w14:paraId="781F5DD4" w14:textId="77777777" w:rsidR="00115CAE" w:rsidRPr="00115CAE" w:rsidRDefault="00115CAE" w:rsidP="00115CAE">
            <w:pPr>
              <w:keepNext/>
              <w:keepLines/>
              <w:spacing w:after="0" w:line="256" w:lineRule="auto"/>
              <w:rPr>
                <w:ins w:id="1758" w:author="NSB" w:date="2020-10-22T14:35:00Z"/>
                <w:rFonts w:ascii="Arial" w:eastAsia="宋体" w:hAnsi="Arial"/>
                <w:sz w:val="18"/>
                <w:lang w:val="en-US"/>
              </w:rPr>
            </w:pPr>
            <w:ins w:id="1759" w:author="NSB" w:date="2020-10-22T14:35:00Z">
              <w:r w:rsidRPr="00115CAE">
                <w:rPr>
                  <w:rFonts w:ascii="Arial" w:eastAsia="宋体" w:hAnsi="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665F8F6A" w14:textId="77777777" w:rsidR="00115CAE" w:rsidRPr="00115CAE" w:rsidRDefault="00115CAE" w:rsidP="00115CAE">
            <w:pPr>
              <w:keepNext/>
              <w:keepLines/>
              <w:spacing w:after="0" w:line="256" w:lineRule="auto"/>
              <w:jc w:val="center"/>
              <w:rPr>
                <w:ins w:id="1760" w:author="NSB" w:date="2020-10-22T14:35:00Z"/>
                <w:rFonts w:ascii="Arial" w:eastAsia="宋体" w:hAnsi="Arial"/>
                <w:sz w:val="18"/>
                <w:lang w:val="en-US"/>
              </w:rPr>
            </w:pPr>
            <w:ins w:id="1761" w:author="NSB" w:date="2020-10-22T14:35:00Z">
              <w:r w:rsidRPr="00115CAE">
                <w:rPr>
                  <w:rFonts w:ascii="Arial" w:eastAsia="宋体" w:hAnsi="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B0DCA05" w14:textId="77777777" w:rsidR="00115CAE" w:rsidRPr="00115CAE" w:rsidRDefault="00115CAE" w:rsidP="00115CAE">
            <w:pPr>
              <w:keepNext/>
              <w:keepLines/>
              <w:spacing w:after="0" w:line="256" w:lineRule="auto"/>
              <w:jc w:val="center"/>
              <w:rPr>
                <w:ins w:id="1762" w:author="NSB" w:date="2020-10-22T14:35: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B0C0CF6" w14:textId="77777777" w:rsidR="00115CAE" w:rsidRPr="00115CAE" w:rsidRDefault="00115CAE" w:rsidP="00115CAE">
            <w:pPr>
              <w:keepNext/>
              <w:keepLines/>
              <w:spacing w:after="0" w:line="256" w:lineRule="auto"/>
              <w:jc w:val="center"/>
              <w:rPr>
                <w:ins w:id="1763" w:author="NSB" w:date="2020-10-22T14:35:00Z"/>
                <w:rFonts w:ascii="Arial" w:eastAsia="宋体" w:hAnsi="Arial"/>
                <w:sz w:val="14"/>
                <w:szCs w:val="14"/>
                <w:lang w:val="en-US"/>
              </w:rPr>
            </w:pPr>
            <w:ins w:id="1764" w:author="NSB" w:date="2020-10-22T14:35:00Z">
              <w:r w:rsidRPr="00115CAE">
                <w:rPr>
                  <w:rFonts w:ascii="Arial" w:eastAsia="宋体" w:hAnsi="Arial"/>
                  <w:sz w:val="14"/>
                  <w:szCs w:val="14"/>
                  <w:lang w:val="en-US"/>
                </w:rPr>
                <w:t>CCR.1.1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785A2FFA" w14:textId="77777777" w:rsidR="00115CAE" w:rsidRPr="00115CAE" w:rsidRDefault="00115CAE" w:rsidP="00115CAE">
            <w:pPr>
              <w:keepNext/>
              <w:keepLines/>
              <w:spacing w:after="0" w:line="256" w:lineRule="auto"/>
              <w:jc w:val="center"/>
              <w:rPr>
                <w:ins w:id="1765" w:author="NSB" w:date="2020-10-22T14:35:00Z"/>
                <w:rFonts w:ascii="Arial" w:eastAsia="宋体" w:hAnsi="Arial"/>
                <w:sz w:val="18"/>
                <w:lang w:val="en-US"/>
              </w:rPr>
            </w:pPr>
            <w:ins w:id="1766" w:author="NSB" w:date="2020-10-22T14:35: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6EF7844" w14:textId="77777777" w:rsidR="00115CAE" w:rsidRPr="00115CAE" w:rsidRDefault="00115CAE" w:rsidP="00115CAE">
            <w:pPr>
              <w:keepNext/>
              <w:keepLines/>
              <w:spacing w:after="0" w:line="256" w:lineRule="auto"/>
              <w:jc w:val="center"/>
              <w:rPr>
                <w:ins w:id="1767" w:author="NSB" w:date="2020-10-22T14:35:00Z"/>
                <w:rFonts w:ascii="Arial" w:eastAsia="宋体" w:hAnsi="Arial"/>
                <w:sz w:val="14"/>
                <w:szCs w:val="14"/>
                <w:lang w:val="en-US"/>
              </w:rPr>
            </w:pPr>
            <w:ins w:id="1768" w:author="NSB" w:date="2020-10-22T14:35:00Z">
              <w:r w:rsidRPr="00115CAE">
                <w:rPr>
                  <w:rFonts w:ascii="Arial" w:eastAsia="宋体" w:hAnsi="Arial"/>
                  <w:sz w:val="14"/>
                  <w:szCs w:val="14"/>
                  <w:lang w:val="en-US"/>
                </w:rPr>
                <w:t>CCR.1.1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BE598A7" w14:textId="77777777" w:rsidR="00115CAE" w:rsidRPr="00115CAE" w:rsidRDefault="00115CAE" w:rsidP="00115CAE">
            <w:pPr>
              <w:keepNext/>
              <w:keepLines/>
              <w:spacing w:after="0" w:line="256" w:lineRule="auto"/>
              <w:jc w:val="center"/>
              <w:rPr>
                <w:ins w:id="1769" w:author="NSB" w:date="2020-10-22T14:35:00Z"/>
                <w:rFonts w:ascii="Arial" w:eastAsia="宋体" w:hAnsi="Arial"/>
                <w:sz w:val="18"/>
                <w:lang w:val="en-US"/>
              </w:rPr>
            </w:pPr>
            <w:ins w:id="1770" w:author="NSB" w:date="2020-10-22T14:35:00Z">
              <w:r w:rsidRPr="00115CAE">
                <w:rPr>
                  <w:rFonts w:ascii="Arial" w:eastAsia="宋体" w:hAnsi="Arial"/>
                  <w:sz w:val="18"/>
                  <w:lang w:val="en-US"/>
                </w:rPr>
                <w:t>-</w:t>
              </w:r>
            </w:ins>
          </w:p>
        </w:tc>
      </w:tr>
      <w:tr w:rsidR="00115CAE" w:rsidRPr="00115CAE" w14:paraId="063D6C34" w14:textId="77777777" w:rsidTr="00115CAE">
        <w:trPr>
          <w:trHeight w:val="127"/>
          <w:jc w:val="center"/>
          <w:ins w:id="1771" w:author="NSB" w:date="2020-10-22T14:35:00Z"/>
        </w:trPr>
        <w:tc>
          <w:tcPr>
            <w:tcW w:w="2689" w:type="dxa"/>
            <w:gridSpan w:val="2"/>
            <w:tcBorders>
              <w:top w:val="nil"/>
              <w:left w:val="single" w:sz="4" w:space="0" w:color="auto"/>
              <w:bottom w:val="nil"/>
              <w:right w:val="single" w:sz="4" w:space="0" w:color="auto"/>
            </w:tcBorders>
            <w:hideMark/>
          </w:tcPr>
          <w:p w14:paraId="66883171" w14:textId="77777777" w:rsidR="00115CAE" w:rsidRPr="00115CAE" w:rsidRDefault="00115CAE" w:rsidP="00115CAE">
            <w:pPr>
              <w:rPr>
                <w:ins w:id="1772"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DDA58E" w14:textId="77777777" w:rsidR="00115CAE" w:rsidRPr="00115CAE" w:rsidRDefault="00115CAE" w:rsidP="00115CAE">
            <w:pPr>
              <w:keepNext/>
              <w:keepLines/>
              <w:spacing w:after="0" w:line="256" w:lineRule="auto"/>
              <w:jc w:val="center"/>
              <w:rPr>
                <w:ins w:id="1773" w:author="NSB" w:date="2020-10-22T14:35:00Z"/>
                <w:rFonts w:ascii="Arial" w:eastAsia="宋体" w:hAnsi="Arial"/>
                <w:sz w:val="18"/>
                <w:lang w:val="en-US"/>
              </w:rPr>
            </w:pPr>
            <w:ins w:id="1774" w:author="NSB" w:date="2020-10-22T14:35:00Z">
              <w:r w:rsidRPr="00115CAE">
                <w:rPr>
                  <w:rFonts w:ascii="Arial" w:eastAsia="宋体" w:hAnsi="Arial"/>
                  <w:sz w:val="18"/>
                  <w:lang w:val="en-US"/>
                </w:rPr>
                <w:t>2,5</w:t>
              </w:r>
            </w:ins>
          </w:p>
        </w:tc>
        <w:tc>
          <w:tcPr>
            <w:tcW w:w="893" w:type="dxa"/>
            <w:tcBorders>
              <w:top w:val="single" w:sz="4" w:space="0" w:color="auto"/>
              <w:left w:val="single" w:sz="4" w:space="0" w:color="auto"/>
              <w:bottom w:val="single" w:sz="4" w:space="0" w:color="auto"/>
              <w:right w:val="single" w:sz="4" w:space="0" w:color="auto"/>
            </w:tcBorders>
          </w:tcPr>
          <w:p w14:paraId="7F24E278" w14:textId="77777777" w:rsidR="00115CAE" w:rsidRPr="00115CAE" w:rsidRDefault="00115CAE" w:rsidP="00115CAE">
            <w:pPr>
              <w:keepNext/>
              <w:keepLines/>
              <w:spacing w:after="0" w:line="256" w:lineRule="auto"/>
              <w:jc w:val="center"/>
              <w:rPr>
                <w:ins w:id="1775" w:author="NSB" w:date="2020-10-22T14:35: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511040A" w14:textId="77777777" w:rsidR="00115CAE" w:rsidRPr="00115CAE" w:rsidRDefault="00115CAE" w:rsidP="00115CAE">
            <w:pPr>
              <w:keepNext/>
              <w:keepLines/>
              <w:spacing w:after="0" w:line="256" w:lineRule="auto"/>
              <w:jc w:val="center"/>
              <w:rPr>
                <w:ins w:id="1776" w:author="NSB" w:date="2020-10-22T14:35:00Z"/>
                <w:rFonts w:ascii="Arial" w:eastAsia="宋体" w:hAnsi="Arial"/>
                <w:sz w:val="14"/>
                <w:szCs w:val="14"/>
                <w:lang w:val="en-US"/>
              </w:rPr>
            </w:pPr>
            <w:ins w:id="1777" w:author="NSB" w:date="2020-10-22T14:35:00Z">
              <w:r w:rsidRPr="00115CAE">
                <w:rPr>
                  <w:rFonts w:ascii="Arial" w:eastAsia="宋体" w:hAnsi="Arial"/>
                  <w:sz w:val="14"/>
                  <w:szCs w:val="14"/>
                  <w:lang w:val="en-US"/>
                </w:rPr>
                <w:t>CCR.1.1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8D4C395" w14:textId="77777777" w:rsidR="00115CAE" w:rsidRPr="00115CAE" w:rsidRDefault="00115CAE" w:rsidP="00115CAE">
            <w:pPr>
              <w:keepNext/>
              <w:keepLines/>
              <w:spacing w:after="0" w:line="256" w:lineRule="auto"/>
              <w:jc w:val="center"/>
              <w:rPr>
                <w:ins w:id="1778" w:author="NSB" w:date="2020-10-22T14:35:00Z"/>
                <w:rFonts w:ascii="Arial" w:eastAsia="宋体" w:hAnsi="Arial"/>
                <w:sz w:val="18"/>
                <w:lang w:val="en-US"/>
              </w:rPr>
            </w:pPr>
            <w:ins w:id="1779" w:author="NSB" w:date="2020-10-22T14:35: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55FFDB3" w14:textId="77777777" w:rsidR="00115CAE" w:rsidRPr="00115CAE" w:rsidRDefault="00115CAE" w:rsidP="00115CAE">
            <w:pPr>
              <w:keepNext/>
              <w:keepLines/>
              <w:spacing w:after="0" w:line="256" w:lineRule="auto"/>
              <w:jc w:val="center"/>
              <w:rPr>
                <w:ins w:id="1780" w:author="NSB" w:date="2020-10-22T14:35:00Z"/>
                <w:rFonts w:ascii="Arial" w:eastAsia="宋体" w:hAnsi="Arial"/>
                <w:sz w:val="14"/>
                <w:szCs w:val="14"/>
                <w:lang w:val="en-US"/>
              </w:rPr>
            </w:pPr>
            <w:ins w:id="1781" w:author="NSB" w:date="2020-10-22T14:35:00Z">
              <w:r w:rsidRPr="00115CAE">
                <w:rPr>
                  <w:rFonts w:ascii="Arial" w:eastAsia="宋体" w:hAnsi="Arial"/>
                  <w:sz w:val="14"/>
                  <w:szCs w:val="14"/>
                  <w:lang w:val="en-US"/>
                </w:rPr>
                <w:t>CCR.1.1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E949C4F" w14:textId="77777777" w:rsidR="00115CAE" w:rsidRPr="00115CAE" w:rsidRDefault="00115CAE" w:rsidP="00115CAE">
            <w:pPr>
              <w:keepNext/>
              <w:keepLines/>
              <w:spacing w:after="0" w:line="256" w:lineRule="auto"/>
              <w:jc w:val="center"/>
              <w:rPr>
                <w:ins w:id="1782" w:author="NSB" w:date="2020-10-22T14:35:00Z"/>
                <w:rFonts w:ascii="Arial" w:eastAsia="宋体" w:hAnsi="Arial"/>
                <w:sz w:val="18"/>
                <w:lang w:val="en-US"/>
              </w:rPr>
            </w:pPr>
            <w:ins w:id="1783" w:author="NSB" w:date="2020-10-22T14:35:00Z">
              <w:r w:rsidRPr="00115CAE">
                <w:rPr>
                  <w:rFonts w:ascii="Arial" w:eastAsia="宋体" w:hAnsi="Arial"/>
                  <w:sz w:val="18"/>
                  <w:lang w:val="en-US"/>
                </w:rPr>
                <w:t>-</w:t>
              </w:r>
            </w:ins>
          </w:p>
        </w:tc>
      </w:tr>
      <w:tr w:rsidR="00115CAE" w:rsidRPr="00115CAE" w14:paraId="775488C5" w14:textId="77777777" w:rsidTr="00115CAE">
        <w:trPr>
          <w:trHeight w:val="127"/>
          <w:jc w:val="center"/>
          <w:ins w:id="1784" w:author="NSB" w:date="2020-10-22T14:35:00Z"/>
        </w:trPr>
        <w:tc>
          <w:tcPr>
            <w:tcW w:w="2689" w:type="dxa"/>
            <w:gridSpan w:val="2"/>
            <w:tcBorders>
              <w:top w:val="nil"/>
              <w:left w:val="single" w:sz="4" w:space="0" w:color="auto"/>
              <w:bottom w:val="single" w:sz="4" w:space="0" w:color="auto"/>
              <w:right w:val="single" w:sz="4" w:space="0" w:color="auto"/>
            </w:tcBorders>
            <w:hideMark/>
          </w:tcPr>
          <w:p w14:paraId="7D6CB0C6" w14:textId="77777777" w:rsidR="00115CAE" w:rsidRPr="00115CAE" w:rsidRDefault="00115CAE" w:rsidP="00115CAE">
            <w:pPr>
              <w:rPr>
                <w:ins w:id="1785"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DC68A60" w14:textId="77777777" w:rsidR="00115CAE" w:rsidRPr="00115CAE" w:rsidRDefault="00115CAE" w:rsidP="00115CAE">
            <w:pPr>
              <w:keepNext/>
              <w:keepLines/>
              <w:spacing w:after="0" w:line="256" w:lineRule="auto"/>
              <w:jc w:val="center"/>
              <w:rPr>
                <w:ins w:id="1786" w:author="NSB" w:date="2020-10-22T14:35:00Z"/>
                <w:rFonts w:ascii="Arial" w:eastAsia="宋体" w:hAnsi="Arial"/>
                <w:sz w:val="18"/>
                <w:lang w:val="en-US"/>
              </w:rPr>
            </w:pPr>
            <w:ins w:id="1787" w:author="NSB" w:date="2020-10-22T14:35:00Z">
              <w:r w:rsidRPr="00115CAE">
                <w:rPr>
                  <w:rFonts w:ascii="Arial" w:eastAsia="宋体" w:hAnsi="Arial"/>
                  <w:sz w:val="18"/>
                  <w:lang w:val="en-US"/>
                </w:rPr>
                <w:t>3,6</w:t>
              </w:r>
            </w:ins>
          </w:p>
        </w:tc>
        <w:tc>
          <w:tcPr>
            <w:tcW w:w="893" w:type="dxa"/>
            <w:tcBorders>
              <w:top w:val="single" w:sz="4" w:space="0" w:color="auto"/>
              <w:left w:val="single" w:sz="4" w:space="0" w:color="auto"/>
              <w:bottom w:val="single" w:sz="4" w:space="0" w:color="auto"/>
              <w:right w:val="single" w:sz="4" w:space="0" w:color="auto"/>
            </w:tcBorders>
          </w:tcPr>
          <w:p w14:paraId="54B754D3" w14:textId="77777777" w:rsidR="00115CAE" w:rsidRPr="00115CAE" w:rsidRDefault="00115CAE" w:rsidP="00115CAE">
            <w:pPr>
              <w:keepNext/>
              <w:keepLines/>
              <w:spacing w:after="0" w:line="256" w:lineRule="auto"/>
              <w:jc w:val="center"/>
              <w:rPr>
                <w:ins w:id="1788" w:author="NSB" w:date="2020-10-22T14:35: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83DF53A" w14:textId="77777777" w:rsidR="00115CAE" w:rsidRPr="00115CAE" w:rsidRDefault="00115CAE" w:rsidP="00115CAE">
            <w:pPr>
              <w:keepNext/>
              <w:keepLines/>
              <w:spacing w:after="0" w:line="256" w:lineRule="auto"/>
              <w:jc w:val="center"/>
              <w:rPr>
                <w:ins w:id="1789" w:author="NSB" w:date="2020-10-22T14:35:00Z"/>
                <w:rFonts w:ascii="Arial" w:eastAsia="宋体" w:hAnsi="Arial"/>
                <w:sz w:val="14"/>
                <w:szCs w:val="14"/>
                <w:lang w:val="en-US"/>
              </w:rPr>
            </w:pPr>
            <w:ins w:id="1790" w:author="NSB" w:date="2020-10-22T14:35:00Z">
              <w:r w:rsidRPr="00115CAE">
                <w:rPr>
                  <w:rFonts w:ascii="Arial" w:eastAsia="宋体" w:hAnsi="Arial"/>
                  <w:sz w:val="14"/>
                  <w:szCs w:val="14"/>
                  <w:lang w:val="en-US"/>
                </w:rPr>
                <w:t>CCR.2.1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BF56BFE" w14:textId="77777777" w:rsidR="00115CAE" w:rsidRPr="00115CAE" w:rsidRDefault="00115CAE" w:rsidP="00115CAE">
            <w:pPr>
              <w:keepNext/>
              <w:keepLines/>
              <w:spacing w:after="0" w:line="256" w:lineRule="auto"/>
              <w:jc w:val="center"/>
              <w:rPr>
                <w:ins w:id="1791" w:author="NSB" w:date="2020-10-22T14:35:00Z"/>
                <w:rFonts w:ascii="Arial" w:eastAsia="宋体" w:hAnsi="Arial"/>
                <w:sz w:val="18"/>
                <w:lang w:val="en-US"/>
              </w:rPr>
            </w:pPr>
            <w:ins w:id="1792" w:author="NSB" w:date="2020-10-22T14:35:00Z">
              <w:r w:rsidRPr="00115CAE">
                <w:rPr>
                  <w:rFonts w:ascii="Arial" w:eastAsia="宋体" w:hAnsi="Arial"/>
                  <w:sz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13CB269" w14:textId="77777777" w:rsidR="00115CAE" w:rsidRPr="00115CAE" w:rsidRDefault="00115CAE" w:rsidP="00115CAE">
            <w:pPr>
              <w:keepNext/>
              <w:keepLines/>
              <w:spacing w:after="0" w:line="256" w:lineRule="auto"/>
              <w:jc w:val="center"/>
              <w:rPr>
                <w:ins w:id="1793" w:author="NSB" w:date="2020-10-22T14:35:00Z"/>
                <w:rFonts w:ascii="Arial" w:eastAsia="宋体" w:hAnsi="Arial"/>
                <w:sz w:val="14"/>
                <w:szCs w:val="14"/>
                <w:lang w:val="en-US"/>
              </w:rPr>
            </w:pPr>
            <w:ins w:id="1794" w:author="NSB" w:date="2020-10-22T14:35:00Z">
              <w:r w:rsidRPr="00115CAE">
                <w:rPr>
                  <w:rFonts w:ascii="Arial" w:eastAsia="宋体" w:hAnsi="Arial"/>
                  <w:sz w:val="14"/>
                  <w:szCs w:val="14"/>
                  <w:lang w:val="en-US"/>
                </w:rPr>
                <w:t>CCR.2.1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0953666" w14:textId="77777777" w:rsidR="00115CAE" w:rsidRPr="00115CAE" w:rsidRDefault="00115CAE" w:rsidP="00115CAE">
            <w:pPr>
              <w:keepNext/>
              <w:keepLines/>
              <w:spacing w:after="0" w:line="256" w:lineRule="auto"/>
              <w:jc w:val="center"/>
              <w:rPr>
                <w:ins w:id="1795" w:author="NSB" w:date="2020-10-22T14:35:00Z"/>
                <w:rFonts w:ascii="Arial" w:eastAsia="宋体" w:hAnsi="Arial"/>
                <w:sz w:val="18"/>
                <w:lang w:val="en-US"/>
              </w:rPr>
            </w:pPr>
            <w:ins w:id="1796" w:author="NSB" w:date="2020-10-22T14:35:00Z">
              <w:r w:rsidRPr="00115CAE">
                <w:rPr>
                  <w:rFonts w:ascii="Arial" w:eastAsia="宋体" w:hAnsi="Arial"/>
                  <w:sz w:val="18"/>
                  <w:lang w:val="en-US"/>
                </w:rPr>
                <w:t>-</w:t>
              </w:r>
            </w:ins>
          </w:p>
        </w:tc>
      </w:tr>
      <w:tr w:rsidR="00115CAE" w:rsidRPr="00115CAE" w14:paraId="32942A21" w14:textId="77777777" w:rsidTr="00115CAE">
        <w:trPr>
          <w:trHeight w:val="127"/>
          <w:jc w:val="center"/>
          <w:ins w:id="1797" w:author="NSB" w:date="2020-10-22T14:35:00Z"/>
        </w:trPr>
        <w:tc>
          <w:tcPr>
            <w:tcW w:w="2689" w:type="dxa"/>
            <w:gridSpan w:val="2"/>
            <w:tcBorders>
              <w:top w:val="single" w:sz="4" w:space="0" w:color="auto"/>
              <w:left w:val="single" w:sz="4" w:space="0" w:color="auto"/>
              <w:bottom w:val="nil"/>
              <w:right w:val="single" w:sz="4" w:space="0" w:color="auto"/>
            </w:tcBorders>
            <w:hideMark/>
          </w:tcPr>
          <w:p w14:paraId="010FE3BC" w14:textId="77777777" w:rsidR="00115CAE" w:rsidRPr="00115CAE" w:rsidRDefault="00115CAE" w:rsidP="00115CAE">
            <w:pPr>
              <w:keepNext/>
              <w:keepLines/>
              <w:spacing w:after="0" w:line="256" w:lineRule="auto"/>
              <w:rPr>
                <w:ins w:id="1798" w:author="NSB" w:date="2020-10-22T14:35:00Z"/>
                <w:rFonts w:ascii="Arial" w:eastAsia="宋体" w:hAnsi="Arial"/>
                <w:sz w:val="18"/>
                <w:lang w:val="en-US"/>
              </w:rPr>
            </w:pPr>
            <w:ins w:id="1799" w:author="NSB" w:date="2020-10-22T14:35:00Z">
              <w:r w:rsidRPr="00115CAE">
                <w:rPr>
                  <w:rFonts w:ascii="Arial" w:eastAsia="宋体" w:hAnsi="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59A04D2E" w14:textId="77777777" w:rsidR="00115CAE" w:rsidRPr="00115CAE" w:rsidRDefault="00115CAE" w:rsidP="00115CAE">
            <w:pPr>
              <w:keepNext/>
              <w:keepLines/>
              <w:spacing w:after="0" w:line="256" w:lineRule="auto"/>
              <w:jc w:val="center"/>
              <w:rPr>
                <w:ins w:id="1800" w:author="NSB" w:date="2020-10-22T14:35:00Z"/>
                <w:rFonts w:ascii="Arial" w:eastAsia="宋体" w:hAnsi="Arial"/>
                <w:sz w:val="18"/>
                <w:lang w:val="en-US"/>
              </w:rPr>
            </w:pPr>
            <w:ins w:id="1801" w:author="NSB" w:date="2020-10-22T14:35: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75BDCC27" w14:textId="77777777" w:rsidR="00115CAE" w:rsidRPr="00115CAE" w:rsidRDefault="00115CAE" w:rsidP="00115CAE">
            <w:pPr>
              <w:keepNext/>
              <w:keepLines/>
              <w:spacing w:after="0" w:line="256" w:lineRule="auto"/>
              <w:jc w:val="center"/>
              <w:rPr>
                <w:ins w:id="1802" w:author="NSB" w:date="2020-10-22T14:35: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D4DF5CC" w14:textId="77777777" w:rsidR="00115CAE" w:rsidRPr="00115CAE" w:rsidRDefault="00115CAE" w:rsidP="00115CAE">
            <w:pPr>
              <w:keepNext/>
              <w:keepLines/>
              <w:spacing w:after="0" w:line="256" w:lineRule="auto"/>
              <w:jc w:val="center"/>
              <w:rPr>
                <w:ins w:id="1803" w:author="NSB" w:date="2020-10-22T14:35:00Z"/>
                <w:rFonts w:ascii="Arial" w:eastAsia="宋体" w:hAnsi="Arial"/>
                <w:sz w:val="18"/>
                <w:lang w:val="en-US"/>
              </w:rPr>
            </w:pPr>
            <w:ins w:id="1804" w:author="NSB" w:date="2020-10-22T14:35:00Z">
              <w:r w:rsidRPr="00115CAE">
                <w:rPr>
                  <w:rFonts w:ascii="Arial" w:eastAsia="宋体" w:hAnsi="Arial"/>
                  <w:sz w:val="18"/>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2DB4FE1" w14:textId="77777777" w:rsidR="00115CAE" w:rsidRPr="00115CAE" w:rsidRDefault="00115CAE" w:rsidP="00115CAE">
            <w:pPr>
              <w:keepNext/>
              <w:keepLines/>
              <w:spacing w:after="0" w:line="256" w:lineRule="auto"/>
              <w:jc w:val="center"/>
              <w:rPr>
                <w:ins w:id="1805" w:author="NSB" w:date="2020-10-22T14:35:00Z"/>
                <w:rFonts w:ascii="Arial" w:eastAsia="宋体" w:hAnsi="Arial"/>
                <w:sz w:val="18"/>
                <w:lang w:val="en-US"/>
              </w:rPr>
            </w:pPr>
            <w:ins w:id="1806" w:author="NSB" w:date="2020-10-22T14:35:00Z">
              <w:r w:rsidRPr="00115CAE">
                <w:rPr>
                  <w:rFonts w:ascii="Arial" w:eastAsia="宋体" w:hAnsi="Arial"/>
                  <w:sz w:val="18"/>
                  <w:lang w:val="en-US"/>
                </w:rPr>
                <w:t>SSB.1 FR1</w:t>
              </w:r>
            </w:ins>
          </w:p>
        </w:tc>
      </w:tr>
      <w:tr w:rsidR="00115CAE" w:rsidRPr="00115CAE" w14:paraId="66EE12F4" w14:textId="77777777" w:rsidTr="00115CAE">
        <w:trPr>
          <w:trHeight w:val="127"/>
          <w:jc w:val="center"/>
          <w:ins w:id="1807" w:author="NSB" w:date="2020-10-22T14:35:00Z"/>
        </w:trPr>
        <w:tc>
          <w:tcPr>
            <w:tcW w:w="2689" w:type="dxa"/>
            <w:gridSpan w:val="2"/>
            <w:tcBorders>
              <w:top w:val="nil"/>
              <w:left w:val="single" w:sz="4" w:space="0" w:color="auto"/>
              <w:bottom w:val="nil"/>
              <w:right w:val="single" w:sz="4" w:space="0" w:color="auto"/>
            </w:tcBorders>
            <w:hideMark/>
          </w:tcPr>
          <w:p w14:paraId="79210117" w14:textId="77777777" w:rsidR="00115CAE" w:rsidRPr="00115CAE" w:rsidRDefault="00115CAE" w:rsidP="00115CAE">
            <w:pPr>
              <w:rPr>
                <w:ins w:id="1808"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233BCAE" w14:textId="77777777" w:rsidR="00115CAE" w:rsidRPr="00115CAE" w:rsidRDefault="00115CAE" w:rsidP="00115CAE">
            <w:pPr>
              <w:keepNext/>
              <w:keepLines/>
              <w:spacing w:after="0" w:line="256" w:lineRule="auto"/>
              <w:jc w:val="center"/>
              <w:rPr>
                <w:ins w:id="1809" w:author="NSB" w:date="2020-10-22T14:35:00Z"/>
                <w:rFonts w:ascii="Arial" w:eastAsia="宋体" w:hAnsi="Arial"/>
                <w:sz w:val="18"/>
                <w:lang w:val="en-US"/>
              </w:rPr>
            </w:pPr>
            <w:ins w:id="1810" w:author="NSB" w:date="2020-10-22T14:35: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15DA134A" w14:textId="77777777" w:rsidR="00115CAE" w:rsidRPr="00115CAE" w:rsidRDefault="00115CAE" w:rsidP="00115CAE">
            <w:pPr>
              <w:rPr>
                <w:ins w:id="1811" w:author="NSB" w:date="2020-10-22T14:35: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A22BA93" w14:textId="77777777" w:rsidR="00115CAE" w:rsidRPr="00115CAE" w:rsidRDefault="00115CAE" w:rsidP="00115CAE">
            <w:pPr>
              <w:keepNext/>
              <w:keepLines/>
              <w:spacing w:after="0" w:line="256" w:lineRule="auto"/>
              <w:jc w:val="center"/>
              <w:rPr>
                <w:ins w:id="1812" w:author="NSB" w:date="2020-10-22T14:35:00Z"/>
                <w:rFonts w:ascii="Arial" w:eastAsia="宋体" w:hAnsi="Arial"/>
                <w:sz w:val="18"/>
                <w:lang w:val="en-US"/>
              </w:rPr>
            </w:pPr>
            <w:ins w:id="1813" w:author="NSB" w:date="2020-10-22T14:35:00Z">
              <w:r w:rsidRPr="00115CAE">
                <w:rPr>
                  <w:rFonts w:ascii="Arial" w:eastAsia="宋体" w:hAnsi="Arial"/>
                  <w:sz w:val="18"/>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15C8F30" w14:textId="77777777" w:rsidR="00115CAE" w:rsidRPr="00115CAE" w:rsidRDefault="00115CAE" w:rsidP="00115CAE">
            <w:pPr>
              <w:keepNext/>
              <w:keepLines/>
              <w:spacing w:after="0" w:line="256" w:lineRule="auto"/>
              <w:jc w:val="center"/>
              <w:rPr>
                <w:ins w:id="1814" w:author="NSB" w:date="2020-10-22T14:35:00Z"/>
                <w:rFonts w:ascii="Arial" w:eastAsia="宋体" w:hAnsi="Arial"/>
                <w:sz w:val="18"/>
                <w:lang w:val="en-US"/>
              </w:rPr>
            </w:pPr>
            <w:ins w:id="1815" w:author="NSB" w:date="2020-10-22T14:35:00Z">
              <w:r w:rsidRPr="00115CAE">
                <w:rPr>
                  <w:rFonts w:ascii="Arial" w:eastAsia="宋体" w:hAnsi="Arial"/>
                  <w:sz w:val="18"/>
                  <w:lang w:val="en-US"/>
                </w:rPr>
                <w:t>SSB.1 FR1</w:t>
              </w:r>
            </w:ins>
          </w:p>
        </w:tc>
      </w:tr>
      <w:tr w:rsidR="00115CAE" w:rsidRPr="00115CAE" w14:paraId="78ECB7CE" w14:textId="77777777" w:rsidTr="00115CAE">
        <w:trPr>
          <w:trHeight w:val="127"/>
          <w:jc w:val="center"/>
          <w:ins w:id="1816" w:author="NSB" w:date="2020-10-22T14:35:00Z"/>
        </w:trPr>
        <w:tc>
          <w:tcPr>
            <w:tcW w:w="2689" w:type="dxa"/>
            <w:gridSpan w:val="2"/>
            <w:tcBorders>
              <w:top w:val="nil"/>
              <w:left w:val="single" w:sz="4" w:space="0" w:color="auto"/>
              <w:bottom w:val="single" w:sz="4" w:space="0" w:color="auto"/>
              <w:right w:val="single" w:sz="4" w:space="0" w:color="auto"/>
            </w:tcBorders>
            <w:hideMark/>
          </w:tcPr>
          <w:p w14:paraId="565A17C5" w14:textId="77777777" w:rsidR="00115CAE" w:rsidRPr="00115CAE" w:rsidRDefault="00115CAE" w:rsidP="00115CAE">
            <w:pPr>
              <w:rPr>
                <w:ins w:id="1817"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94EC771" w14:textId="77777777" w:rsidR="00115CAE" w:rsidRPr="00115CAE" w:rsidRDefault="00115CAE" w:rsidP="00115CAE">
            <w:pPr>
              <w:keepNext/>
              <w:keepLines/>
              <w:spacing w:after="0" w:line="256" w:lineRule="auto"/>
              <w:jc w:val="center"/>
              <w:rPr>
                <w:ins w:id="1818" w:author="NSB" w:date="2020-10-22T14:35:00Z"/>
                <w:rFonts w:ascii="Arial" w:eastAsia="宋体" w:hAnsi="Arial"/>
                <w:sz w:val="18"/>
                <w:lang w:val="en-US"/>
              </w:rPr>
            </w:pPr>
            <w:ins w:id="1819" w:author="NSB" w:date="2020-10-22T14:35: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3E4622F3" w14:textId="77777777" w:rsidR="00115CAE" w:rsidRPr="00115CAE" w:rsidRDefault="00115CAE" w:rsidP="00115CAE">
            <w:pPr>
              <w:rPr>
                <w:ins w:id="1820" w:author="NSB" w:date="2020-10-22T14:35: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3B7A982" w14:textId="77777777" w:rsidR="00115CAE" w:rsidRPr="00115CAE" w:rsidRDefault="00115CAE" w:rsidP="00115CAE">
            <w:pPr>
              <w:keepNext/>
              <w:keepLines/>
              <w:spacing w:after="0" w:line="256" w:lineRule="auto"/>
              <w:jc w:val="center"/>
              <w:rPr>
                <w:ins w:id="1821" w:author="NSB" w:date="2020-10-22T14:35:00Z"/>
                <w:rFonts w:ascii="Arial" w:eastAsia="宋体" w:hAnsi="Arial"/>
                <w:sz w:val="18"/>
                <w:lang w:val="en-US"/>
              </w:rPr>
            </w:pPr>
            <w:ins w:id="1822" w:author="NSB" w:date="2020-10-22T14:35:00Z">
              <w:r w:rsidRPr="00115CAE">
                <w:rPr>
                  <w:rFonts w:ascii="Arial" w:eastAsia="宋体" w:hAnsi="Arial"/>
                  <w:sz w:val="18"/>
                  <w:lang w:val="en-US"/>
                </w:rPr>
                <w:t>SSB.2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7EEA2E9" w14:textId="77777777" w:rsidR="00115CAE" w:rsidRPr="00115CAE" w:rsidRDefault="00115CAE" w:rsidP="00115CAE">
            <w:pPr>
              <w:keepNext/>
              <w:keepLines/>
              <w:spacing w:after="0" w:line="256" w:lineRule="auto"/>
              <w:jc w:val="center"/>
              <w:rPr>
                <w:ins w:id="1823" w:author="NSB" w:date="2020-10-22T14:35:00Z"/>
                <w:rFonts w:ascii="Arial" w:eastAsia="宋体" w:hAnsi="Arial"/>
                <w:sz w:val="18"/>
                <w:lang w:val="en-US"/>
              </w:rPr>
            </w:pPr>
            <w:ins w:id="1824" w:author="NSB" w:date="2020-10-22T14:35:00Z">
              <w:r w:rsidRPr="00115CAE">
                <w:rPr>
                  <w:rFonts w:ascii="Arial" w:eastAsia="宋体" w:hAnsi="Arial"/>
                  <w:sz w:val="18"/>
                  <w:lang w:val="en-US"/>
                </w:rPr>
                <w:t>SSB.2 FR1</w:t>
              </w:r>
            </w:ins>
          </w:p>
        </w:tc>
      </w:tr>
      <w:tr w:rsidR="00D62D46" w:rsidRPr="00D62D46" w14:paraId="5C50932C" w14:textId="77777777" w:rsidTr="00513D5A">
        <w:trPr>
          <w:trHeight w:val="127"/>
          <w:jc w:val="center"/>
          <w:ins w:id="1825" w:author="NSB" w:date="2020-10-23T10:11:00Z"/>
        </w:trPr>
        <w:tc>
          <w:tcPr>
            <w:tcW w:w="2689" w:type="dxa"/>
            <w:gridSpan w:val="2"/>
            <w:vMerge w:val="restart"/>
            <w:tcBorders>
              <w:top w:val="nil"/>
              <w:left w:val="single" w:sz="4" w:space="0" w:color="auto"/>
              <w:right w:val="single" w:sz="4" w:space="0" w:color="auto"/>
            </w:tcBorders>
          </w:tcPr>
          <w:p w14:paraId="402E324C" w14:textId="73902740" w:rsidR="00D62D46" w:rsidRPr="005D6E52" w:rsidRDefault="00D62D46" w:rsidP="005D6E52">
            <w:pPr>
              <w:keepNext/>
              <w:keepLines/>
              <w:spacing w:after="0" w:line="256" w:lineRule="auto"/>
              <w:rPr>
                <w:ins w:id="1826" w:author="NSB" w:date="2020-10-23T10:11:00Z"/>
                <w:rFonts w:ascii="Arial" w:eastAsia="宋体" w:hAnsi="Arial"/>
                <w:sz w:val="18"/>
                <w:lang w:val="en-US"/>
              </w:rPr>
            </w:pPr>
            <w:ins w:id="1827" w:author="NSB" w:date="2020-10-23T10:12:00Z">
              <w:r>
                <w:rPr>
                  <w:rFonts w:ascii="Arial" w:eastAsia="宋体" w:hAnsi="Arial"/>
                  <w:sz w:val="18"/>
                  <w:lang w:val="en-US"/>
                </w:rPr>
                <w:t xml:space="preserve">CSI-RS </w:t>
              </w:r>
              <w:r w:rsidRPr="00115CAE">
                <w:rPr>
                  <w:rFonts w:ascii="Arial" w:eastAsia="宋体" w:hAnsi="Arial"/>
                  <w:sz w:val="18"/>
                  <w:lang w:val="en-US"/>
                </w:rPr>
                <w:t>configuration</w:t>
              </w:r>
            </w:ins>
            <w:ins w:id="1828" w:author="NSB" w:date="2020-10-23T19:45:00Z">
              <w:r w:rsidR="007E4656">
                <w:rPr>
                  <w:rFonts w:ascii="Arial" w:eastAsia="宋体" w:hAnsi="Arial"/>
                  <w:sz w:val="18"/>
                  <w:lang w:val="en-US"/>
                </w:rPr>
                <w:t xml:space="preserve"> for mobility</w:t>
              </w:r>
            </w:ins>
          </w:p>
        </w:tc>
        <w:tc>
          <w:tcPr>
            <w:tcW w:w="850" w:type="dxa"/>
            <w:tcBorders>
              <w:top w:val="single" w:sz="4" w:space="0" w:color="auto"/>
              <w:left w:val="single" w:sz="4" w:space="0" w:color="auto"/>
              <w:bottom w:val="single" w:sz="4" w:space="0" w:color="auto"/>
              <w:right w:val="single" w:sz="4" w:space="0" w:color="auto"/>
            </w:tcBorders>
          </w:tcPr>
          <w:p w14:paraId="474C6FB1" w14:textId="286F62AE" w:rsidR="00D62D46" w:rsidRPr="00115CAE" w:rsidRDefault="00D62D46" w:rsidP="00D62D46">
            <w:pPr>
              <w:keepNext/>
              <w:keepLines/>
              <w:spacing w:after="0" w:line="256" w:lineRule="auto"/>
              <w:jc w:val="center"/>
              <w:rPr>
                <w:ins w:id="1829" w:author="NSB" w:date="2020-10-23T10:11:00Z"/>
                <w:rFonts w:ascii="Arial" w:eastAsia="宋体" w:hAnsi="Arial"/>
                <w:sz w:val="18"/>
                <w:lang w:val="en-US"/>
              </w:rPr>
            </w:pPr>
            <w:ins w:id="1830" w:author="NSB" w:date="2020-10-23T10:11:00Z">
              <w:r w:rsidRPr="00115CAE">
                <w:rPr>
                  <w:rFonts w:ascii="Arial" w:eastAsia="宋体" w:hAnsi="Arial"/>
                  <w:sz w:val="18"/>
                  <w:lang w:val="en-US"/>
                </w:rPr>
                <w:t>1,4</w:t>
              </w:r>
            </w:ins>
          </w:p>
        </w:tc>
        <w:tc>
          <w:tcPr>
            <w:tcW w:w="893" w:type="dxa"/>
            <w:tcBorders>
              <w:top w:val="nil"/>
              <w:left w:val="single" w:sz="4" w:space="0" w:color="auto"/>
              <w:bottom w:val="single" w:sz="4" w:space="0" w:color="auto"/>
              <w:right w:val="single" w:sz="4" w:space="0" w:color="auto"/>
            </w:tcBorders>
          </w:tcPr>
          <w:p w14:paraId="5A65AA39" w14:textId="77777777" w:rsidR="00D62D46" w:rsidRPr="005D6E52" w:rsidRDefault="00D62D46" w:rsidP="005D6E52">
            <w:pPr>
              <w:keepNext/>
              <w:keepLines/>
              <w:spacing w:after="0" w:line="256" w:lineRule="auto"/>
              <w:rPr>
                <w:ins w:id="1831" w:author="NSB" w:date="2020-10-23T10:11: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tcPr>
          <w:p w14:paraId="09402D25" w14:textId="1A66A8DD" w:rsidR="00D62D46" w:rsidRPr="00115CAE" w:rsidRDefault="00D62D46" w:rsidP="00D62D46">
            <w:pPr>
              <w:keepNext/>
              <w:keepLines/>
              <w:spacing w:after="0" w:line="256" w:lineRule="auto"/>
              <w:jc w:val="center"/>
              <w:rPr>
                <w:ins w:id="1832" w:author="NSB" w:date="2020-10-23T10:11:00Z"/>
                <w:rFonts w:ascii="Arial" w:eastAsia="宋体" w:hAnsi="Arial"/>
                <w:sz w:val="18"/>
                <w:lang w:val="en-US"/>
              </w:rPr>
            </w:pPr>
            <w:ins w:id="1833" w:author="NSB" w:date="2020-10-23T10:11:00Z">
              <w:r w:rsidRPr="005D6E52">
                <w:rPr>
                  <w:rFonts w:ascii="Arial" w:eastAsia="宋体" w:hAnsi="Arial"/>
                  <w:sz w:val="18"/>
                  <w:lang w:val="en-US"/>
                </w:rPr>
                <w:t>CSI-RS-L3 1.1 FDD</w:t>
              </w:r>
            </w:ins>
          </w:p>
        </w:tc>
        <w:tc>
          <w:tcPr>
            <w:tcW w:w="1922" w:type="dxa"/>
            <w:gridSpan w:val="4"/>
            <w:tcBorders>
              <w:top w:val="single" w:sz="4" w:space="0" w:color="auto"/>
              <w:left w:val="single" w:sz="4" w:space="0" w:color="auto"/>
              <w:bottom w:val="single" w:sz="4" w:space="0" w:color="auto"/>
              <w:right w:val="single" w:sz="4" w:space="0" w:color="auto"/>
            </w:tcBorders>
          </w:tcPr>
          <w:p w14:paraId="7E108F26" w14:textId="21E19504" w:rsidR="00D62D46" w:rsidRPr="00115CAE" w:rsidRDefault="00D62D46" w:rsidP="00D62D46">
            <w:pPr>
              <w:keepNext/>
              <w:keepLines/>
              <w:spacing w:after="0" w:line="256" w:lineRule="auto"/>
              <w:jc w:val="center"/>
              <w:rPr>
                <w:ins w:id="1834" w:author="NSB" w:date="2020-10-23T10:11:00Z"/>
                <w:rFonts w:ascii="Arial" w:eastAsia="宋体" w:hAnsi="Arial"/>
                <w:sz w:val="18"/>
                <w:lang w:val="en-US"/>
              </w:rPr>
            </w:pPr>
            <w:ins w:id="1835" w:author="NSB" w:date="2020-10-23T10:11:00Z">
              <w:r w:rsidRPr="005D6E52">
                <w:rPr>
                  <w:rFonts w:ascii="Arial" w:eastAsia="宋体" w:hAnsi="Arial"/>
                  <w:sz w:val="18"/>
                  <w:lang w:val="en-US"/>
                </w:rPr>
                <w:t>CSI-RS-L3 1.1 FDD</w:t>
              </w:r>
            </w:ins>
          </w:p>
        </w:tc>
      </w:tr>
      <w:tr w:rsidR="00D62D46" w:rsidRPr="00D62D46" w14:paraId="735C766D" w14:textId="77777777" w:rsidTr="00513D5A">
        <w:trPr>
          <w:trHeight w:val="127"/>
          <w:jc w:val="center"/>
          <w:ins w:id="1836" w:author="NSB" w:date="2020-10-23T10:11:00Z"/>
        </w:trPr>
        <w:tc>
          <w:tcPr>
            <w:tcW w:w="2689" w:type="dxa"/>
            <w:gridSpan w:val="2"/>
            <w:vMerge/>
            <w:tcBorders>
              <w:left w:val="single" w:sz="4" w:space="0" w:color="auto"/>
              <w:right w:val="single" w:sz="4" w:space="0" w:color="auto"/>
            </w:tcBorders>
          </w:tcPr>
          <w:p w14:paraId="5130CD7A" w14:textId="77777777" w:rsidR="00D62D46" w:rsidRPr="00D62D46" w:rsidRDefault="00D62D46">
            <w:pPr>
              <w:keepNext/>
              <w:keepLines/>
              <w:spacing w:after="0" w:line="256" w:lineRule="auto"/>
              <w:rPr>
                <w:ins w:id="1837" w:author="NSB" w:date="2020-10-23T10:11:00Z"/>
                <w:rFonts w:ascii="Arial" w:eastAsia="宋体" w:hAnsi="Arial"/>
                <w:sz w:val="18"/>
                <w:lang w:val="en-US"/>
                <w:rPrChange w:id="1838" w:author="NSB" w:date="2020-10-23T10:12:00Z">
                  <w:rPr>
                    <w:ins w:id="1839" w:author="NSB" w:date="2020-10-23T10:11:00Z"/>
                    <w:rFonts w:eastAsia="宋体"/>
                    <w:lang w:val="en-US"/>
                  </w:rPr>
                </w:rPrChange>
              </w:rPr>
              <w:pPrChange w:id="1840" w:author="NSB" w:date="2020-10-23T10:12:00Z">
                <w:pPr/>
              </w:pPrChange>
            </w:pPr>
          </w:p>
        </w:tc>
        <w:tc>
          <w:tcPr>
            <w:tcW w:w="850" w:type="dxa"/>
            <w:tcBorders>
              <w:top w:val="single" w:sz="4" w:space="0" w:color="auto"/>
              <w:left w:val="single" w:sz="4" w:space="0" w:color="auto"/>
              <w:bottom w:val="single" w:sz="4" w:space="0" w:color="auto"/>
              <w:right w:val="single" w:sz="4" w:space="0" w:color="auto"/>
            </w:tcBorders>
          </w:tcPr>
          <w:p w14:paraId="5847A14D" w14:textId="54297913" w:rsidR="00D62D46" w:rsidRPr="00115CAE" w:rsidRDefault="00D62D46" w:rsidP="00D62D46">
            <w:pPr>
              <w:keepNext/>
              <w:keepLines/>
              <w:spacing w:after="0" w:line="256" w:lineRule="auto"/>
              <w:jc w:val="center"/>
              <w:rPr>
                <w:ins w:id="1841" w:author="NSB" w:date="2020-10-23T10:11:00Z"/>
                <w:rFonts w:ascii="Arial" w:eastAsia="宋体" w:hAnsi="Arial"/>
                <w:sz w:val="18"/>
                <w:lang w:val="en-US"/>
              </w:rPr>
            </w:pPr>
            <w:ins w:id="1842" w:author="NSB" w:date="2020-10-23T10:11:00Z">
              <w:r w:rsidRPr="00115CAE">
                <w:rPr>
                  <w:rFonts w:ascii="Arial" w:eastAsia="宋体" w:hAnsi="Arial"/>
                  <w:sz w:val="18"/>
                  <w:lang w:val="en-US"/>
                </w:rPr>
                <w:t>2,5</w:t>
              </w:r>
            </w:ins>
          </w:p>
        </w:tc>
        <w:tc>
          <w:tcPr>
            <w:tcW w:w="893" w:type="dxa"/>
            <w:tcBorders>
              <w:top w:val="nil"/>
              <w:left w:val="single" w:sz="4" w:space="0" w:color="auto"/>
              <w:bottom w:val="single" w:sz="4" w:space="0" w:color="auto"/>
              <w:right w:val="single" w:sz="4" w:space="0" w:color="auto"/>
            </w:tcBorders>
          </w:tcPr>
          <w:p w14:paraId="4F03FAF6" w14:textId="77777777" w:rsidR="00D62D46" w:rsidRPr="005D6E52" w:rsidRDefault="00D62D46" w:rsidP="005D6E52">
            <w:pPr>
              <w:keepNext/>
              <w:keepLines/>
              <w:spacing w:after="0" w:line="256" w:lineRule="auto"/>
              <w:rPr>
                <w:ins w:id="1843" w:author="NSB" w:date="2020-10-23T10:11: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tcPr>
          <w:p w14:paraId="66BF9019" w14:textId="6AE7C397" w:rsidR="00D62D46" w:rsidRPr="00115CAE" w:rsidRDefault="00D62D46" w:rsidP="00D62D46">
            <w:pPr>
              <w:keepNext/>
              <w:keepLines/>
              <w:spacing w:after="0" w:line="256" w:lineRule="auto"/>
              <w:jc w:val="center"/>
              <w:rPr>
                <w:ins w:id="1844" w:author="NSB" w:date="2020-10-23T10:11:00Z"/>
                <w:rFonts w:ascii="Arial" w:eastAsia="宋体" w:hAnsi="Arial"/>
                <w:sz w:val="18"/>
                <w:lang w:val="en-US"/>
              </w:rPr>
            </w:pPr>
            <w:ins w:id="1845" w:author="NSB" w:date="2020-10-23T10:11:00Z">
              <w:r w:rsidRPr="005D6E52">
                <w:rPr>
                  <w:rFonts w:ascii="Arial" w:eastAsia="宋体" w:hAnsi="Arial"/>
                  <w:sz w:val="18"/>
                  <w:lang w:val="en-US"/>
                </w:rPr>
                <w:t xml:space="preserve">CSI-RS-L3 1.1 </w:t>
              </w:r>
            </w:ins>
            <w:ins w:id="1846" w:author="NSB" w:date="2020-10-23T10:12:00Z">
              <w:r w:rsidRPr="005D6E52">
                <w:rPr>
                  <w:rFonts w:ascii="Arial" w:eastAsia="宋体" w:hAnsi="Arial"/>
                  <w:sz w:val="18"/>
                  <w:lang w:val="en-US"/>
                </w:rPr>
                <w:t>T</w:t>
              </w:r>
            </w:ins>
            <w:ins w:id="1847" w:author="NSB" w:date="2020-10-23T10:11:00Z">
              <w:r w:rsidRPr="005D6E52">
                <w:rPr>
                  <w:rFonts w:ascii="Arial" w:eastAsia="宋体" w:hAnsi="Arial"/>
                  <w:sz w:val="18"/>
                  <w:lang w:val="en-US"/>
                </w:rPr>
                <w:t>DD</w:t>
              </w:r>
            </w:ins>
          </w:p>
        </w:tc>
        <w:tc>
          <w:tcPr>
            <w:tcW w:w="1922" w:type="dxa"/>
            <w:gridSpan w:val="4"/>
            <w:tcBorders>
              <w:top w:val="single" w:sz="4" w:space="0" w:color="auto"/>
              <w:left w:val="single" w:sz="4" w:space="0" w:color="auto"/>
              <w:bottom w:val="single" w:sz="4" w:space="0" w:color="auto"/>
              <w:right w:val="single" w:sz="4" w:space="0" w:color="auto"/>
            </w:tcBorders>
          </w:tcPr>
          <w:p w14:paraId="5E07FC07" w14:textId="081DBF72" w:rsidR="00D62D46" w:rsidRPr="00115CAE" w:rsidRDefault="00D62D46" w:rsidP="00D62D46">
            <w:pPr>
              <w:keepNext/>
              <w:keepLines/>
              <w:spacing w:after="0" w:line="256" w:lineRule="auto"/>
              <w:jc w:val="center"/>
              <w:rPr>
                <w:ins w:id="1848" w:author="NSB" w:date="2020-10-23T10:11:00Z"/>
                <w:rFonts w:ascii="Arial" w:eastAsia="宋体" w:hAnsi="Arial"/>
                <w:sz w:val="18"/>
                <w:lang w:val="en-US"/>
              </w:rPr>
            </w:pPr>
            <w:ins w:id="1849" w:author="NSB" w:date="2020-10-23T10:11:00Z">
              <w:r w:rsidRPr="005D6E52">
                <w:rPr>
                  <w:rFonts w:ascii="Arial" w:eastAsia="宋体" w:hAnsi="Arial"/>
                  <w:sz w:val="18"/>
                  <w:lang w:val="en-US"/>
                </w:rPr>
                <w:t xml:space="preserve">CSI-RS-L3 1.1 </w:t>
              </w:r>
            </w:ins>
            <w:ins w:id="1850" w:author="NSB" w:date="2020-10-23T10:12:00Z">
              <w:r w:rsidRPr="005D6E52">
                <w:rPr>
                  <w:rFonts w:ascii="Arial" w:eastAsia="宋体" w:hAnsi="Arial"/>
                  <w:sz w:val="18"/>
                  <w:lang w:val="en-US"/>
                </w:rPr>
                <w:t>T</w:t>
              </w:r>
            </w:ins>
            <w:ins w:id="1851" w:author="NSB" w:date="2020-10-23T10:11:00Z">
              <w:r w:rsidRPr="005D6E52">
                <w:rPr>
                  <w:rFonts w:ascii="Arial" w:eastAsia="宋体" w:hAnsi="Arial"/>
                  <w:sz w:val="18"/>
                  <w:lang w:val="en-US"/>
                </w:rPr>
                <w:t>DD</w:t>
              </w:r>
            </w:ins>
          </w:p>
        </w:tc>
      </w:tr>
      <w:tr w:rsidR="00D62D46" w:rsidRPr="00D62D46" w14:paraId="72B00003" w14:textId="77777777" w:rsidTr="00513D5A">
        <w:trPr>
          <w:trHeight w:val="127"/>
          <w:jc w:val="center"/>
          <w:ins w:id="1852" w:author="NSB" w:date="2020-10-23T10:11:00Z"/>
        </w:trPr>
        <w:tc>
          <w:tcPr>
            <w:tcW w:w="2689" w:type="dxa"/>
            <w:gridSpan w:val="2"/>
            <w:vMerge/>
            <w:tcBorders>
              <w:left w:val="single" w:sz="4" w:space="0" w:color="auto"/>
              <w:bottom w:val="single" w:sz="4" w:space="0" w:color="auto"/>
              <w:right w:val="single" w:sz="4" w:space="0" w:color="auto"/>
            </w:tcBorders>
          </w:tcPr>
          <w:p w14:paraId="08145C29" w14:textId="77777777" w:rsidR="00D62D46" w:rsidRPr="00D62D46" w:rsidRDefault="00D62D46">
            <w:pPr>
              <w:keepNext/>
              <w:keepLines/>
              <w:spacing w:after="0" w:line="256" w:lineRule="auto"/>
              <w:rPr>
                <w:ins w:id="1853" w:author="NSB" w:date="2020-10-23T10:11:00Z"/>
                <w:rFonts w:ascii="Arial" w:eastAsia="宋体" w:hAnsi="Arial"/>
                <w:sz w:val="18"/>
                <w:lang w:val="en-US"/>
                <w:rPrChange w:id="1854" w:author="NSB" w:date="2020-10-23T10:12:00Z">
                  <w:rPr>
                    <w:ins w:id="1855" w:author="NSB" w:date="2020-10-23T10:11:00Z"/>
                    <w:rFonts w:eastAsia="宋体"/>
                    <w:lang w:val="en-US"/>
                  </w:rPr>
                </w:rPrChange>
              </w:rPr>
              <w:pPrChange w:id="1856" w:author="NSB" w:date="2020-10-23T10:12:00Z">
                <w:pPr/>
              </w:pPrChange>
            </w:pPr>
          </w:p>
        </w:tc>
        <w:tc>
          <w:tcPr>
            <w:tcW w:w="850" w:type="dxa"/>
            <w:tcBorders>
              <w:top w:val="single" w:sz="4" w:space="0" w:color="auto"/>
              <w:left w:val="single" w:sz="4" w:space="0" w:color="auto"/>
              <w:bottom w:val="single" w:sz="4" w:space="0" w:color="auto"/>
              <w:right w:val="single" w:sz="4" w:space="0" w:color="auto"/>
            </w:tcBorders>
          </w:tcPr>
          <w:p w14:paraId="1020475F" w14:textId="5616B783" w:rsidR="00D62D46" w:rsidRPr="00115CAE" w:rsidRDefault="00D62D46" w:rsidP="00D62D46">
            <w:pPr>
              <w:keepNext/>
              <w:keepLines/>
              <w:spacing w:after="0" w:line="256" w:lineRule="auto"/>
              <w:jc w:val="center"/>
              <w:rPr>
                <w:ins w:id="1857" w:author="NSB" w:date="2020-10-23T10:11:00Z"/>
                <w:rFonts w:ascii="Arial" w:eastAsia="宋体" w:hAnsi="Arial"/>
                <w:sz w:val="18"/>
                <w:lang w:val="en-US"/>
              </w:rPr>
            </w:pPr>
            <w:ins w:id="1858" w:author="NSB" w:date="2020-10-23T10:11: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tcPr>
          <w:p w14:paraId="415EBD03" w14:textId="77777777" w:rsidR="00D62D46" w:rsidRPr="005D6E52" w:rsidRDefault="00D62D46" w:rsidP="005D6E52">
            <w:pPr>
              <w:keepNext/>
              <w:keepLines/>
              <w:spacing w:after="0" w:line="256" w:lineRule="auto"/>
              <w:rPr>
                <w:ins w:id="1859" w:author="NSB" w:date="2020-10-23T10:11: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tcPr>
          <w:p w14:paraId="6A85EA17" w14:textId="7B084044" w:rsidR="00D62D46" w:rsidRPr="00115CAE" w:rsidRDefault="00D62D46" w:rsidP="00D62D46">
            <w:pPr>
              <w:keepNext/>
              <w:keepLines/>
              <w:spacing w:after="0" w:line="256" w:lineRule="auto"/>
              <w:jc w:val="center"/>
              <w:rPr>
                <w:ins w:id="1860" w:author="NSB" w:date="2020-10-23T10:11:00Z"/>
                <w:rFonts w:ascii="Arial" w:eastAsia="宋体" w:hAnsi="Arial"/>
                <w:sz w:val="18"/>
                <w:lang w:val="en-US"/>
              </w:rPr>
            </w:pPr>
            <w:ins w:id="1861" w:author="NSB" w:date="2020-10-23T10:11:00Z">
              <w:r w:rsidRPr="005D6E52">
                <w:rPr>
                  <w:rFonts w:ascii="Arial" w:eastAsia="宋体" w:hAnsi="Arial"/>
                  <w:sz w:val="18"/>
                  <w:lang w:val="en-US"/>
                </w:rPr>
                <w:t>CSI-RS-L3 1.</w:t>
              </w:r>
            </w:ins>
            <w:ins w:id="1862" w:author="NSB" w:date="2020-10-23T10:12:00Z">
              <w:r w:rsidRPr="005D6E52">
                <w:rPr>
                  <w:rFonts w:ascii="Arial" w:eastAsia="宋体" w:hAnsi="Arial"/>
                  <w:sz w:val="18"/>
                  <w:lang w:val="en-US"/>
                </w:rPr>
                <w:t>2</w:t>
              </w:r>
            </w:ins>
            <w:ins w:id="1863" w:author="NSB" w:date="2020-10-23T10:11:00Z">
              <w:r w:rsidRPr="005D6E52">
                <w:rPr>
                  <w:rFonts w:ascii="Arial" w:eastAsia="宋体" w:hAnsi="Arial"/>
                  <w:sz w:val="18"/>
                  <w:lang w:val="en-US"/>
                </w:rPr>
                <w:t xml:space="preserve"> </w:t>
              </w:r>
            </w:ins>
            <w:ins w:id="1864" w:author="NSB" w:date="2020-10-23T10:12:00Z">
              <w:r w:rsidRPr="005D6E52">
                <w:rPr>
                  <w:rFonts w:ascii="Arial" w:eastAsia="宋体" w:hAnsi="Arial"/>
                  <w:sz w:val="18"/>
                  <w:lang w:val="en-US"/>
                </w:rPr>
                <w:t>T</w:t>
              </w:r>
            </w:ins>
            <w:ins w:id="1865" w:author="NSB" w:date="2020-10-23T10:11:00Z">
              <w:r w:rsidRPr="005D6E52">
                <w:rPr>
                  <w:rFonts w:ascii="Arial" w:eastAsia="宋体" w:hAnsi="Arial"/>
                  <w:sz w:val="18"/>
                  <w:lang w:val="en-US"/>
                </w:rPr>
                <w:t>DD</w:t>
              </w:r>
            </w:ins>
          </w:p>
        </w:tc>
        <w:tc>
          <w:tcPr>
            <w:tcW w:w="1922" w:type="dxa"/>
            <w:gridSpan w:val="4"/>
            <w:tcBorders>
              <w:top w:val="single" w:sz="4" w:space="0" w:color="auto"/>
              <w:left w:val="single" w:sz="4" w:space="0" w:color="auto"/>
              <w:bottom w:val="single" w:sz="4" w:space="0" w:color="auto"/>
              <w:right w:val="single" w:sz="4" w:space="0" w:color="auto"/>
            </w:tcBorders>
          </w:tcPr>
          <w:p w14:paraId="2E725191" w14:textId="54C102AA" w:rsidR="00D62D46" w:rsidRPr="00115CAE" w:rsidRDefault="00D62D46" w:rsidP="00D62D46">
            <w:pPr>
              <w:keepNext/>
              <w:keepLines/>
              <w:spacing w:after="0" w:line="256" w:lineRule="auto"/>
              <w:jc w:val="center"/>
              <w:rPr>
                <w:ins w:id="1866" w:author="NSB" w:date="2020-10-23T10:11:00Z"/>
                <w:rFonts w:ascii="Arial" w:eastAsia="宋体" w:hAnsi="Arial"/>
                <w:sz w:val="18"/>
                <w:lang w:val="en-US"/>
              </w:rPr>
            </w:pPr>
            <w:ins w:id="1867" w:author="NSB" w:date="2020-10-23T10:11:00Z">
              <w:r w:rsidRPr="005D6E52">
                <w:rPr>
                  <w:rFonts w:ascii="Arial" w:eastAsia="宋体" w:hAnsi="Arial"/>
                  <w:sz w:val="18"/>
                  <w:lang w:val="en-US"/>
                </w:rPr>
                <w:t>CSI-RS-L3 1.</w:t>
              </w:r>
            </w:ins>
            <w:ins w:id="1868" w:author="NSB" w:date="2020-10-23T10:12:00Z">
              <w:r w:rsidRPr="005D6E52">
                <w:rPr>
                  <w:rFonts w:ascii="Arial" w:eastAsia="宋体" w:hAnsi="Arial"/>
                  <w:sz w:val="18"/>
                  <w:lang w:val="en-US"/>
                </w:rPr>
                <w:t>2</w:t>
              </w:r>
            </w:ins>
            <w:ins w:id="1869" w:author="NSB" w:date="2020-10-23T10:11:00Z">
              <w:r w:rsidRPr="005D6E52">
                <w:rPr>
                  <w:rFonts w:ascii="Arial" w:eastAsia="宋体" w:hAnsi="Arial"/>
                  <w:sz w:val="18"/>
                  <w:lang w:val="en-US"/>
                </w:rPr>
                <w:t xml:space="preserve"> </w:t>
              </w:r>
            </w:ins>
            <w:ins w:id="1870" w:author="NSB" w:date="2020-10-23T10:12:00Z">
              <w:r w:rsidRPr="005D6E52">
                <w:rPr>
                  <w:rFonts w:ascii="Arial" w:eastAsia="宋体" w:hAnsi="Arial"/>
                  <w:sz w:val="18"/>
                  <w:lang w:val="en-US"/>
                </w:rPr>
                <w:t>T</w:t>
              </w:r>
            </w:ins>
            <w:ins w:id="1871" w:author="NSB" w:date="2020-10-23T10:11:00Z">
              <w:r w:rsidRPr="005D6E52">
                <w:rPr>
                  <w:rFonts w:ascii="Arial" w:eastAsia="宋体" w:hAnsi="Arial"/>
                  <w:sz w:val="18"/>
                  <w:lang w:val="en-US"/>
                </w:rPr>
                <w:t>DD</w:t>
              </w:r>
            </w:ins>
          </w:p>
        </w:tc>
      </w:tr>
      <w:tr w:rsidR="00D62D46" w:rsidRPr="00115CAE" w14:paraId="6384F68F" w14:textId="77777777" w:rsidTr="00115CAE">
        <w:trPr>
          <w:jc w:val="center"/>
          <w:ins w:id="1872"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2C546102" w14:textId="77777777" w:rsidR="00D62D46" w:rsidRPr="00115CAE" w:rsidRDefault="00D62D46" w:rsidP="00D62D46">
            <w:pPr>
              <w:keepNext/>
              <w:keepLines/>
              <w:spacing w:after="0" w:line="256" w:lineRule="auto"/>
              <w:rPr>
                <w:ins w:id="1873" w:author="NSB" w:date="2020-10-22T14:35:00Z"/>
                <w:rFonts w:ascii="Arial" w:eastAsia="宋体" w:hAnsi="Arial"/>
                <w:sz w:val="18"/>
                <w:lang w:val="da-DK"/>
              </w:rPr>
            </w:pPr>
            <w:ins w:id="1874" w:author="NSB" w:date="2020-10-22T14:35:00Z">
              <w:r w:rsidRPr="00115CAE">
                <w:rPr>
                  <w:rFonts w:ascii="Arial" w:eastAsia="宋体"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3C1A5747" w14:textId="77777777" w:rsidR="00D62D46" w:rsidRPr="00115CAE" w:rsidRDefault="00D62D46" w:rsidP="00D62D46">
            <w:pPr>
              <w:keepNext/>
              <w:keepLines/>
              <w:spacing w:after="0" w:line="256" w:lineRule="auto"/>
              <w:jc w:val="center"/>
              <w:rPr>
                <w:ins w:id="1875" w:author="NSB" w:date="2020-10-22T14:35:00Z"/>
                <w:rFonts w:ascii="Arial" w:eastAsia="宋体" w:hAnsi="Arial"/>
                <w:sz w:val="18"/>
                <w:lang w:val="da-DK"/>
              </w:rPr>
            </w:pPr>
            <w:ins w:id="1876" w:author="NSB" w:date="2020-10-22T14:35:00Z">
              <w:r w:rsidRPr="00115CAE">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5993188E" w14:textId="77777777" w:rsidR="00D62D46" w:rsidRPr="00115CAE" w:rsidRDefault="00D62D46" w:rsidP="00D62D46">
            <w:pPr>
              <w:keepNext/>
              <w:keepLines/>
              <w:spacing w:after="0" w:line="256" w:lineRule="auto"/>
              <w:jc w:val="center"/>
              <w:rPr>
                <w:ins w:id="1877" w:author="NSB" w:date="2020-10-22T14:35: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B21F0A6" w14:textId="77777777" w:rsidR="00D62D46" w:rsidRPr="00115CAE" w:rsidRDefault="00D62D46" w:rsidP="00D62D46">
            <w:pPr>
              <w:keepNext/>
              <w:keepLines/>
              <w:spacing w:after="0" w:line="256" w:lineRule="auto"/>
              <w:jc w:val="center"/>
              <w:rPr>
                <w:ins w:id="1878" w:author="NSB" w:date="2020-10-22T14:35:00Z"/>
                <w:rFonts w:ascii="Arial" w:eastAsia="宋体" w:hAnsi="Arial"/>
                <w:sz w:val="18"/>
                <w:lang w:val="en-US"/>
              </w:rPr>
            </w:pPr>
            <w:ins w:id="1879" w:author="NSB" w:date="2020-10-22T14:35:00Z">
              <w:r w:rsidRPr="00115CAE">
                <w:rPr>
                  <w:rFonts w:ascii="Arial" w:eastAsia="宋体" w:hAnsi="Arial"/>
                  <w:sz w:val="18"/>
                  <w:lang w:val="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01A142D" w14:textId="77777777" w:rsidR="00D62D46" w:rsidRPr="00115CAE" w:rsidRDefault="00D62D46" w:rsidP="00D62D46">
            <w:pPr>
              <w:keepNext/>
              <w:keepLines/>
              <w:spacing w:after="0" w:line="256" w:lineRule="auto"/>
              <w:jc w:val="center"/>
              <w:rPr>
                <w:ins w:id="1880" w:author="NSB" w:date="2020-10-22T14:35:00Z"/>
                <w:rFonts w:ascii="Arial" w:eastAsia="宋体" w:hAnsi="Arial"/>
                <w:sz w:val="18"/>
                <w:lang w:val="en-US"/>
              </w:rPr>
            </w:pPr>
            <w:ins w:id="1881" w:author="NSB" w:date="2020-10-22T14:35:00Z">
              <w:r w:rsidRPr="00115CAE">
                <w:rPr>
                  <w:rFonts w:ascii="Arial" w:eastAsia="宋体" w:hAnsi="Arial"/>
                  <w:sz w:val="18"/>
                  <w:lang w:val="en-US"/>
                </w:rPr>
                <w:t>OP.1</w:t>
              </w:r>
            </w:ins>
          </w:p>
        </w:tc>
      </w:tr>
      <w:tr w:rsidR="00D62D46" w:rsidRPr="00115CAE" w14:paraId="4333FA5B" w14:textId="77777777" w:rsidTr="00115CAE">
        <w:trPr>
          <w:trHeight w:val="52"/>
          <w:jc w:val="center"/>
          <w:ins w:id="1882" w:author="NSB" w:date="2020-10-22T14:35:00Z"/>
        </w:trPr>
        <w:tc>
          <w:tcPr>
            <w:tcW w:w="2689" w:type="dxa"/>
            <w:gridSpan w:val="2"/>
            <w:tcBorders>
              <w:top w:val="single" w:sz="4" w:space="0" w:color="auto"/>
              <w:left w:val="single" w:sz="4" w:space="0" w:color="auto"/>
              <w:bottom w:val="nil"/>
              <w:right w:val="single" w:sz="4" w:space="0" w:color="auto"/>
            </w:tcBorders>
            <w:hideMark/>
          </w:tcPr>
          <w:p w14:paraId="7EF3C195" w14:textId="77777777" w:rsidR="00D62D46" w:rsidRPr="00115CAE" w:rsidRDefault="00D62D46" w:rsidP="00D62D46">
            <w:pPr>
              <w:keepNext/>
              <w:keepLines/>
              <w:spacing w:after="0" w:line="256" w:lineRule="auto"/>
              <w:rPr>
                <w:ins w:id="1883" w:author="NSB" w:date="2020-10-22T14:35:00Z"/>
                <w:rFonts w:ascii="Arial" w:eastAsia="宋体" w:hAnsi="Arial"/>
                <w:sz w:val="18"/>
                <w:lang w:val="da-DK"/>
              </w:rPr>
            </w:pPr>
            <w:ins w:id="1884" w:author="NSB" w:date="2020-10-22T14:35:00Z">
              <w:r w:rsidRPr="00115CAE">
                <w:rPr>
                  <w:rFonts w:ascii="Arial" w:eastAsia="宋体" w:hAnsi="Arial"/>
                  <w:sz w:val="18"/>
                  <w:lang w:val="da-DK"/>
                </w:rPr>
                <w:t xml:space="preserve">TRS </w:t>
              </w:r>
              <w:proofErr w:type="spellStart"/>
              <w:r w:rsidRPr="00115CAE">
                <w:rPr>
                  <w:rFonts w:ascii="Arial" w:eastAsia="宋体" w:hAnsi="Arial"/>
                  <w:sz w:val="18"/>
                  <w:lang w:val="da-DK"/>
                </w:rPr>
                <w:t>configuration</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8567813" w14:textId="77777777" w:rsidR="00D62D46" w:rsidRPr="00115CAE" w:rsidRDefault="00D62D46" w:rsidP="00D62D46">
            <w:pPr>
              <w:keepNext/>
              <w:keepLines/>
              <w:spacing w:after="0" w:line="256" w:lineRule="auto"/>
              <w:jc w:val="center"/>
              <w:rPr>
                <w:ins w:id="1885" w:author="NSB" w:date="2020-10-22T14:35:00Z"/>
                <w:rFonts w:ascii="Arial" w:eastAsia="宋体" w:hAnsi="Arial"/>
                <w:sz w:val="18"/>
                <w:lang w:val="da-DK"/>
              </w:rPr>
            </w:pPr>
            <w:ins w:id="1886" w:author="NSB" w:date="2020-10-22T14:35:00Z">
              <w:r w:rsidRPr="00115CAE">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58494FFC" w14:textId="77777777" w:rsidR="00D62D46" w:rsidRPr="00115CAE" w:rsidRDefault="00D62D46" w:rsidP="00D62D46">
            <w:pPr>
              <w:keepNext/>
              <w:keepLines/>
              <w:spacing w:after="0" w:line="256" w:lineRule="auto"/>
              <w:jc w:val="center"/>
              <w:rPr>
                <w:ins w:id="1887" w:author="NSB" w:date="2020-10-22T14:35:00Z"/>
                <w:rFonts w:ascii="Arial" w:eastAsia="宋体" w:hAnsi="Arial"/>
                <w:sz w:val="18"/>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F8E63A5" w14:textId="77777777" w:rsidR="00D62D46" w:rsidRPr="00115CAE" w:rsidRDefault="00D62D46" w:rsidP="00D62D46">
            <w:pPr>
              <w:keepNext/>
              <w:keepLines/>
              <w:spacing w:after="0" w:line="256" w:lineRule="auto"/>
              <w:jc w:val="center"/>
              <w:rPr>
                <w:ins w:id="1888" w:author="NSB" w:date="2020-10-22T14:35:00Z"/>
                <w:rFonts w:ascii="Arial" w:eastAsia="宋体" w:hAnsi="Arial"/>
                <w:sz w:val="16"/>
                <w:szCs w:val="16"/>
                <w:lang w:val="en-US"/>
              </w:rPr>
            </w:pPr>
            <w:ins w:id="1889" w:author="NSB" w:date="2020-10-22T14:35:00Z">
              <w:r w:rsidRPr="00115CAE">
                <w:rPr>
                  <w:rFonts w:ascii="Arial" w:eastAsia="宋体" w:hAnsi="Arial"/>
                  <w:sz w:val="16"/>
                  <w:szCs w:val="16"/>
                  <w:lang w:val="en-US"/>
                </w:rPr>
                <w:t>TRS.1.1 FDD</w:t>
              </w:r>
            </w:ins>
          </w:p>
        </w:tc>
        <w:tc>
          <w:tcPr>
            <w:tcW w:w="666" w:type="dxa"/>
            <w:tcBorders>
              <w:top w:val="single" w:sz="4" w:space="0" w:color="auto"/>
              <w:left w:val="single" w:sz="4" w:space="0" w:color="auto"/>
              <w:bottom w:val="nil"/>
              <w:right w:val="single" w:sz="4" w:space="0" w:color="auto"/>
            </w:tcBorders>
            <w:hideMark/>
          </w:tcPr>
          <w:p w14:paraId="64917666" w14:textId="77777777" w:rsidR="00D62D46" w:rsidRPr="00115CAE" w:rsidRDefault="00D62D46" w:rsidP="00D62D46">
            <w:pPr>
              <w:keepNext/>
              <w:keepLines/>
              <w:spacing w:after="0" w:line="256" w:lineRule="auto"/>
              <w:jc w:val="center"/>
              <w:rPr>
                <w:ins w:id="1890" w:author="NSB" w:date="2020-10-22T14:35:00Z"/>
                <w:rFonts w:ascii="Arial" w:eastAsia="宋体" w:hAnsi="Arial"/>
                <w:sz w:val="18"/>
                <w:lang w:val="en-US"/>
              </w:rPr>
            </w:pPr>
            <w:ins w:id="1891" w:author="NSB" w:date="2020-10-22T14:35:00Z">
              <w:r w:rsidRPr="00115CAE">
                <w:rPr>
                  <w:rFonts w:ascii="Arial" w:eastAsia="宋体" w:hAnsi="Arial"/>
                  <w:sz w:val="18"/>
                  <w:lang w:val="en-US" w:eastAsia="zh-CN"/>
                </w:rPr>
                <w:t>-</w:t>
              </w:r>
            </w:ins>
          </w:p>
        </w:tc>
        <w:tc>
          <w:tcPr>
            <w:tcW w:w="1319" w:type="dxa"/>
            <w:gridSpan w:val="3"/>
            <w:tcBorders>
              <w:top w:val="single" w:sz="4" w:space="0" w:color="auto"/>
              <w:left w:val="single" w:sz="4" w:space="0" w:color="auto"/>
              <w:bottom w:val="single" w:sz="4" w:space="0" w:color="auto"/>
              <w:right w:val="single" w:sz="4" w:space="0" w:color="auto"/>
            </w:tcBorders>
            <w:hideMark/>
          </w:tcPr>
          <w:p w14:paraId="3B780F81" w14:textId="77777777" w:rsidR="00D62D46" w:rsidRPr="00115CAE" w:rsidRDefault="00D62D46" w:rsidP="00D62D46">
            <w:pPr>
              <w:keepNext/>
              <w:keepLines/>
              <w:spacing w:after="0" w:line="256" w:lineRule="auto"/>
              <w:jc w:val="center"/>
              <w:rPr>
                <w:ins w:id="1892" w:author="NSB" w:date="2020-10-22T14:35:00Z"/>
                <w:rFonts w:ascii="Arial" w:eastAsia="宋体" w:hAnsi="Arial"/>
                <w:sz w:val="16"/>
                <w:szCs w:val="16"/>
                <w:lang w:val="en-US"/>
              </w:rPr>
            </w:pPr>
            <w:ins w:id="1893" w:author="NSB" w:date="2020-10-22T14:35:00Z">
              <w:r w:rsidRPr="00115CAE">
                <w:rPr>
                  <w:rFonts w:ascii="Arial" w:eastAsia="宋体" w:hAnsi="Arial"/>
                  <w:sz w:val="16"/>
                  <w:szCs w:val="16"/>
                  <w:lang w:val="en-US"/>
                </w:rPr>
                <w:t>TRS.1.1 FDD</w:t>
              </w:r>
            </w:ins>
          </w:p>
        </w:tc>
        <w:tc>
          <w:tcPr>
            <w:tcW w:w="603" w:type="dxa"/>
            <w:tcBorders>
              <w:top w:val="single" w:sz="4" w:space="0" w:color="auto"/>
              <w:left w:val="single" w:sz="4" w:space="0" w:color="auto"/>
              <w:bottom w:val="nil"/>
              <w:right w:val="single" w:sz="4" w:space="0" w:color="auto"/>
            </w:tcBorders>
            <w:hideMark/>
          </w:tcPr>
          <w:p w14:paraId="07F7A9A6" w14:textId="77777777" w:rsidR="00D62D46" w:rsidRPr="00115CAE" w:rsidRDefault="00D62D46" w:rsidP="00D62D46">
            <w:pPr>
              <w:keepNext/>
              <w:keepLines/>
              <w:spacing w:after="0" w:line="256" w:lineRule="auto"/>
              <w:jc w:val="center"/>
              <w:rPr>
                <w:ins w:id="1894" w:author="NSB" w:date="2020-10-22T14:35:00Z"/>
                <w:rFonts w:ascii="Arial" w:eastAsia="宋体" w:hAnsi="Arial"/>
                <w:sz w:val="18"/>
                <w:lang w:val="en-US"/>
              </w:rPr>
            </w:pPr>
            <w:ins w:id="1895" w:author="NSB" w:date="2020-10-22T14:35:00Z">
              <w:r w:rsidRPr="00115CAE">
                <w:rPr>
                  <w:rFonts w:ascii="Arial" w:eastAsia="宋体" w:hAnsi="Arial"/>
                  <w:sz w:val="18"/>
                  <w:lang w:val="en-US" w:eastAsia="zh-CN"/>
                </w:rPr>
                <w:t>-</w:t>
              </w:r>
            </w:ins>
          </w:p>
        </w:tc>
      </w:tr>
      <w:tr w:rsidR="00D62D46" w:rsidRPr="00115CAE" w14:paraId="40C9D3F6" w14:textId="77777777" w:rsidTr="00115CAE">
        <w:trPr>
          <w:trHeight w:val="52"/>
          <w:jc w:val="center"/>
          <w:ins w:id="1896" w:author="NSB" w:date="2020-10-22T14:35:00Z"/>
        </w:trPr>
        <w:tc>
          <w:tcPr>
            <w:tcW w:w="2689" w:type="dxa"/>
            <w:gridSpan w:val="2"/>
            <w:tcBorders>
              <w:top w:val="nil"/>
              <w:left w:val="single" w:sz="4" w:space="0" w:color="auto"/>
              <w:bottom w:val="nil"/>
              <w:right w:val="single" w:sz="4" w:space="0" w:color="auto"/>
            </w:tcBorders>
            <w:hideMark/>
          </w:tcPr>
          <w:p w14:paraId="3C183F9D" w14:textId="77777777" w:rsidR="00D62D46" w:rsidRPr="00115CAE" w:rsidRDefault="00D62D46" w:rsidP="00D62D46">
            <w:pPr>
              <w:rPr>
                <w:ins w:id="1897" w:author="NSB" w:date="2020-10-22T14:35: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94D399D" w14:textId="77777777" w:rsidR="00D62D46" w:rsidRPr="00115CAE" w:rsidRDefault="00D62D46" w:rsidP="00D62D46">
            <w:pPr>
              <w:keepNext/>
              <w:keepLines/>
              <w:spacing w:after="0" w:line="256" w:lineRule="auto"/>
              <w:jc w:val="center"/>
              <w:rPr>
                <w:ins w:id="1898" w:author="NSB" w:date="2020-10-22T14:35:00Z"/>
                <w:rFonts w:ascii="Arial" w:eastAsia="宋体" w:hAnsi="Arial"/>
                <w:sz w:val="18"/>
                <w:lang w:val="da-DK"/>
              </w:rPr>
            </w:pPr>
            <w:ins w:id="1899" w:author="NSB" w:date="2020-10-22T14:35:00Z">
              <w:r w:rsidRPr="00115CAE">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72A7EBC3" w14:textId="77777777" w:rsidR="00D62D46" w:rsidRPr="00115CAE" w:rsidRDefault="00D62D46" w:rsidP="00D62D46">
            <w:pPr>
              <w:rPr>
                <w:ins w:id="1900" w:author="NSB" w:date="2020-10-22T14:35:00Z"/>
                <w:rFonts w:eastAsia="宋体"/>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2F0C8CBB" w14:textId="77777777" w:rsidR="00D62D46" w:rsidRPr="00115CAE" w:rsidRDefault="00D62D46" w:rsidP="00D62D46">
            <w:pPr>
              <w:keepNext/>
              <w:keepLines/>
              <w:spacing w:after="0" w:line="256" w:lineRule="auto"/>
              <w:jc w:val="center"/>
              <w:rPr>
                <w:ins w:id="1901" w:author="NSB" w:date="2020-10-22T14:35:00Z"/>
                <w:rFonts w:ascii="Arial" w:eastAsia="宋体" w:hAnsi="Arial"/>
                <w:sz w:val="16"/>
                <w:szCs w:val="16"/>
                <w:lang w:val="en-US"/>
              </w:rPr>
            </w:pPr>
            <w:ins w:id="1902" w:author="NSB" w:date="2020-10-22T14:35:00Z">
              <w:r w:rsidRPr="00115CAE">
                <w:rPr>
                  <w:rFonts w:ascii="Arial" w:eastAsia="宋体" w:hAnsi="Arial"/>
                  <w:sz w:val="16"/>
                  <w:szCs w:val="16"/>
                  <w:lang w:val="en-US"/>
                </w:rPr>
                <w:t>TRS.1.1 TDD</w:t>
              </w:r>
            </w:ins>
          </w:p>
        </w:tc>
        <w:tc>
          <w:tcPr>
            <w:tcW w:w="666" w:type="dxa"/>
            <w:tcBorders>
              <w:top w:val="nil"/>
              <w:left w:val="single" w:sz="4" w:space="0" w:color="auto"/>
              <w:bottom w:val="nil"/>
              <w:right w:val="single" w:sz="4" w:space="0" w:color="auto"/>
            </w:tcBorders>
            <w:hideMark/>
          </w:tcPr>
          <w:p w14:paraId="0F7FA333" w14:textId="77777777" w:rsidR="00D62D46" w:rsidRPr="00115CAE" w:rsidRDefault="00D62D46" w:rsidP="00D62D46">
            <w:pPr>
              <w:rPr>
                <w:ins w:id="1903" w:author="NSB" w:date="2020-10-22T14:35:00Z"/>
                <w:rFonts w:eastAsia="宋体"/>
                <w:sz w:val="16"/>
                <w:szCs w:val="16"/>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EA49706" w14:textId="77777777" w:rsidR="00D62D46" w:rsidRPr="00115CAE" w:rsidRDefault="00D62D46" w:rsidP="00D62D46">
            <w:pPr>
              <w:keepNext/>
              <w:keepLines/>
              <w:spacing w:after="0" w:line="256" w:lineRule="auto"/>
              <w:jc w:val="center"/>
              <w:rPr>
                <w:ins w:id="1904" w:author="NSB" w:date="2020-10-22T14:35:00Z"/>
                <w:rFonts w:ascii="Arial" w:eastAsia="宋体" w:hAnsi="Arial"/>
                <w:sz w:val="16"/>
                <w:szCs w:val="16"/>
                <w:lang w:val="en-US"/>
              </w:rPr>
            </w:pPr>
            <w:ins w:id="1905" w:author="NSB" w:date="2020-10-22T14:35:00Z">
              <w:r w:rsidRPr="00115CAE">
                <w:rPr>
                  <w:rFonts w:ascii="Arial" w:eastAsia="宋体" w:hAnsi="Arial"/>
                  <w:sz w:val="16"/>
                  <w:szCs w:val="16"/>
                  <w:lang w:val="en-US"/>
                </w:rPr>
                <w:t>TRS.1.1 TDD</w:t>
              </w:r>
            </w:ins>
          </w:p>
        </w:tc>
        <w:tc>
          <w:tcPr>
            <w:tcW w:w="603" w:type="dxa"/>
            <w:tcBorders>
              <w:top w:val="nil"/>
              <w:left w:val="single" w:sz="4" w:space="0" w:color="auto"/>
              <w:bottom w:val="nil"/>
              <w:right w:val="single" w:sz="4" w:space="0" w:color="auto"/>
            </w:tcBorders>
            <w:hideMark/>
          </w:tcPr>
          <w:p w14:paraId="7B427D32" w14:textId="77777777" w:rsidR="00D62D46" w:rsidRPr="00115CAE" w:rsidRDefault="00D62D46" w:rsidP="00D62D46">
            <w:pPr>
              <w:rPr>
                <w:ins w:id="1906" w:author="NSB" w:date="2020-10-22T14:35:00Z"/>
                <w:rFonts w:eastAsia="宋体"/>
                <w:sz w:val="16"/>
                <w:szCs w:val="16"/>
                <w:lang w:val="en-US"/>
              </w:rPr>
            </w:pPr>
          </w:p>
        </w:tc>
      </w:tr>
      <w:tr w:rsidR="00D62D46" w:rsidRPr="00115CAE" w14:paraId="223762AB" w14:textId="77777777" w:rsidTr="00115CAE">
        <w:trPr>
          <w:trHeight w:val="52"/>
          <w:jc w:val="center"/>
          <w:ins w:id="1907" w:author="NSB" w:date="2020-10-22T14:35:00Z"/>
        </w:trPr>
        <w:tc>
          <w:tcPr>
            <w:tcW w:w="2689" w:type="dxa"/>
            <w:gridSpan w:val="2"/>
            <w:tcBorders>
              <w:top w:val="nil"/>
              <w:left w:val="single" w:sz="4" w:space="0" w:color="auto"/>
              <w:bottom w:val="single" w:sz="4" w:space="0" w:color="auto"/>
              <w:right w:val="single" w:sz="4" w:space="0" w:color="auto"/>
            </w:tcBorders>
            <w:hideMark/>
          </w:tcPr>
          <w:p w14:paraId="19D55451" w14:textId="77777777" w:rsidR="00D62D46" w:rsidRPr="00115CAE" w:rsidRDefault="00D62D46" w:rsidP="00D62D46">
            <w:pPr>
              <w:spacing w:after="0" w:line="256" w:lineRule="auto"/>
              <w:rPr>
                <w:ins w:id="1908" w:author="NSB" w:date="2020-10-22T14:35: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8107A00" w14:textId="77777777" w:rsidR="00D62D46" w:rsidRPr="00115CAE" w:rsidRDefault="00D62D46" w:rsidP="00D62D46">
            <w:pPr>
              <w:keepNext/>
              <w:keepLines/>
              <w:spacing w:after="0" w:line="256" w:lineRule="auto"/>
              <w:jc w:val="center"/>
              <w:rPr>
                <w:ins w:id="1909" w:author="NSB" w:date="2020-10-22T14:35:00Z"/>
                <w:rFonts w:ascii="Arial" w:eastAsia="宋体" w:hAnsi="Arial"/>
                <w:sz w:val="18"/>
                <w:lang w:val="da-DK"/>
              </w:rPr>
            </w:pPr>
            <w:ins w:id="1910" w:author="NSB" w:date="2020-10-22T14:35:00Z">
              <w:r w:rsidRPr="00115CAE">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1B250BEC" w14:textId="77777777" w:rsidR="00D62D46" w:rsidRPr="00115CAE" w:rsidRDefault="00D62D46" w:rsidP="00D62D46">
            <w:pPr>
              <w:rPr>
                <w:ins w:id="1911" w:author="NSB" w:date="2020-10-22T14:35:00Z"/>
                <w:rFonts w:eastAsia="宋体"/>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7471FDE" w14:textId="77777777" w:rsidR="00D62D46" w:rsidRPr="00115CAE" w:rsidRDefault="00D62D46" w:rsidP="00D62D46">
            <w:pPr>
              <w:keepNext/>
              <w:keepLines/>
              <w:spacing w:after="0" w:line="256" w:lineRule="auto"/>
              <w:jc w:val="center"/>
              <w:rPr>
                <w:ins w:id="1912" w:author="NSB" w:date="2020-10-22T14:35:00Z"/>
                <w:rFonts w:ascii="Arial" w:eastAsia="宋体" w:hAnsi="Arial"/>
                <w:sz w:val="16"/>
                <w:szCs w:val="16"/>
                <w:lang w:val="en-US"/>
              </w:rPr>
            </w:pPr>
            <w:ins w:id="1913" w:author="NSB" w:date="2020-10-22T14:35:00Z">
              <w:r w:rsidRPr="00115CAE">
                <w:rPr>
                  <w:rFonts w:ascii="Arial" w:eastAsia="宋体" w:hAnsi="Arial"/>
                  <w:sz w:val="16"/>
                  <w:szCs w:val="16"/>
                  <w:lang w:val="en-US"/>
                </w:rPr>
                <w:t>TRS.1.2 TDD</w:t>
              </w:r>
            </w:ins>
          </w:p>
        </w:tc>
        <w:tc>
          <w:tcPr>
            <w:tcW w:w="666" w:type="dxa"/>
            <w:tcBorders>
              <w:top w:val="nil"/>
              <w:left w:val="single" w:sz="4" w:space="0" w:color="auto"/>
              <w:bottom w:val="single" w:sz="4" w:space="0" w:color="auto"/>
              <w:right w:val="single" w:sz="4" w:space="0" w:color="auto"/>
            </w:tcBorders>
            <w:hideMark/>
          </w:tcPr>
          <w:p w14:paraId="7E9E7E42" w14:textId="77777777" w:rsidR="00D62D46" w:rsidRPr="00115CAE" w:rsidRDefault="00D62D46" w:rsidP="00D62D46">
            <w:pPr>
              <w:rPr>
                <w:ins w:id="1914" w:author="NSB" w:date="2020-10-22T14:35:00Z"/>
                <w:rFonts w:eastAsia="宋体"/>
                <w:sz w:val="16"/>
                <w:szCs w:val="16"/>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15E987F" w14:textId="77777777" w:rsidR="00D62D46" w:rsidRPr="00115CAE" w:rsidRDefault="00D62D46" w:rsidP="00D62D46">
            <w:pPr>
              <w:keepNext/>
              <w:keepLines/>
              <w:spacing w:after="0" w:line="256" w:lineRule="auto"/>
              <w:jc w:val="center"/>
              <w:rPr>
                <w:ins w:id="1915" w:author="NSB" w:date="2020-10-22T14:35:00Z"/>
                <w:rFonts w:ascii="Arial" w:eastAsia="宋体" w:hAnsi="Arial"/>
                <w:sz w:val="16"/>
                <w:szCs w:val="16"/>
                <w:lang w:val="en-US"/>
              </w:rPr>
            </w:pPr>
            <w:ins w:id="1916" w:author="NSB" w:date="2020-10-22T14:35:00Z">
              <w:r w:rsidRPr="00115CAE">
                <w:rPr>
                  <w:rFonts w:ascii="Arial" w:eastAsia="宋体" w:hAnsi="Arial"/>
                  <w:sz w:val="16"/>
                  <w:szCs w:val="16"/>
                  <w:lang w:val="en-US"/>
                </w:rPr>
                <w:t>TRS.1.2 TDD</w:t>
              </w:r>
            </w:ins>
          </w:p>
        </w:tc>
        <w:tc>
          <w:tcPr>
            <w:tcW w:w="603" w:type="dxa"/>
            <w:tcBorders>
              <w:top w:val="nil"/>
              <w:left w:val="single" w:sz="4" w:space="0" w:color="auto"/>
              <w:bottom w:val="single" w:sz="4" w:space="0" w:color="auto"/>
              <w:right w:val="single" w:sz="4" w:space="0" w:color="auto"/>
            </w:tcBorders>
            <w:hideMark/>
          </w:tcPr>
          <w:p w14:paraId="450D16FB" w14:textId="77777777" w:rsidR="00D62D46" w:rsidRPr="00115CAE" w:rsidRDefault="00D62D46" w:rsidP="00D62D46">
            <w:pPr>
              <w:rPr>
                <w:ins w:id="1917" w:author="NSB" w:date="2020-10-22T14:35:00Z"/>
                <w:rFonts w:eastAsia="宋体"/>
                <w:sz w:val="16"/>
                <w:szCs w:val="16"/>
                <w:lang w:val="en-US"/>
              </w:rPr>
            </w:pPr>
          </w:p>
        </w:tc>
      </w:tr>
      <w:tr w:rsidR="00D62D46" w:rsidRPr="00115CAE" w14:paraId="55D680BB" w14:textId="77777777" w:rsidTr="00115CAE">
        <w:trPr>
          <w:jc w:val="center"/>
          <w:ins w:id="1918"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41D0F889" w14:textId="77777777" w:rsidR="00D62D46" w:rsidRPr="00115CAE" w:rsidRDefault="00D62D46" w:rsidP="00D62D46">
            <w:pPr>
              <w:keepNext/>
              <w:keepLines/>
              <w:spacing w:after="0" w:line="256" w:lineRule="auto"/>
              <w:rPr>
                <w:ins w:id="1919" w:author="NSB" w:date="2020-10-22T14:35:00Z"/>
                <w:rFonts w:ascii="Arial" w:eastAsia="宋体" w:hAnsi="Arial"/>
                <w:sz w:val="18"/>
                <w:lang w:val="da-DK"/>
              </w:rPr>
            </w:pPr>
            <w:ins w:id="1920" w:author="NSB" w:date="2020-10-22T14:35:00Z">
              <w:r w:rsidRPr="00115CAE">
                <w:rPr>
                  <w:rFonts w:ascii="Arial" w:eastAsia="宋体" w:hAnsi="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08DB8560" w14:textId="77777777" w:rsidR="00D62D46" w:rsidRPr="00115CAE" w:rsidRDefault="00D62D46" w:rsidP="00D62D46">
            <w:pPr>
              <w:keepNext/>
              <w:keepLines/>
              <w:spacing w:after="0" w:line="256" w:lineRule="auto"/>
              <w:jc w:val="center"/>
              <w:rPr>
                <w:ins w:id="1921" w:author="NSB" w:date="2020-10-22T14:35:00Z"/>
                <w:rFonts w:ascii="Arial" w:eastAsia="宋体" w:hAnsi="Arial"/>
                <w:sz w:val="18"/>
                <w:lang w:val="da-DK"/>
              </w:rPr>
            </w:pPr>
            <w:ins w:id="1922" w:author="NSB" w:date="2020-10-22T14:35:00Z">
              <w:r w:rsidRPr="00115CAE">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6898730A" w14:textId="77777777" w:rsidR="00D62D46" w:rsidRPr="00115CAE" w:rsidRDefault="00D62D46" w:rsidP="00D62D46">
            <w:pPr>
              <w:keepNext/>
              <w:keepLines/>
              <w:spacing w:after="0" w:line="256" w:lineRule="auto"/>
              <w:jc w:val="center"/>
              <w:rPr>
                <w:ins w:id="1923" w:author="NSB" w:date="2020-10-22T14:35: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B822531" w14:textId="77777777" w:rsidR="00D62D46" w:rsidRPr="00115CAE" w:rsidRDefault="00D62D46" w:rsidP="00D62D46">
            <w:pPr>
              <w:keepNext/>
              <w:keepLines/>
              <w:spacing w:after="0" w:line="256" w:lineRule="auto"/>
              <w:jc w:val="center"/>
              <w:rPr>
                <w:ins w:id="1924" w:author="NSB" w:date="2020-10-22T14:35:00Z"/>
                <w:rFonts w:ascii="Arial" w:eastAsia="宋体" w:hAnsi="Arial"/>
                <w:sz w:val="18"/>
              </w:rPr>
            </w:pPr>
            <w:ins w:id="1925" w:author="NSB" w:date="2020-10-22T14:35:00Z">
              <w:r w:rsidRPr="00115CAE">
                <w:rPr>
                  <w:rFonts w:ascii="Arial" w:eastAsia="宋体" w:hAnsi="Arial"/>
                  <w:sz w:val="18"/>
                </w:rPr>
                <w:t>DLBWP.0.1</w:t>
              </w:r>
            </w:ins>
          </w:p>
          <w:p w14:paraId="0AD9AB7C" w14:textId="77777777" w:rsidR="00D62D46" w:rsidRPr="00115CAE" w:rsidRDefault="00D62D46" w:rsidP="00D62D46">
            <w:pPr>
              <w:keepNext/>
              <w:keepLines/>
              <w:spacing w:after="0" w:line="256" w:lineRule="auto"/>
              <w:jc w:val="center"/>
              <w:rPr>
                <w:ins w:id="1926" w:author="NSB" w:date="2020-10-22T14:35:00Z"/>
                <w:rFonts w:ascii="Arial" w:eastAsia="宋体" w:hAnsi="Arial"/>
                <w:sz w:val="18"/>
                <w:lang w:val="en-US"/>
              </w:rPr>
            </w:pPr>
            <w:ins w:id="1927" w:author="NSB" w:date="2020-10-22T14:35:00Z">
              <w:r w:rsidRPr="00115CAE">
                <w:rPr>
                  <w:rFonts w:ascii="Arial" w:eastAsia="宋体" w:hAnsi="Arial"/>
                  <w:sz w:val="18"/>
                </w:rPr>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B946FFD" w14:textId="77777777" w:rsidR="00D62D46" w:rsidRPr="00115CAE" w:rsidRDefault="00D62D46" w:rsidP="00D62D46">
            <w:pPr>
              <w:keepNext/>
              <w:keepLines/>
              <w:spacing w:after="0" w:line="256" w:lineRule="auto"/>
              <w:jc w:val="center"/>
              <w:rPr>
                <w:ins w:id="1928" w:author="NSB" w:date="2020-10-22T14:35:00Z"/>
                <w:rFonts w:ascii="Arial" w:eastAsia="宋体" w:hAnsi="Arial"/>
                <w:sz w:val="18"/>
              </w:rPr>
            </w:pPr>
            <w:ins w:id="1929" w:author="NSB" w:date="2020-10-22T14:35:00Z">
              <w:r w:rsidRPr="00115CAE">
                <w:rPr>
                  <w:rFonts w:ascii="Arial" w:eastAsia="宋体" w:hAnsi="Arial"/>
                  <w:sz w:val="18"/>
                </w:rPr>
                <w:t>DLBWP.0.1</w:t>
              </w:r>
            </w:ins>
          </w:p>
          <w:p w14:paraId="689922BC" w14:textId="77777777" w:rsidR="00D62D46" w:rsidRPr="00115CAE" w:rsidRDefault="00D62D46" w:rsidP="00D62D46">
            <w:pPr>
              <w:keepNext/>
              <w:keepLines/>
              <w:spacing w:after="0" w:line="256" w:lineRule="auto"/>
              <w:jc w:val="center"/>
              <w:rPr>
                <w:ins w:id="1930" w:author="NSB" w:date="2020-10-22T14:35:00Z"/>
                <w:rFonts w:ascii="Arial" w:eastAsia="宋体" w:hAnsi="Arial"/>
                <w:sz w:val="18"/>
                <w:lang w:val="en-US"/>
              </w:rPr>
            </w:pPr>
            <w:ins w:id="1931" w:author="NSB" w:date="2020-10-22T14:35:00Z">
              <w:r w:rsidRPr="00115CAE">
                <w:rPr>
                  <w:rFonts w:ascii="Arial" w:eastAsia="宋体" w:hAnsi="Arial"/>
                  <w:sz w:val="18"/>
                </w:rPr>
                <w:t>ULBWP.0.1</w:t>
              </w:r>
            </w:ins>
          </w:p>
        </w:tc>
      </w:tr>
      <w:tr w:rsidR="00D62D46" w:rsidRPr="00115CAE" w14:paraId="6098DCE5" w14:textId="77777777" w:rsidTr="00115CAE">
        <w:trPr>
          <w:jc w:val="center"/>
          <w:ins w:id="1932"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21155822" w14:textId="77777777" w:rsidR="00D62D46" w:rsidRPr="00115CAE" w:rsidRDefault="00D62D46" w:rsidP="00D62D46">
            <w:pPr>
              <w:keepNext/>
              <w:keepLines/>
              <w:spacing w:after="0" w:line="256" w:lineRule="auto"/>
              <w:rPr>
                <w:ins w:id="1933" w:author="NSB" w:date="2020-10-22T14:35:00Z"/>
                <w:rFonts w:ascii="Arial" w:eastAsia="宋体" w:hAnsi="Arial"/>
                <w:sz w:val="18"/>
                <w:lang w:val="da-DK"/>
              </w:rPr>
            </w:pPr>
            <w:proofErr w:type="spellStart"/>
            <w:ins w:id="1934" w:author="NSB" w:date="2020-10-22T14:35:00Z">
              <w:r w:rsidRPr="00115CAE">
                <w:rPr>
                  <w:rFonts w:ascii="Arial" w:eastAsia="宋体" w:hAnsi="Arial"/>
                  <w:sz w:val="18"/>
                  <w:lang w:val="da-DK"/>
                </w:rPr>
                <w:t>Dedicated</w:t>
              </w:r>
              <w:proofErr w:type="spellEnd"/>
              <w:r w:rsidRPr="00115CAE">
                <w:rPr>
                  <w:rFonts w:ascii="Arial" w:eastAsia="宋体" w:hAnsi="Arial"/>
                  <w:sz w:val="18"/>
                  <w:lang w:val="da-DK"/>
                </w:rPr>
                <w:t xml:space="preserve"> BWP </w:t>
              </w:r>
              <w:proofErr w:type="spellStart"/>
              <w:r w:rsidRPr="00115CAE">
                <w:rPr>
                  <w:rFonts w:ascii="Arial" w:eastAsia="宋体" w:hAnsi="Arial"/>
                  <w:sz w:val="18"/>
                  <w:lang w:val="da-DK"/>
                </w:rPr>
                <w:t>configuration</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AE2CDCB" w14:textId="77777777" w:rsidR="00D62D46" w:rsidRPr="00115CAE" w:rsidRDefault="00D62D46" w:rsidP="00D62D46">
            <w:pPr>
              <w:keepNext/>
              <w:keepLines/>
              <w:spacing w:after="0" w:line="256" w:lineRule="auto"/>
              <w:jc w:val="center"/>
              <w:rPr>
                <w:ins w:id="1935" w:author="NSB" w:date="2020-10-22T14:35:00Z"/>
                <w:rFonts w:ascii="Arial" w:eastAsia="宋体" w:hAnsi="Arial"/>
                <w:sz w:val="18"/>
                <w:lang w:val="da-DK"/>
              </w:rPr>
            </w:pPr>
            <w:ins w:id="1936" w:author="NSB" w:date="2020-10-22T14:35:00Z">
              <w:r w:rsidRPr="00115CAE">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79FDBC7C" w14:textId="77777777" w:rsidR="00D62D46" w:rsidRPr="00115CAE" w:rsidRDefault="00D62D46" w:rsidP="00D62D46">
            <w:pPr>
              <w:keepNext/>
              <w:keepLines/>
              <w:spacing w:after="0" w:line="256" w:lineRule="auto"/>
              <w:jc w:val="center"/>
              <w:rPr>
                <w:ins w:id="1937" w:author="NSB" w:date="2020-10-22T14:35: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634D5CA" w14:textId="77777777" w:rsidR="00D62D46" w:rsidRPr="00115CAE" w:rsidRDefault="00D62D46" w:rsidP="00D62D46">
            <w:pPr>
              <w:keepNext/>
              <w:keepLines/>
              <w:spacing w:after="0" w:line="256" w:lineRule="auto"/>
              <w:jc w:val="center"/>
              <w:rPr>
                <w:ins w:id="1938" w:author="NSB" w:date="2020-10-22T14:35:00Z"/>
                <w:rFonts w:ascii="Arial" w:eastAsia="宋体" w:hAnsi="Arial"/>
                <w:sz w:val="18"/>
              </w:rPr>
            </w:pPr>
            <w:ins w:id="1939" w:author="NSB" w:date="2020-10-22T14:35:00Z">
              <w:r w:rsidRPr="00115CAE">
                <w:rPr>
                  <w:rFonts w:ascii="Arial" w:eastAsia="宋体" w:hAnsi="Arial"/>
                  <w:sz w:val="18"/>
                </w:rPr>
                <w:t>DLBWP.1.1</w:t>
              </w:r>
            </w:ins>
          </w:p>
          <w:p w14:paraId="03FA59DD" w14:textId="77777777" w:rsidR="00D62D46" w:rsidRPr="00115CAE" w:rsidRDefault="00D62D46" w:rsidP="00D62D46">
            <w:pPr>
              <w:keepNext/>
              <w:keepLines/>
              <w:spacing w:after="0" w:line="256" w:lineRule="auto"/>
              <w:jc w:val="center"/>
              <w:rPr>
                <w:ins w:id="1940" w:author="NSB" w:date="2020-10-22T14:35:00Z"/>
                <w:rFonts w:ascii="Arial" w:eastAsia="宋体" w:hAnsi="Arial"/>
                <w:sz w:val="18"/>
                <w:lang w:val="en-US"/>
              </w:rPr>
            </w:pPr>
            <w:ins w:id="1941" w:author="NSB" w:date="2020-10-22T14:35:00Z">
              <w:r w:rsidRPr="00115CAE">
                <w:rPr>
                  <w:rFonts w:ascii="Arial" w:eastAsia="宋体" w:hAnsi="Arial"/>
                  <w:sz w:val="18"/>
                </w:rPr>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6561E98" w14:textId="77777777" w:rsidR="00D62D46" w:rsidRPr="00115CAE" w:rsidRDefault="00D62D46" w:rsidP="00D62D46">
            <w:pPr>
              <w:keepNext/>
              <w:keepLines/>
              <w:spacing w:after="0" w:line="256" w:lineRule="auto"/>
              <w:jc w:val="center"/>
              <w:rPr>
                <w:ins w:id="1942" w:author="NSB" w:date="2020-10-22T14:35:00Z"/>
                <w:rFonts w:ascii="Arial" w:eastAsia="宋体" w:hAnsi="Arial"/>
                <w:sz w:val="18"/>
              </w:rPr>
            </w:pPr>
            <w:ins w:id="1943" w:author="NSB" w:date="2020-10-22T14:35:00Z">
              <w:r w:rsidRPr="00115CAE">
                <w:rPr>
                  <w:rFonts w:ascii="Arial" w:eastAsia="宋体" w:hAnsi="Arial"/>
                  <w:sz w:val="18"/>
                </w:rPr>
                <w:t>DLBWP.1.1</w:t>
              </w:r>
            </w:ins>
          </w:p>
          <w:p w14:paraId="20E0869C" w14:textId="77777777" w:rsidR="00D62D46" w:rsidRPr="00115CAE" w:rsidRDefault="00D62D46" w:rsidP="00D62D46">
            <w:pPr>
              <w:keepNext/>
              <w:keepLines/>
              <w:spacing w:after="0" w:line="256" w:lineRule="auto"/>
              <w:jc w:val="center"/>
              <w:rPr>
                <w:ins w:id="1944" w:author="NSB" w:date="2020-10-22T14:35:00Z"/>
                <w:rFonts w:ascii="Arial" w:eastAsia="宋体" w:hAnsi="Arial"/>
                <w:sz w:val="18"/>
                <w:lang w:val="en-US"/>
              </w:rPr>
            </w:pPr>
            <w:ins w:id="1945" w:author="NSB" w:date="2020-10-22T14:35:00Z">
              <w:r w:rsidRPr="00115CAE">
                <w:rPr>
                  <w:rFonts w:ascii="Arial" w:eastAsia="宋体" w:hAnsi="Arial"/>
                  <w:sz w:val="18"/>
                </w:rPr>
                <w:t>ULBWP.1.1</w:t>
              </w:r>
            </w:ins>
          </w:p>
        </w:tc>
      </w:tr>
      <w:tr w:rsidR="00D62D46" w:rsidRPr="00115CAE" w14:paraId="24AF6427" w14:textId="77777777" w:rsidTr="00115CAE">
        <w:trPr>
          <w:jc w:val="center"/>
          <w:ins w:id="1946" w:author="NSB" w:date="2020-10-22T14:35:00Z"/>
        </w:trPr>
        <w:tc>
          <w:tcPr>
            <w:tcW w:w="2689" w:type="dxa"/>
            <w:gridSpan w:val="2"/>
            <w:tcBorders>
              <w:top w:val="single" w:sz="4" w:space="0" w:color="auto"/>
              <w:left w:val="single" w:sz="4" w:space="0" w:color="auto"/>
              <w:bottom w:val="nil"/>
              <w:right w:val="single" w:sz="4" w:space="0" w:color="auto"/>
            </w:tcBorders>
            <w:hideMark/>
          </w:tcPr>
          <w:p w14:paraId="635F2F4E" w14:textId="77777777" w:rsidR="00D62D46" w:rsidRPr="00115CAE" w:rsidRDefault="00D62D46" w:rsidP="00D62D46">
            <w:pPr>
              <w:keepNext/>
              <w:keepLines/>
              <w:spacing w:after="0" w:line="256" w:lineRule="auto"/>
              <w:rPr>
                <w:ins w:id="1947" w:author="NSB" w:date="2020-10-22T14:35:00Z"/>
                <w:rFonts w:ascii="Arial" w:eastAsia="宋体" w:hAnsi="Arial"/>
                <w:sz w:val="18"/>
                <w:lang w:val="da-DK"/>
              </w:rPr>
            </w:pPr>
            <w:ins w:id="1948" w:author="NSB" w:date="2020-10-22T14:35:00Z">
              <w:r w:rsidRPr="00115CAE">
                <w:rPr>
                  <w:rFonts w:ascii="Arial" w:eastAsia="宋体" w:hAnsi="Arial"/>
                  <w:sz w:val="18"/>
                </w:rPr>
                <w:t>Time offset with Cell 2</w:t>
              </w:r>
            </w:ins>
          </w:p>
        </w:tc>
        <w:tc>
          <w:tcPr>
            <w:tcW w:w="850" w:type="dxa"/>
            <w:tcBorders>
              <w:top w:val="single" w:sz="4" w:space="0" w:color="auto"/>
              <w:left w:val="single" w:sz="4" w:space="0" w:color="auto"/>
              <w:bottom w:val="single" w:sz="4" w:space="0" w:color="auto"/>
              <w:right w:val="single" w:sz="4" w:space="0" w:color="auto"/>
            </w:tcBorders>
            <w:hideMark/>
          </w:tcPr>
          <w:p w14:paraId="55A6B5AD" w14:textId="77777777" w:rsidR="00D62D46" w:rsidRPr="00115CAE" w:rsidRDefault="00D62D46" w:rsidP="00D62D46">
            <w:pPr>
              <w:keepNext/>
              <w:keepLines/>
              <w:spacing w:after="0" w:line="256" w:lineRule="auto"/>
              <w:jc w:val="center"/>
              <w:rPr>
                <w:ins w:id="1949" w:author="NSB" w:date="2020-10-22T14:35:00Z"/>
                <w:rFonts w:ascii="Arial" w:eastAsia="宋体" w:hAnsi="Arial"/>
                <w:sz w:val="18"/>
                <w:lang w:val="da-DK"/>
              </w:rPr>
            </w:pPr>
            <w:ins w:id="1950" w:author="NSB" w:date="2020-10-22T14:35:00Z">
              <w:r w:rsidRPr="00115CAE">
                <w:rPr>
                  <w:rFonts w:ascii="Arial" w:eastAsia="宋体" w:hAnsi="Arial"/>
                  <w:sz w:val="18"/>
                </w:rPr>
                <w:t>1,4</w:t>
              </w:r>
            </w:ins>
          </w:p>
        </w:tc>
        <w:tc>
          <w:tcPr>
            <w:tcW w:w="893" w:type="dxa"/>
            <w:tcBorders>
              <w:top w:val="single" w:sz="4" w:space="0" w:color="auto"/>
              <w:left w:val="single" w:sz="4" w:space="0" w:color="auto"/>
              <w:bottom w:val="single" w:sz="4" w:space="0" w:color="auto"/>
              <w:right w:val="single" w:sz="4" w:space="0" w:color="auto"/>
            </w:tcBorders>
            <w:hideMark/>
          </w:tcPr>
          <w:p w14:paraId="77948EBA" w14:textId="77777777" w:rsidR="00D62D46" w:rsidRPr="00115CAE" w:rsidRDefault="00D62D46" w:rsidP="00D62D46">
            <w:pPr>
              <w:keepNext/>
              <w:keepLines/>
              <w:spacing w:after="0" w:line="256" w:lineRule="auto"/>
              <w:jc w:val="center"/>
              <w:rPr>
                <w:ins w:id="1951" w:author="NSB" w:date="2020-10-22T14:35:00Z"/>
                <w:rFonts w:ascii="Arial" w:eastAsia="宋体" w:hAnsi="Arial"/>
                <w:sz w:val="18"/>
                <w:lang w:val="da-DK"/>
              </w:rPr>
            </w:pPr>
            <w:proofErr w:type="spellStart"/>
            <w:ins w:id="1952" w:author="NSB" w:date="2020-10-22T14:35:00Z">
              <w:r w:rsidRPr="00115CAE">
                <w:rPr>
                  <w:rFonts w:ascii="Arial" w:eastAsia="宋体" w:hAnsi="Arial"/>
                  <w:sz w:val="18"/>
                  <w:szCs w:val="18"/>
                </w:rPr>
                <w:t>ms</w:t>
              </w:r>
              <w:proofErr w:type="spellEnd"/>
            </w:ins>
          </w:p>
        </w:tc>
        <w:tc>
          <w:tcPr>
            <w:tcW w:w="971" w:type="dxa"/>
            <w:tcBorders>
              <w:top w:val="single" w:sz="4" w:space="0" w:color="auto"/>
              <w:left w:val="single" w:sz="4" w:space="0" w:color="auto"/>
              <w:bottom w:val="single" w:sz="4" w:space="0" w:color="auto"/>
              <w:right w:val="single" w:sz="4" w:space="0" w:color="auto"/>
            </w:tcBorders>
            <w:hideMark/>
          </w:tcPr>
          <w:p w14:paraId="19347075" w14:textId="77777777" w:rsidR="00D62D46" w:rsidRPr="00115CAE" w:rsidRDefault="00D62D46" w:rsidP="00D62D46">
            <w:pPr>
              <w:keepNext/>
              <w:keepLines/>
              <w:spacing w:after="0" w:line="256" w:lineRule="auto"/>
              <w:jc w:val="center"/>
              <w:rPr>
                <w:ins w:id="1953" w:author="NSB" w:date="2020-10-22T14:35:00Z"/>
                <w:rFonts w:ascii="Arial" w:eastAsia="宋体" w:hAnsi="Arial"/>
                <w:sz w:val="18"/>
              </w:rPr>
            </w:pPr>
            <w:ins w:id="1954" w:author="NSB" w:date="2020-10-22T14:35:00Z">
              <w:r w:rsidRPr="00115CAE">
                <w:rPr>
                  <w:rFonts w:ascii="Arial" w:eastAsia="宋体" w:hAnsi="Arial"/>
                  <w:sz w:val="18"/>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0BCAE7CA" w14:textId="77777777" w:rsidR="00D62D46" w:rsidRPr="00115CAE" w:rsidRDefault="00D62D46" w:rsidP="00D62D46">
            <w:pPr>
              <w:keepNext/>
              <w:keepLines/>
              <w:spacing w:after="0" w:line="256" w:lineRule="auto"/>
              <w:jc w:val="center"/>
              <w:rPr>
                <w:ins w:id="1955" w:author="NSB" w:date="2020-10-22T14:35:00Z"/>
                <w:rFonts w:ascii="Arial" w:eastAsia="宋体" w:hAnsi="Arial"/>
                <w:sz w:val="18"/>
              </w:rPr>
            </w:pPr>
            <w:ins w:id="1956" w:author="NSB" w:date="2020-10-22T14:35:00Z">
              <w:r w:rsidRPr="00115CAE">
                <w:rPr>
                  <w:rFonts w:ascii="Arial" w:eastAsia="宋体" w:hAnsi="Arial"/>
                  <w:sz w:val="18"/>
                </w:rPr>
                <w:t>3</w:t>
              </w:r>
            </w:ins>
          </w:p>
        </w:tc>
        <w:tc>
          <w:tcPr>
            <w:tcW w:w="961" w:type="dxa"/>
            <w:tcBorders>
              <w:top w:val="single" w:sz="4" w:space="0" w:color="auto"/>
              <w:left w:val="single" w:sz="4" w:space="0" w:color="auto"/>
              <w:bottom w:val="single" w:sz="4" w:space="0" w:color="auto"/>
              <w:right w:val="single" w:sz="4" w:space="0" w:color="auto"/>
            </w:tcBorders>
            <w:hideMark/>
          </w:tcPr>
          <w:p w14:paraId="022AD51A" w14:textId="77777777" w:rsidR="00D62D46" w:rsidRPr="00115CAE" w:rsidRDefault="00D62D46" w:rsidP="00D62D46">
            <w:pPr>
              <w:keepNext/>
              <w:keepLines/>
              <w:spacing w:after="0" w:line="256" w:lineRule="auto"/>
              <w:jc w:val="center"/>
              <w:rPr>
                <w:ins w:id="1957" w:author="NSB" w:date="2020-10-22T14:35:00Z"/>
                <w:rFonts w:ascii="Arial" w:eastAsia="宋体" w:hAnsi="Arial"/>
                <w:sz w:val="18"/>
              </w:rPr>
            </w:pPr>
            <w:ins w:id="1958" w:author="NSB" w:date="2020-10-22T14:35:00Z">
              <w:r w:rsidRPr="00115CAE">
                <w:rPr>
                  <w:rFonts w:ascii="Arial" w:eastAsia="宋体" w:hAnsi="Arial"/>
                  <w:sz w:val="18"/>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403DFA12" w14:textId="77777777" w:rsidR="00D62D46" w:rsidRPr="00115CAE" w:rsidRDefault="00D62D46" w:rsidP="00D62D46">
            <w:pPr>
              <w:keepNext/>
              <w:keepLines/>
              <w:spacing w:after="0" w:line="256" w:lineRule="auto"/>
              <w:jc w:val="center"/>
              <w:rPr>
                <w:ins w:id="1959" w:author="NSB" w:date="2020-10-22T14:35:00Z"/>
                <w:rFonts w:ascii="Arial" w:eastAsia="宋体" w:hAnsi="Arial"/>
                <w:sz w:val="18"/>
              </w:rPr>
            </w:pPr>
            <w:ins w:id="1960" w:author="NSB" w:date="2020-10-22T14:35:00Z">
              <w:r w:rsidRPr="00115CAE">
                <w:rPr>
                  <w:rFonts w:ascii="Arial" w:eastAsia="宋体" w:hAnsi="Arial"/>
                  <w:sz w:val="18"/>
                </w:rPr>
                <w:t>3</w:t>
              </w:r>
            </w:ins>
          </w:p>
        </w:tc>
      </w:tr>
      <w:tr w:rsidR="00D62D46" w:rsidRPr="00115CAE" w14:paraId="26D3B83D" w14:textId="77777777" w:rsidTr="00115CAE">
        <w:trPr>
          <w:jc w:val="center"/>
          <w:ins w:id="1961" w:author="NSB" w:date="2020-10-22T14:35:00Z"/>
        </w:trPr>
        <w:tc>
          <w:tcPr>
            <w:tcW w:w="2689" w:type="dxa"/>
            <w:gridSpan w:val="2"/>
            <w:tcBorders>
              <w:top w:val="nil"/>
              <w:left w:val="single" w:sz="4" w:space="0" w:color="auto"/>
              <w:bottom w:val="single" w:sz="4" w:space="0" w:color="auto"/>
              <w:right w:val="single" w:sz="4" w:space="0" w:color="auto"/>
            </w:tcBorders>
          </w:tcPr>
          <w:p w14:paraId="77A1EDF4" w14:textId="77777777" w:rsidR="00D62D46" w:rsidRPr="00115CAE" w:rsidRDefault="00D62D46" w:rsidP="00D62D46">
            <w:pPr>
              <w:keepNext/>
              <w:keepLines/>
              <w:spacing w:after="0" w:line="256" w:lineRule="auto"/>
              <w:rPr>
                <w:ins w:id="1962" w:author="NSB" w:date="2020-10-22T14:35: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hideMark/>
          </w:tcPr>
          <w:p w14:paraId="1A3295EA" w14:textId="77777777" w:rsidR="00D62D46" w:rsidRPr="00115CAE" w:rsidRDefault="00D62D46" w:rsidP="00D62D46">
            <w:pPr>
              <w:keepNext/>
              <w:keepLines/>
              <w:spacing w:after="0" w:line="256" w:lineRule="auto"/>
              <w:jc w:val="center"/>
              <w:rPr>
                <w:ins w:id="1963" w:author="NSB" w:date="2020-10-22T14:35:00Z"/>
                <w:rFonts w:ascii="Arial" w:eastAsia="宋体" w:hAnsi="Arial"/>
                <w:sz w:val="18"/>
                <w:lang w:val="da-DK"/>
              </w:rPr>
            </w:pPr>
            <w:ins w:id="1964" w:author="NSB" w:date="2020-10-22T14:35:00Z">
              <w:r w:rsidRPr="00115CAE">
                <w:rPr>
                  <w:rFonts w:ascii="Arial" w:eastAsia="宋体" w:hAnsi="Arial"/>
                  <w:sz w:val="18"/>
                </w:rPr>
                <w:t>2,3,5,6</w:t>
              </w:r>
            </w:ins>
          </w:p>
        </w:tc>
        <w:tc>
          <w:tcPr>
            <w:tcW w:w="893" w:type="dxa"/>
            <w:tcBorders>
              <w:top w:val="single" w:sz="4" w:space="0" w:color="auto"/>
              <w:left w:val="single" w:sz="4" w:space="0" w:color="auto"/>
              <w:bottom w:val="single" w:sz="4" w:space="0" w:color="auto"/>
              <w:right w:val="single" w:sz="4" w:space="0" w:color="auto"/>
            </w:tcBorders>
            <w:hideMark/>
          </w:tcPr>
          <w:p w14:paraId="21ADF79E" w14:textId="77777777" w:rsidR="00D62D46" w:rsidRPr="00115CAE" w:rsidRDefault="00D62D46" w:rsidP="00D62D46">
            <w:pPr>
              <w:keepNext/>
              <w:keepLines/>
              <w:spacing w:after="0" w:line="256" w:lineRule="auto"/>
              <w:jc w:val="center"/>
              <w:rPr>
                <w:ins w:id="1965" w:author="NSB" w:date="2020-10-22T14:35:00Z"/>
                <w:rFonts w:ascii="Arial" w:eastAsia="宋体" w:hAnsi="Arial"/>
                <w:sz w:val="18"/>
                <w:lang w:val="da-DK"/>
              </w:rPr>
            </w:pPr>
            <w:ins w:id="1966" w:author="NSB" w:date="2020-10-22T14:35:00Z">
              <w:r w:rsidRPr="00115CAE">
                <w:rPr>
                  <w:rFonts w:ascii="Arial" w:eastAsia="宋体" w:hAnsi="Arial"/>
                  <w:sz w:val="18"/>
                  <w:szCs w:val="18"/>
                </w:rPr>
                <w:sym w:font="Symbol" w:char="F06D"/>
              </w:r>
              <w:r w:rsidRPr="00115CAE">
                <w:rPr>
                  <w:rFonts w:ascii="Arial" w:eastAsia="宋体" w:hAnsi="Arial"/>
                  <w:sz w:val="18"/>
                  <w:szCs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2A01386C" w14:textId="77777777" w:rsidR="00D62D46" w:rsidRPr="00115CAE" w:rsidRDefault="00D62D46" w:rsidP="00D62D46">
            <w:pPr>
              <w:keepNext/>
              <w:keepLines/>
              <w:spacing w:after="0" w:line="256" w:lineRule="auto"/>
              <w:jc w:val="center"/>
              <w:rPr>
                <w:ins w:id="1967" w:author="NSB" w:date="2020-10-22T14:35:00Z"/>
                <w:rFonts w:ascii="Arial" w:eastAsia="宋体" w:hAnsi="Arial"/>
                <w:sz w:val="18"/>
              </w:rPr>
            </w:pPr>
            <w:ins w:id="1968" w:author="NSB" w:date="2020-10-22T14:35:00Z">
              <w:r w:rsidRPr="00115CAE">
                <w:rPr>
                  <w:rFonts w:ascii="Arial" w:eastAsia="宋体" w:hAnsi="Arial"/>
                  <w:sz w:val="18"/>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0BDE60C7" w14:textId="77777777" w:rsidR="00D62D46" w:rsidRPr="00115CAE" w:rsidRDefault="00D62D46" w:rsidP="00D62D46">
            <w:pPr>
              <w:keepNext/>
              <w:keepLines/>
              <w:spacing w:after="0" w:line="256" w:lineRule="auto"/>
              <w:jc w:val="center"/>
              <w:rPr>
                <w:ins w:id="1969" w:author="NSB" w:date="2020-10-22T14:35:00Z"/>
                <w:rFonts w:ascii="Arial" w:eastAsia="宋体" w:hAnsi="Arial"/>
                <w:sz w:val="18"/>
              </w:rPr>
            </w:pPr>
            <w:ins w:id="1970" w:author="NSB" w:date="2020-10-22T14:35:00Z">
              <w:r w:rsidRPr="00115CAE">
                <w:rPr>
                  <w:rFonts w:ascii="Arial" w:eastAsia="宋体" w:hAnsi="Arial"/>
                  <w:sz w:val="18"/>
                </w:rPr>
                <w:t>3</w:t>
              </w:r>
            </w:ins>
          </w:p>
        </w:tc>
        <w:tc>
          <w:tcPr>
            <w:tcW w:w="961" w:type="dxa"/>
            <w:tcBorders>
              <w:top w:val="single" w:sz="4" w:space="0" w:color="auto"/>
              <w:left w:val="single" w:sz="4" w:space="0" w:color="auto"/>
              <w:bottom w:val="single" w:sz="4" w:space="0" w:color="auto"/>
              <w:right w:val="single" w:sz="4" w:space="0" w:color="auto"/>
            </w:tcBorders>
            <w:hideMark/>
          </w:tcPr>
          <w:p w14:paraId="6D336817" w14:textId="77777777" w:rsidR="00D62D46" w:rsidRPr="00115CAE" w:rsidRDefault="00D62D46" w:rsidP="00D62D46">
            <w:pPr>
              <w:keepNext/>
              <w:keepLines/>
              <w:spacing w:after="0" w:line="256" w:lineRule="auto"/>
              <w:jc w:val="center"/>
              <w:rPr>
                <w:ins w:id="1971" w:author="NSB" w:date="2020-10-22T14:35:00Z"/>
                <w:rFonts w:ascii="Arial" w:eastAsia="宋体" w:hAnsi="Arial"/>
                <w:sz w:val="18"/>
              </w:rPr>
            </w:pPr>
            <w:ins w:id="1972" w:author="NSB" w:date="2020-10-22T14:35:00Z">
              <w:r w:rsidRPr="00115CAE">
                <w:rPr>
                  <w:rFonts w:ascii="Arial" w:eastAsia="宋体" w:hAnsi="Arial"/>
                  <w:sz w:val="18"/>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682D243A" w14:textId="77777777" w:rsidR="00D62D46" w:rsidRPr="00115CAE" w:rsidRDefault="00D62D46" w:rsidP="00D62D46">
            <w:pPr>
              <w:keepNext/>
              <w:keepLines/>
              <w:spacing w:after="0" w:line="256" w:lineRule="auto"/>
              <w:jc w:val="center"/>
              <w:rPr>
                <w:ins w:id="1973" w:author="NSB" w:date="2020-10-22T14:35:00Z"/>
                <w:rFonts w:ascii="Arial" w:eastAsia="宋体" w:hAnsi="Arial"/>
                <w:sz w:val="18"/>
              </w:rPr>
            </w:pPr>
            <w:ins w:id="1974" w:author="NSB" w:date="2020-10-22T14:35:00Z">
              <w:r w:rsidRPr="00115CAE">
                <w:rPr>
                  <w:rFonts w:ascii="Arial" w:eastAsia="宋体" w:hAnsi="Arial"/>
                  <w:sz w:val="18"/>
                </w:rPr>
                <w:t>3</w:t>
              </w:r>
            </w:ins>
          </w:p>
        </w:tc>
      </w:tr>
      <w:tr w:rsidR="00D62D46" w:rsidRPr="00115CAE" w14:paraId="240D9135" w14:textId="77777777" w:rsidTr="00115CAE">
        <w:trPr>
          <w:jc w:val="center"/>
          <w:ins w:id="1975" w:author="NSB" w:date="2020-10-22T14:35:00Z"/>
        </w:trPr>
        <w:tc>
          <w:tcPr>
            <w:tcW w:w="2689" w:type="dxa"/>
            <w:gridSpan w:val="2"/>
            <w:tcBorders>
              <w:top w:val="single" w:sz="4" w:space="0" w:color="auto"/>
              <w:left w:val="single" w:sz="4" w:space="0" w:color="auto"/>
              <w:bottom w:val="nil"/>
              <w:right w:val="single" w:sz="4" w:space="0" w:color="auto"/>
            </w:tcBorders>
            <w:hideMark/>
          </w:tcPr>
          <w:p w14:paraId="234FB69B" w14:textId="77777777" w:rsidR="00D62D46" w:rsidRPr="00115CAE" w:rsidRDefault="00D62D46" w:rsidP="00D62D46">
            <w:pPr>
              <w:keepNext/>
              <w:keepLines/>
              <w:spacing w:after="0" w:line="256" w:lineRule="auto"/>
              <w:rPr>
                <w:ins w:id="1976" w:author="NSB" w:date="2020-10-22T14:35:00Z"/>
                <w:rFonts w:ascii="Arial" w:eastAsia="宋体" w:hAnsi="Arial"/>
                <w:sz w:val="18"/>
                <w:lang w:val="da-DK"/>
              </w:rPr>
            </w:pPr>
            <w:ins w:id="1977" w:author="NSB" w:date="2020-10-22T14:35:00Z">
              <w:r w:rsidRPr="00115CAE">
                <w:rPr>
                  <w:rFonts w:ascii="Arial" w:eastAsia="宋体" w:hAnsi="Arial"/>
                  <w:sz w:val="18"/>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441D25DC" w14:textId="77777777" w:rsidR="00D62D46" w:rsidRPr="00115CAE" w:rsidRDefault="00D62D46" w:rsidP="00D62D46">
            <w:pPr>
              <w:keepNext/>
              <w:keepLines/>
              <w:spacing w:after="0" w:line="256" w:lineRule="auto"/>
              <w:jc w:val="center"/>
              <w:rPr>
                <w:ins w:id="1978" w:author="NSB" w:date="2020-10-22T14:35:00Z"/>
                <w:rFonts w:ascii="Arial" w:eastAsia="宋体" w:hAnsi="Arial"/>
                <w:sz w:val="18"/>
                <w:lang w:val="da-DK"/>
              </w:rPr>
            </w:pPr>
            <w:ins w:id="1979" w:author="NSB" w:date="2020-10-22T14:35:00Z">
              <w:r w:rsidRPr="00115CAE">
                <w:rPr>
                  <w:rFonts w:ascii="Arial" w:eastAsia="宋体" w:hAnsi="Arial"/>
                  <w:sz w:val="18"/>
                </w:rPr>
                <w:t>1,4</w:t>
              </w:r>
            </w:ins>
          </w:p>
        </w:tc>
        <w:tc>
          <w:tcPr>
            <w:tcW w:w="893" w:type="dxa"/>
            <w:tcBorders>
              <w:top w:val="single" w:sz="4" w:space="0" w:color="auto"/>
              <w:left w:val="single" w:sz="4" w:space="0" w:color="auto"/>
              <w:bottom w:val="single" w:sz="4" w:space="0" w:color="auto"/>
              <w:right w:val="single" w:sz="4" w:space="0" w:color="auto"/>
            </w:tcBorders>
          </w:tcPr>
          <w:p w14:paraId="2D4242B0" w14:textId="77777777" w:rsidR="00D62D46" w:rsidRPr="00115CAE" w:rsidRDefault="00D62D46" w:rsidP="00D62D46">
            <w:pPr>
              <w:keepNext/>
              <w:keepLines/>
              <w:spacing w:after="0" w:line="256" w:lineRule="auto"/>
              <w:jc w:val="center"/>
              <w:rPr>
                <w:ins w:id="1980" w:author="NSB" w:date="2020-10-22T14:35: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20524A4" w14:textId="77777777" w:rsidR="00D62D46" w:rsidRPr="00115CAE" w:rsidRDefault="00D62D46" w:rsidP="00D62D46">
            <w:pPr>
              <w:keepNext/>
              <w:keepLines/>
              <w:spacing w:after="0" w:line="256" w:lineRule="auto"/>
              <w:jc w:val="center"/>
              <w:rPr>
                <w:ins w:id="1981" w:author="NSB" w:date="2020-10-22T14:35:00Z"/>
                <w:rFonts w:ascii="Arial" w:eastAsia="宋体" w:hAnsi="Arial"/>
                <w:sz w:val="18"/>
              </w:rPr>
            </w:pPr>
            <w:ins w:id="1982" w:author="NSB" w:date="2020-10-22T14:35:00Z">
              <w:r w:rsidRPr="00115CAE">
                <w:rPr>
                  <w:rFonts w:ascii="Arial" w:eastAsia="宋体" w:hAnsi="Arial"/>
                  <w:sz w:val="18"/>
                </w:rPr>
                <w:t>SMTC.2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A5B8516" w14:textId="77777777" w:rsidR="00D62D46" w:rsidRPr="00115CAE" w:rsidRDefault="00D62D46" w:rsidP="00D62D46">
            <w:pPr>
              <w:keepNext/>
              <w:keepLines/>
              <w:spacing w:after="0" w:line="256" w:lineRule="auto"/>
              <w:jc w:val="center"/>
              <w:rPr>
                <w:ins w:id="1983" w:author="NSB" w:date="2020-10-22T14:35:00Z"/>
                <w:rFonts w:ascii="Arial" w:eastAsia="宋体" w:hAnsi="Arial"/>
                <w:sz w:val="18"/>
              </w:rPr>
            </w:pPr>
            <w:ins w:id="1984" w:author="NSB" w:date="2020-10-22T14:35:00Z">
              <w:r w:rsidRPr="00115CAE">
                <w:rPr>
                  <w:rFonts w:ascii="Arial" w:eastAsia="宋体" w:hAnsi="Arial"/>
                  <w:sz w:val="18"/>
                </w:rPr>
                <w:t>SMTC.2</w:t>
              </w:r>
            </w:ins>
          </w:p>
        </w:tc>
      </w:tr>
      <w:tr w:rsidR="00D62D46" w:rsidRPr="00115CAE" w14:paraId="1F482C53" w14:textId="77777777" w:rsidTr="00115CAE">
        <w:trPr>
          <w:jc w:val="center"/>
          <w:ins w:id="1985" w:author="NSB" w:date="2020-10-22T14:35:00Z"/>
        </w:trPr>
        <w:tc>
          <w:tcPr>
            <w:tcW w:w="2689" w:type="dxa"/>
            <w:gridSpan w:val="2"/>
            <w:tcBorders>
              <w:top w:val="nil"/>
              <w:left w:val="single" w:sz="4" w:space="0" w:color="auto"/>
              <w:bottom w:val="single" w:sz="4" w:space="0" w:color="auto"/>
              <w:right w:val="single" w:sz="4" w:space="0" w:color="auto"/>
            </w:tcBorders>
          </w:tcPr>
          <w:p w14:paraId="37886D9B" w14:textId="77777777" w:rsidR="00D62D46" w:rsidRPr="00115CAE" w:rsidRDefault="00D62D46" w:rsidP="00D62D46">
            <w:pPr>
              <w:keepNext/>
              <w:keepLines/>
              <w:spacing w:after="0" w:line="256" w:lineRule="auto"/>
              <w:rPr>
                <w:ins w:id="1986" w:author="NSB" w:date="2020-10-22T14:35: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hideMark/>
          </w:tcPr>
          <w:p w14:paraId="07E19480" w14:textId="77777777" w:rsidR="00D62D46" w:rsidRPr="00115CAE" w:rsidRDefault="00D62D46" w:rsidP="00D62D46">
            <w:pPr>
              <w:keepNext/>
              <w:keepLines/>
              <w:spacing w:after="0" w:line="256" w:lineRule="auto"/>
              <w:jc w:val="center"/>
              <w:rPr>
                <w:ins w:id="1987" w:author="NSB" w:date="2020-10-22T14:35:00Z"/>
                <w:rFonts w:ascii="Arial" w:eastAsia="宋体" w:hAnsi="Arial"/>
                <w:sz w:val="18"/>
                <w:lang w:val="da-DK"/>
              </w:rPr>
            </w:pPr>
            <w:ins w:id="1988" w:author="NSB" w:date="2020-10-22T14:35:00Z">
              <w:r w:rsidRPr="005D6E52">
                <w:rPr>
                  <w:rFonts w:ascii="Arial" w:eastAsia="宋体" w:hAnsi="Arial"/>
                  <w:sz w:val="18"/>
                  <w:lang w:val="da-DK"/>
                </w:rPr>
                <w:t>2,3,5,6</w:t>
              </w:r>
            </w:ins>
          </w:p>
        </w:tc>
        <w:tc>
          <w:tcPr>
            <w:tcW w:w="893" w:type="dxa"/>
            <w:tcBorders>
              <w:top w:val="single" w:sz="4" w:space="0" w:color="auto"/>
              <w:left w:val="single" w:sz="4" w:space="0" w:color="auto"/>
              <w:bottom w:val="single" w:sz="4" w:space="0" w:color="auto"/>
              <w:right w:val="single" w:sz="4" w:space="0" w:color="auto"/>
            </w:tcBorders>
          </w:tcPr>
          <w:p w14:paraId="740AA706" w14:textId="77777777" w:rsidR="00D62D46" w:rsidRPr="00115CAE" w:rsidRDefault="00D62D46" w:rsidP="00D62D46">
            <w:pPr>
              <w:keepNext/>
              <w:keepLines/>
              <w:spacing w:after="0" w:line="256" w:lineRule="auto"/>
              <w:jc w:val="center"/>
              <w:rPr>
                <w:ins w:id="1989" w:author="NSB" w:date="2020-10-22T14:35: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7B677AE" w14:textId="77777777" w:rsidR="00D62D46" w:rsidRPr="005D6E52" w:rsidRDefault="00D62D46" w:rsidP="00D62D46">
            <w:pPr>
              <w:keepNext/>
              <w:keepLines/>
              <w:spacing w:after="0" w:line="256" w:lineRule="auto"/>
              <w:jc w:val="center"/>
              <w:rPr>
                <w:ins w:id="1990" w:author="NSB" w:date="2020-10-22T14:35:00Z"/>
                <w:rFonts w:ascii="Arial" w:eastAsia="宋体" w:hAnsi="Arial"/>
                <w:sz w:val="18"/>
                <w:lang w:val="da-DK"/>
              </w:rPr>
            </w:pPr>
            <w:ins w:id="1991" w:author="NSB" w:date="2020-10-22T14:35:00Z">
              <w:r w:rsidRPr="005D6E52">
                <w:rPr>
                  <w:rFonts w:ascii="Arial" w:eastAsia="宋体" w:hAnsi="Arial"/>
                  <w:sz w:val="18"/>
                  <w:lang w:val="da-DK"/>
                </w:rPr>
                <w:t>SMTC.1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E1A3AA3" w14:textId="77777777" w:rsidR="00D62D46" w:rsidRPr="005D6E52" w:rsidRDefault="00D62D46" w:rsidP="00D62D46">
            <w:pPr>
              <w:keepNext/>
              <w:keepLines/>
              <w:spacing w:after="0" w:line="256" w:lineRule="auto"/>
              <w:jc w:val="center"/>
              <w:rPr>
                <w:ins w:id="1992" w:author="NSB" w:date="2020-10-22T14:35:00Z"/>
                <w:rFonts w:ascii="Arial" w:eastAsia="宋体" w:hAnsi="Arial"/>
                <w:sz w:val="18"/>
                <w:lang w:val="da-DK"/>
              </w:rPr>
            </w:pPr>
            <w:ins w:id="1993" w:author="NSB" w:date="2020-10-22T14:35:00Z">
              <w:r w:rsidRPr="005D6E52">
                <w:rPr>
                  <w:rFonts w:ascii="Arial" w:eastAsia="宋体" w:hAnsi="Arial"/>
                  <w:sz w:val="18"/>
                  <w:lang w:val="da-DK"/>
                </w:rPr>
                <w:t>SMTC.1</w:t>
              </w:r>
            </w:ins>
          </w:p>
        </w:tc>
      </w:tr>
      <w:tr w:rsidR="00D62D46" w:rsidRPr="00115CAE" w14:paraId="7CE8B0EC" w14:textId="77777777" w:rsidTr="00115CAE">
        <w:trPr>
          <w:trHeight w:val="218"/>
          <w:jc w:val="center"/>
          <w:ins w:id="1994"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2ED92CF7" w14:textId="77777777" w:rsidR="00D62D46" w:rsidRPr="005D6E52" w:rsidRDefault="00D62D46" w:rsidP="00D62D46">
            <w:pPr>
              <w:keepNext/>
              <w:keepLines/>
              <w:spacing w:after="0" w:line="256" w:lineRule="auto"/>
              <w:rPr>
                <w:ins w:id="1995" w:author="NSB" w:date="2020-10-22T14:35:00Z"/>
                <w:rFonts w:ascii="Arial" w:eastAsia="宋体" w:hAnsi="Arial"/>
                <w:sz w:val="18"/>
                <w:lang w:val="da-DK"/>
              </w:rPr>
            </w:pPr>
            <w:ins w:id="1996" w:author="NSB" w:date="2020-10-22T14:35:00Z">
              <w:r w:rsidRPr="005D6E52">
                <w:rPr>
                  <w:rFonts w:ascii="Arial" w:eastAsia="宋体" w:hAnsi="Arial"/>
                  <w:sz w:val="18"/>
                  <w:lang w:val="da-DK"/>
                </w:rPr>
                <w:t>EPRE ratio of PSS to SSS</w:t>
              </w:r>
            </w:ins>
          </w:p>
        </w:tc>
        <w:tc>
          <w:tcPr>
            <w:tcW w:w="850" w:type="dxa"/>
            <w:tcBorders>
              <w:top w:val="single" w:sz="4" w:space="0" w:color="auto"/>
              <w:left w:val="single" w:sz="4" w:space="0" w:color="auto"/>
              <w:bottom w:val="nil"/>
              <w:right w:val="single" w:sz="4" w:space="0" w:color="auto"/>
            </w:tcBorders>
          </w:tcPr>
          <w:p w14:paraId="5C9EDE24" w14:textId="77777777" w:rsidR="00D62D46" w:rsidRPr="005D6E52" w:rsidRDefault="00D62D46" w:rsidP="00D62D46">
            <w:pPr>
              <w:keepNext/>
              <w:keepLines/>
              <w:spacing w:after="0" w:line="256" w:lineRule="auto"/>
              <w:jc w:val="center"/>
              <w:rPr>
                <w:ins w:id="1997" w:author="NSB" w:date="2020-10-22T14:35:00Z"/>
                <w:rFonts w:ascii="Arial" w:eastAsia="宋体" w:hAnsi="Arial"/>
                <w:sz w:val="18"/>
                <w:lang w:val="da-DK"/>
              </w:rPr>
            </w:pPr>
          </w:p>
        </w:tc>
        <w:tc>
          <w:tcPr>
            <w:tcW w:w="893" w:type="dxa"/>
            <w:tcBorders>
              <w:top w:val="single" w:sz="4" w:space="0" w:color="auto"/>
              <w:left w:val="single" w:sz="4" w:space="0" w:color="auto"/>
              <w:bottom w:val="nil"/>
              <w:right w:val="single" w:sz="4" w:space="0" w:color="auto"/>
            </w:tcBorders>
          </w:tcPr>
          <w:p w14:paraId="55BCDFD2" w14:textId="77777777" w:rsidR="00D62D46" w:rsidRPr="005D6E52" w:rsidRDefault="00D62D46" w:rsidP="00D62D46">
            <w:pPr>
              <w:keepNext/>
              <w:keepLines/>
              <w:spacing w:after="0" w:line="256" w:lineRule="auto"/>
              <w:jc w:val="center"/>
              <w:rPr>
                <w:ins w:id="1998" w:author="NSB" w:date="2020-10-22T14:35:00Z"/>
                <w:rFonts w:ascii="Arial" w:eastAsia="宋体" w:hAnsi="Arial"/>
                <w:sz w:val="18"/>
                <w:lang w:val="da-DK"/>
              </w:rPr>
            </w:pPr>
          </w:p>
        </w:tc>
        <w:tc>
          <w:tcPr>
            <w:tcW w:w="1233" w:type="dxa"/>
            <w:gridSpan w:val="2"/>
            <w:tcBorders>
              <w:top w:val="single" w:sz="4" w:space="0" w:color="auto"/>
              <w:left w:val="single" w:sz="4" w:space="0" w:color="auto"/>
              <w:bottom w:val="nil"/>
              <w:right w:val="single" w:sz="4" w:space="0" w:color="auto"/>
            </w:tcBorders>
          </w:tcPr>
          <w:p w14:paraId="49E365D6" w14:textId="77777777" w:rsidR="00D62D46" w:rsidRPr="005D6E52" w:rsidRDefault="00D62D46" w:rsidP="00D62D46">
            <w:pPr>
              <w:keepNext/>
              <w:keepLines/>
              <w:spacing w:after="0" w:line="256" w:lineRule="auto"/>
              <w:jc w:val="center"/>
              <w:rPr>
                <w:ins w:id="1999" w:author="NSB" w:date="2020-10-22T14:35:00Z"/>
                <w:rFonts w:ascii="Arial" w:eastAsia="宋体" w:hAnsi="Arial"/>
                <w:sz w:val="18"/>
                <w:lang w:val="da-DK"/>
              </w:rPr>
            </w:pPr>
          </w:p>
        </w:tc>
        <w:tc>
          <w:tcPr>
            <w:tcW w:w="709" w:type="dxa"/>
            <w:gridSpan w:val="2"/>
            <w:tcBorders>
              <w:top w:val="single" w:sz="4" w:space="0" w:color="auto"/>
              <w:left w:val="single" w:sz="4" w:space="0" w:color="auto"/>
              <w:bottom w:val="nil"/>
              <w:right w:val="single" w:sz="4" w:space="0" w:color="auto"/>
            </w:tcBorders>
          </w:tcPr>
          <w:p w14:paraId="33C6A7D2" w14:textId="77777777" w:rsidR="00D62D46" w:rsidRPr="005D6E52" w:rsidRDefault="00D62D46" w:rsidP="00D62D46">
            <w:pPr>
              <w:keepNext/>
              <w:keepLines/>
              <w:spacing w:after="0" w:line="256" w:lineRule="auto"/>
              <w:jc w:val="center"/>
              <w:rPr>
                <w:ins w:id="2000" w:author="NSB" w:date="2020-10-22T14:35:00Z"/>
                <w:rFonts w:ascii="Arial" w:eastAsia="宋体" w:hAnsi="Arial"/>
                <w:sz w:val="18"/>
                <w:lang w:val="da-DK"/>
              </w:rPr>
            </w:pPr>
          </w:p>
        </w:tc>
        <w:tc>
          <w:tcPr>
            <w:tcW w:w="1035" w:type="dxa"/>
            <w:gridSpan w:val="2"/>
            <w:tcBorders>
              <w:top w:val="single" w:sz="4" w:space="0" w:color="auto"/>
              <w:left w:val="single" w:sz="4" w:space="0" w:color="auto"/>
              <w:bottom w:val="nil"/>
              <w:right w:val="single" w:sz="4" w:space="0" w:color="auto"/>
            </w:tcBorders>
          </w:tcPr>
          <w:p w14:paraId="6720FE66" w14:textId="77777777" w:rsidR="00D62D46" w:rsidRPr="005D6E52" w:rsidRDefault="00D62D46" w:rsidP="00D62D46">
            <w:pPr>
              <w:keepNext/>
              <w:keepLines/>
              <w:spacing w:after="0" w:line="256" w:lineRule="auto"/>
              <w:jc w:val="center"/>
              <w:rPr>
                <w:ins w:id="2001" w:author="NSB" w:date="2020-10-22T14:35:00Z"/>
                <w:rFonts w:ascii="Arial" w:eastAsia="宋体" w:hAnsi="Arial"/>
                <w:sz w:val="18"/>
                <w:lang w:val="da-DK"/>
              </w:rPr>
            </w:pPr>
          </w:p>
        </w:tc>
        <w:tc>
          <w:tcPr>
            <w:tcW w:w="887" w:type="dxa"/>
            <w:gridSpan w:val="2"/>
            <w:tcBorders>
              <w:top w:val="single" w:sz="4" w:space="0" w:color="auto"/>
              <w:left w:val="single" w:sz="4" w:space="0" w:color="auto"/>
              <w:bottom w:val="nil"/>
              <w:right w:val="single" w:sz="4" w:space="0" w:color="auto"/>
            </w:tcBorders>
          </w:tcPr>
          <w:p w14:paraId="77CC8A75" w14:textId="77777777" w:rsidR="00D62D46" w:rsidRPr="005D6E52" w:rsidRDefault="00D62D46" w:rsidP="00D62D46">
            <w:pPr>
              <w:keepNext/>
              <w:keepLines/>
              <w:spacing w:after="0" w:line="256" w:lineRule="auto"/>
              <w:jc w:val="center"/>
              <w:rPr>
                <w:ins w:id="2002" w:author="NSB" w:date="2020-10-22T14:35:00Z"/>
                <w:rFonts w:ascii="Arial" w:eastAsia="宋体" w:hAnsi="Arial"/>
                <w:sz w:val="18"/>
                <w:lang w:val="da-DK"/>
              </w:rPr>
            </w:pPr>
          </w:p>
        </w:tc>
      </w:tr>
      <w:tr w:rsidR="00D62D46" w:rsidRPr="00115CAE" w14:paraId="07A6737B" w14:textId="77777777" w:rsidTr="00115CAE">
        <w:trPr>
          <w:trHeight w:val="215"/>
          <w:jc w:val="center"/>
          <w:ins w:id="2003"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05D848D8" w14:textId="77777777" w:rsidR="00D62D46" w:rsidRPr="005D6E52" w:rsidRDefault="00D62D46" w:rsidP="00D62D46">
            <w:pPr>
              <w:keepNext/>
              <w:keepLines/>
              <w:spacing w:after="0" w:line="256" w:lineRule="auto"/>
              <w:rPr>
                <w:ins w:id="2004" w:author="NSB" w:date="2020-10-22T14:35:00Z"/>
                <w:rFonts w:ascii="Arial" w:eastAsia="宋体" w:hAnsi="Arial"/>
                <w:sz w:val="18"/>
                <w:lang w:val="da-DK"/>
              </w:rPr>
            </w:pPr>
            <w:ins w:id="2005" w:author="NSB" w:date="2020-10-22T14:35:00Z">
              <w:r w:rsidRPr="005D6E52">
                <w:rPr>
                  <w:rFonts w:ascii="Arial" w:eastAsia="宋体" w:hAnsi="Arial"/>
                  <w:sz w:val="18"/>
                  <w:lang w:val="da-DK"/>
                </w:rPr>
                <w:t>EPRE ratio of PBCH DMRS to SSS</w:t>
              </w:r>
            </w:ins>
          </w:p>
        </w:tc>
        <w:tc>
          <w:tcPr>
            <w:tcW w:w="850" w:type="dxa"/>
            <w:tcBorders>
              <w:top w:val="nil"/>
              <w:left w:val="single" w:sz="4" w:space="0" w:color="auto"/>
              <w:bottom w:val="nil"/>
              <w:right w:val="single" w:sz="4" w:space="0" w:color="auto"/>
            </w:tcBorders>
            <w:hideMark/>
          </w:tcPr>
          <w:p w14:paraId="556F4ABA" w14:textId="77777777" w:rsidR="00D62D46" w:rsidRPr="005D6E52" w:rsidRDefault="00D62D46" w:rsidP="00D62D46">
            <w:pPr>
              <w:rPr>
                <w:ins w:id="2006" w:author="NSB" w:date="2020-10-22T14:35: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2992AD9E" w14:textId="77777777" w:rsidR="00D62D46" w:rsidRPr="005D6E52" w:rsidRDefault="00D62D46" w:rsidP="00D62D46">
            <w:pPr>
              <w:spacing w:after="0" w:line="256" w:lineRule="auto"/>
              <w:rPr>
                <w:ins w:id="2007" w:author="NSB" w:date="2020-10-22T14:35: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7B1B5D63" w14:textId="77777777" w:rsidR="00D62D46" w:rsidRPr="005D6E52" w:rsidRDefault="00D62D46" w:rsidP="00D62D46">
            <w:pPr>
              <w:spacing w:after="0" w:line="256" w:lineRule="auto"/>
              <w:rPr>
                <w:ins w:id="2008" w:author="NSB" w:date="2020-10-22T14:35: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63DA9ABF" w14:textId="77777777" w:rsidR="00D62D46" w:rsidRPr="005D6E52" w:rsidRDefault="00D62D46" w:rsidP="00D62D46">
            <w:pPr>
              <w:spacing w:after="0" w:line="256" w:lineRule="auto"/>
              <w:rPr>
                <w:ins w:id="2009" w:author="NSB" w:date="2020-10-22T14:35: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546F6DEC" w14:textId="77777777" w:rsidR="00D62D46" w:rsidRPr="005D6E52" w:rsidRDefault="00D62D46" w:rsidP="00D62D46">
            <w:pPr>
              <w:spacing w:after="0" w:line="256" w:lineRule="auto"/>
              <w:rPr>
                <w:ins w:id="2010" w:author="NSB" w:date="2020-10-22T14:35: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51D8DD16" w14:textId="77777777" w:rsidR="00D62D46" w:rsidRPr="005D6E52" w:rsidRDefault="00D62D46" w:rsidP="00D62D46">
            <w:pPr>
              <w:spacing w:after="0" w:line="256" w:lineRule="auto"/>
              <w:rPr>
                <w:ins w:id="2011" w:author="NSB" w:date="2020-10-22T14:35:00Z"/>
                <w:rFonts w:ascii="Arial" w:eastAsia="宋体" w:hAnsi="Arial"/>
                <w:sz w:val="18"/>
                <w:lang w:val="da-DK"/>
              </w:rPr>
            </w:pPr>
          </w:p>
        </w:tc>
      </w:tr>
      <w:tr w:rsidR="00D62D46" w:rsidRPr="00115CAE" w14:paraId="64C6D7D8" w14:textId="77777777" w:rsidTr="00115CAE">
        <w:trPr>
          <w:trHeight w:val="215"/>
          <w:jc w:val="center"/>
          <w:ins w:id="2012"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17A8EB09" w14:textId="77777777" w:rsidR="00D62D46" w:rsidRPr="005D6E52" w:rsidRDefault="00D62D46" w:rsidP="00D62D46">
            <w:pPr>
              <w:keepNext/>
              <w:keepLines/>
              <w:spacing w:after="0" w:line="256" w:lineRule="auto"/>
              <w:rPr>
                <w:ins w:id="2013" w:author="NSB" w:date="2020-10-22T14:35:00Z"/>
                <w:rFonts w:ascii="Arial" w:eastAsia="宋体" w:hAnsi="Arial"/>
                <w:sz w:val="18"/>
                <w:lang w:val="da-DK"/>
              </w:rPr>
            </w:pPr>
            <w:ins w:id="2014" w:author="NSB" w:date="2020-10-22T14:35:00Z">
              <w:r w:rsidRPr="005D6E52">
                <w:rPr>
                  <w:rFonts w:ascii="Arial" w:eastAsia="宋体" w:hAnsi="Arial"/>
                  <w:sz w:val="18"/>
                  <w:lang w:val="da-DK"/>
                </w:rPr>
                <w:t>EPRE ratio of PBCH to PBCH DMRS</w:t>
              </w:r>
            </w:ins>
          </w:p>
        </w:tc>
        <w:tc>
          <w:tcPr>
            <w:tcW w:w="850" w:type="dxa"/>
            <w:tcBorders>
              <w:top w:val="nil"/>
              <w:left w:val="single" w:sz="4" w:space="0" w:color="auto"/>
              <w:bottom w:val="nil"/>
              <w:right w:val="single" w:sz="4" w:space="0" w:color="auto"/>
            </w:tcBorders>
            <w:hideMark/>
          </w:tcPr>
          <w:p w14:paraId="464D7855" w14:textId="77777777" w:rsidR="00D62D46" w:rsidRPr="005D6E52" w:rsidRDefault="00D62D46" w:rsidP="00D62D46">
            <w:pPr>
              <w:rPr>
                <w:ins w:id="2015" w:author="NSB" w:date="2020-10-22T14:35: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250E3A55" w14:textId="77777777" w:rsidR="00D62D46" w:rsidRPr="005D6E52" w:rsidRDefault="00D62D46" w:rsidP="00D62D46">
            <w:pPr>
              <w:spacing w:after="0" w:line="256" w:lineRule="auto"/>
              <w:rPr>
                <w:ins w:id="2016" w:author="NSB" w:date="2020-10-22T14:35: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2DE0A679" w14:textId="77777777" w:rsidR="00D62D46" w:rsidRPr="005D6E52" w:rsidRDefault="00D62D46" w:rsidP="00D62D46">
            <w:pPr>
              <w:spacing w:after="0" w:line="256" w:lineRule="auto"/>
              <w:rPr>
                <w:ins w:id="2017" w:author="NSB" w:date="2020-10-22T14:35: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1E5F3066" w14:textId="77777777" w:rsidR="00D62D46" w:rsidRPr="005D6E52" w:rsidRDefault="00D62D46" w:rsidP="00D62D46">
            <w:pPr>
              <w:spacing w:after="0" w:line="256" w:lineRule="auto"/>
              <w:rPr>
                <w:ins w:id="2018" w:author="NSB" w:date="2020-10-22T14:35: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44D0749F" w14:textId="77777777" w:rsidR="00D62D46" w:rsidRPr="005D6E52" w:rsidRDefault="00D62D46" w:rsidP="00D62D46">
            <w:pPr>
              <w:spacing w:after="0" w:line="256" w:lineRule="auto"/>
              <w:rPr>
                <w:ins w:id="2019" w:author="NSB" w:date="2020-10-22T14:35: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0C16E11D" w14:textId="77777777" w:rsidR="00D62D46" w:rsidRPr="005D6E52" w:rsidRDefault="00D62D46" w:rsidP="00D62D46">
            <w:pPr>
              <w:spacing w:after="0" w:line="256" w:lineRule="auto"/>
              <w:rPr>
                <w:ins w:id="2020" w:author="NSB" w:date="2020-10-22T14:35:00Z"/>
                <w:rFonts w:ascii="Arial" w:eastAsia="宋体" w:hAnsi="Arial"/>
                <w:sz w:val="18"/>
                <w:lang w:val="da-DK"/>
              </w:rPr>
            </w:pPr>
          </w:p>
        </w:tc>
      </w:tr>
      <w:tr w:rsidR="00D62D46" w:rsidRPr="00115CAE" w14:paraId="11212D61" w14:textId="77777777" w:rsidTr="00115CAE">
        <w:trPr>
          <w:trHeight w:val="215"/>
          <w:jc w:val="center"/>
          <w:ins w:id="2021"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3B537028" w14:textId="77777777" w:rsidR="00D62D46" w:rsidRPr="005D6E52" w:rsidRDefault="00D62D46" w:rsidP="00D62D46">
            <w:pPr>
              <w:keepNext/>
              <w:keepLines/>
              <w:spacing w:after="0" w:line="256" w:lineRule="auto"/>
              <w:rPr>
                <w:ins w:id="2022" w:author="NSB" w:date="2020-10-22T14:35:00Z"/>
                <w:rFonts w:ascii="Arial" w:eastAsia="宋体" w:hAnsi="Arial"/>
                <w:sz w:val="18"/>
                <w:lang w:val="da-DK"/>
              </w:rPr>
            </w:pPr>
            <w:ins w:id="2023" w:author="NSB" w:date="2020-10-22T14:35:00Z">
              <w:r w:rsidRPr="005D6E52">
                <w:rPr>
                  <w:rFonts w:ascii="Arial" w:eastAsia="宋体" w:hAnsi="Arial"/>
                  <w:sz w:val="18"/>
                  <w:lang w:val="da-DK"/>
                </w:rPr>
                <w:t>EPRE ratio of PDCCH DMRS to SSS</w:t>
              </w:r>
            </w:ins>
          </w:p>
        </w:tc>
        <w:tc>
          <w:tcPr>
            <w:tcW w:w="850" w:type="dxa"/>
            <w:tcBorders>
              <w:top w:val="nil"/>
              <w:left w:val="single" w:sz="4" w:space="0" w:color="auto"/>
              <w:bottom w:val="nil"/>
              <w:right w:val="single" w:sz="4" w:space="0" w:color="auto"/>
            </w:tcBorders>
            <w:hideMark/>
          </w:tcPr>
          <w:p w14:paraId="0B027D96" w14:textId="77777777" w:rsidR="00D62D46" w:rsidRPr="005D6E52" w:rsidRDefault="00D62D46" w:rsidP="00D62D46">
            <w:pPr>
              <w:rPr>
                <w:ins w:id="2024" w:author="NSB" w:date="2020-10-22T14:35: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799888CE" w14:textId="77777777" w:rsidR="00D62D46" w:rsidRPr="005D6E52" w:rsidRDefault="00D62D46" w:rsidP="00D62D46">
            <w:pPr>
              <w:spacing w:after="0" w:line="256" w:lineRule="auto"/>
              <w:rPr>
                <w:ins w:id="2025" w:author="NSB" w:date="2020-10-22T14:35: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6BC53235" w14:textId="77777777" w:rsidR="00D62D46" w:rsidRPr="005D6E52" w:rsidRDefault="00D62D46" w:rsidP="00D62D46">
            <w:pPr>
              <w:spacing w:after="0" w:line="256" w:lineRule="auto"/>
              <w:rPr>
                <w:ins w:id="2026" w:author="NSB" w:date="2020-10-22T14:35: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07240056" w14:textId="77777777" w:rsidR="00D62D46" w:rsidRPr="005D6E52" w:rsidRDefault="00D62D46" w:rsidP="00D62D46">
            <w:pPr>
              <w:spacing w:after="0" w:line="256" w:lineRule="auto"/>
              <w:rPr>
                <w:ins w:id="2027" w:author="NSB" w:date="2020-10-22T14:35: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0B2D9812" w14:textId="77777777" w:rsidR="00D62D46" w:rsidRPr="005D6E52" w:rsidRDefault="00D62D46" w:rsidP="00D62D46">
            <w:pPr>
              <w:spacing w:after="0" w:line="256" w:lineRule="auto"/>
              <w:rPr>
                <w:ins w:id="2028" w:author="NSB" w:date="2020-10-22T14:35: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6F2FA02F" w14:textId="77777777" w:rsidR="00D62D46" w:rsidRPr="005D6E52" w:rsidRDefault="00D62D46" w:rsidP="00D62D46">
            <w:pPr>
              <w:spacing w:after="0" w:line="256" w:lineRule="auto"/>
              <w:rPr>
                <w:ins w:id="2029" w:author="NSB" w:date="2020-10-22T14:35:00Z"/>
                <w:rFonts w:ascii="Arial" w:eastAsia="宋体" w:hAnsi="Arial"/>
                <w:sz w:val="18"/>
                <w:lang w:val="da-DK"/>
              </w:rPr>
            </w:pPr>
          </w:p>
        </w:tc>
      </w:tr>
      <w:tr w:rsidR="00D62D46" w:rsidRPr="00115CAE" w14:paraId="3ED9C176" w14:textId="77777777" w:rsidTr="00115CAE">
        <w:trPr>
          <w:trHeight w:val="215"/>
          <w:jc w:val="center"/>
          <w:ins w:id="2030"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40D690EB" w14:textId="77777777" w:rsidR="00D62D46" w:rsidRPr="005D6E52" w:rsidRDefault="00D62D46" w:rsidP="00D62D46">
            <w:pPr>
              <w:keepNext/>
              <w:keepLines/>
              <w:spacing w:after="0" w:line="256" w:lineRule="auto"/>
              <w:rPr>
                <w:ins w:id="2031" w:author="NSB" w:date="2020-10-22T14:35:00Z"/>
                <w:rFonts w:ascii="Arial" w:eastAsia="宋体" w:hAnsi="Arial"/>
                <w:sz w:val="18"/>
                <w:lang w:val="da-DK"/>
              </w:rPr>
            </w:pPr>
            <w:ins w:id="2032" w:author="NSB" w:date="2020-10-22T14:35:00Z">
              <w:r w:rsidRPr="005D6E52">
                <w:rPr>
                  <w:rFonts w:ascii="Arial" w:eastAsia="宋体" w:hAnsi="Arial"/>
                  <w:sz w:val="18"/>
                  <w:lang w:val="da-DK"/>
                </w:rPr>
                <w:t>EPRE ratio of PDCCH to PDCCH DMRS</w:t>
              </w:r>
            </w:ins>
          </w:p>
        </w:tc>
        <w:tc>
          <w:tcPr>
            <w:tcW w:w="850" w:type="dxa"/>
            <w:tcBorders>
              <w:top w:val="nil"/>
              <w:left w:val="single" w:sz="4" w:space="0" w:color="auto"/>
              <w:bottom w:val="nil"/>
              <w:right w:val="single" w:sz="4" w:space="0" w:color="auto"/>
            </w:tcBorders>
            <w:hideMark/>
          </w:tcPr>
          <w:p w14:paraId="0282676F" w14:textId="77777777" w:rsidR="00D62D46" w:rsidRPr="005D6E52" w:rsidRDefault="00D62D46" w:rsidP="00D62D46">
            <w:pPr>
              <w:keepNext/>
              <w:keepLines/>
              <w:spacing w:after="0" w:line="256" w:lineRule="auto"/>
              <w:jc w:val="center"/>
              <w:rPr>
                <w:ins w:id="2033" w:author="NSB" w:date="2020-10-22T14:35:00Z"/>
                <w:rFonts w:ascii="Arial" w:eastAsia="宋体" w:hAnsi="Arial"/>
                <w:sz w:val="18"/>
                <w:lang w:val="da-DK"/>
              </w:rPr>
            </w:pPr>
            <w:ins w:id="2034" w:author="NSB" w:date="2020-10-22T14:35:00Z">
              <w:r w:rsidRPr="005D6E52">
                <w:rPr>
                  <w:rFonts w:ascii="Arial" w:eastAsia="宋体" w:hAnsi="Arial"/>
                  <w:sz w:val="18"/>
                  <w:lang w:val="da-DK"/>
                </w:rPr>
                <w:t>1~6</w:t>
              </w:r>
            </w:ins>
          </w:p>
        </w:tc>
        <w:tc>
          <w:tcPr>
            <w:tcW w:w="893" w:type="dxa"/>
            <w:tcBorders>
              <w:top w:val="nil"/>
              <w:left w:val="single" w:sz="4" w:space="0" w:color="auto"/>
              <w:bottom w:val="nil"/>
              <w:right w:val="single" w:sz="4" w:space="0" w:color="auto"/>
            </w:tcBorders>
            <w:hideMark/>
          </w:tcPr>
          <w:p w14:paraId="5FC6BB8E" w14:textId="77777777" w:rsidR="00D62D46" w:rsidRPr="005D6E52" w:rsidRDefault="00D62D46" w:rsidP="00D62D46">
            <w:pPr>
              <w:keepNext/>
              <w:keepLines/>
              <w:spacing w:after="0" w:line="256" w:lineRule="auto"/>
              <w:jc w:val="center"/>
              <w:rPr>
                <w:ins w:id="2035" w:author="NSB" w:date="2020-10-22T14:35:00Z"/>
                <w:rFonts w:ascii="Arial" w:eastAsia="宋体" w:hAnsi="Arial"/>
                <w:sz w:val="18"/>
                <w:lang w:val="da-DK"/>
              </w:rPr>
            </w:pPr>
            <w:ins w:id="2036" w:author="NSB" w:date="2020-10-22T14:35:00Z">
              <w:r w:rsidRPr="005D6E52">
                <w:rPr>
                  <w:rFonts w:ascii="Arial" w:eastAsia="宋体" w:hAnsi="Arial"/>
                  <w:sz w:val="18"/>
                  <w:lang w:val="da-DK"/>
                </w:rPr>
                <w:t>dB</w:t>
              </w:r>
            </w:ins>
          </w:p>
        </w:tc>
        <w:tc>
          <w:tcPr>
            <w:tcW w:w="1233" w:type="dxa"/>
            <w:gridSpan w:val="2"/>
            <w:tcBorders>
              <w:top w:val="nil"/>
              <w:left w:val="single" w:sz="4" w:space="0" w:color="auto"/>
              <w:bottom w:val="nil"/>
              <w:right w:val="single" w:sz="4" w:space="0" w:color="auto"/>
            </w:tcBorders>
            <w:hideMark/>
          </w:tcPr>
          <w:p w14:paraId="66161333" w14:textId="77777777" w:rsidR="00D62D46" w:rsidRPr="005D6E52" w:rsidRDefault="00D62D46" w:rsidP="00D62D46">
            <w:pPr>
              <w:keepNext/>
              <w:keepLines/>
              <w:spacing w:after="0" w:line="256" w:lineRule="auto"/>
              <w:jc w:val="center"/>
              <w:rPr>
                <w:ins w:id="2037" w:author="NSB" w:date="2020-10-22T14:35:00Z"/>
                <w:rFonts w:ascii="Arial" w:eastAsia="宋体" w:hAnsi="Arial"/>
                <w:sz w:val="18"/>
                <w:lang w:val="da-DK"/>
              </w:rPr>
            </w:pPr>
            <w:ins w:id="2038" w:author="NSB" w:date="2020-10-22T14:35:00Z">
              <w:r w:rsidRPr="005D6E52">
                <w:rPr>
                  <w:rFonts w:ascii="Arial" w:eastAsia="宋体" w:hAnsi="Arial"/>
                  <w:sz w:val="18"/>
                  <w:lang w:val="da-DK"/>
                </w:rPr>
                <w:t>0</w:t>
              </w:r>
            </w:ins>
          </w:p>
        </w:tc>
        <w:tc>
          <w:tcPr>
            <w:tcW w:w="709" w:type="dxa"/>
            <w:gridSpan w:val="2"/>
            <w:tcBorders>
              <w:top w:val="nil"/>
              <w:left w:val="single" w:sz="4" w:space="0" w:color="auto"/>
              <w:bottom w:val="nil"/>
              <w:right w:val="single" w:sz="4" w:space="0" w:color="auto"/>
            </w:tcBorders>
            <w:hideMark/>
          </w:tcPr>
          <w:p w14:paraId="77EB697C" w14:textId="77777777" w:rsidR="00D62D46" w:rsidRPr="005D6E52" w:rsidRDefault="00D62D46" w:rsidP="00D62D46">
            <w:pPr>
              <w:keepNext/>
              <w:keepLines/>
              <w:spacing w:after="0" w:line="256" w:lineRule="auto"/>
              <w:jc w:val="center"/>
              <w:rPr>
                <w:ins w:id="2039" w:author="NSB" w:date="2020-10-22T14:35:00Z"/>
                <w:rFonts w:ascii="Arial" w:eastAsia="宋体" w:hAnsi="Arial"/>
                <w:sz w:val="18"/>
                <w:lang w:val="da-DK"/>
              </w:rPr>
            </w:pPr>
            <w:ins w:id="2040" w:author="NSB" w:date="2020-10-22T14:35:00Z">
              <w:r w:rsidRPr="005D6E52">
                <w:rPr>
                  <w:rFonts w:ascii="Arial" w:eastAsia="宋体" w:hAnsi="Arial"/>
                  <w:sz w:val="18"/>
                  <w:lang w:val="da-DK"/>
                </w:rPr>
                <w:t>0</w:t>
              </w:r>
            </w:ins>
          </w:p>
        </w:tc>
        <w:tc>
          <w:tcPr>
            <w:tcW w:w="1035" w:type="dxa"/>
            <w:gridSpan w:val="2"/>
            <w:tcBorders>
              <w:top w:val="nil"/>
              <w:left w:val="single" w:sz="4" w:space="0" w:color="auto"/>
              <w:bottom w:val="nil"/>
              <w:right w:val="single" w:sz="4" w:space="0" w:color="auto"/>
            </w:tcBorders>
            <w:hideMark/>
          </w:tcPr>
          <w:p w14:paraId="1D3AB1B6" w14:textId="77777777" w:rsidR="00D62D46" w:rsidRPr="005D6E52" w:rsidRDefault="00D62D46" w:rsidP="00D62D46">
            <w:pPr>
              <w:keepNext/>
              <w:keepLines/>
              <w:spacing w:after="0" w:line="256" w:lineRule="auto"/>
              <w:jc w:val="center"/>
              <w:rPr>
                <w:ins w:id="2041" w:author="NSB" w:date="2020-10-22T14:35:00Z"/>
                <w:rFonts w:ascii="Arial" w:eastAsia="宋体" w:hAnsi="Arial"/>
                <w:sz w:val="18"/>
                <w:lang w:val="da-DK"/>
              </w:rPr>
            </w:pPr>
            <w:ins w:id="2042" w:author="NSB" w:date="2020-10-22T14:35:00Z">
              <w:r w:rsidRPr="005D6E52">
                <w:rPr>
                  <w:rFonts w:ascii="Arial" w:eastAsia="宋体" w:hAnsi="Arial"/>
                  <w:sz w:val="18"/>
                  <w:lang w:val="da-DK"/>
                </w:rPr>
                <w:t>0</w:t>
              </w:r>
            </w:ins>
          </w:p>
        </w:tc>
        <w:tc>
          <w:tcPr>
            <w:tcW w:w="887" w:type="dxa"/>
            <w:gridSpan w:val="2"/>
            <w:tcBorders>
              <w:top w:val="nil"/>
              <w:left w:val="single" w:sz="4" w:space="0" w:color="auto"/>
              <w:bottom w:val="nil"/>
              <w:right w:val="single" w:sz="4" w:space="0" w:color="auto"/>
            </w:tcBorders>
            <w:hideMark/>
          </w:tcPr>
          <w:p w14:paraId="6FC049BD" w14:textId="77777777" w:rsidR="00D62D46" w:rsidRPr="005D6E52" w:rsidRDefault="00D62D46" w:rsidP="00D62D46">
            <w:pPr>
              <w:keepNext/>
              <w:keepLines/>
              <w:spacing w:after="0" w:line="256" w:lineRule="auto"/>
              <w:jc w:val="center"/>
              <w:rPr>
                <w:ins w:id="2043" w:author="NSB" w:date="2020-10-22T14:35:00Z"/>
                <w:rFonts w:ascii="Arial" w:eastAsia="宋体" w:hAnsi="Arial"/>
                <w:sz w:val="18"/>
                <w:lang w:val="da-DK"/>
              </w:rPr>
            </w:pPr>
            <w:ins w:id="2044" w:author="NSB" w:date="2020-10-22T14:35:00Z">
              <w:r w:rsidRPr="005D6E52">
                <w:rPr>
                  <w:rFonts w:ascii="Arial" w:eastAsia="宋体" w:hAnsi="Arial"/>
                  <w:sz w:val="18"/>
                  <w:lang w:val="da-DK"/>
                </w:rPr>
                <w:t>0</w:t>
              </w:r>
            </w:ins>
          </w:p>
        </w:tc>
      </w:tr>
      <w:tr w:rsidR="00D62D46" w:rsidRPr="00115CAE" w14:paraId="0BC902C2" w14:textId="77777777" w:rsidTr="00115CAE">
        <w:trPr>
          <w:trHeight w:val="215"/>
          <w:jc w:val="center"/>
          <w:ins w:id="2045"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42DF91A0" w14:textId="77777777" w:rsidR="00D62D46" w:rsidRPr="005D6E52" w:rsidRDefault="00D62D46" w:rsidP="00D62D46">
            <w:pPr>
              <w:keepNext/>
              <w:keepLines/>
              <w:spacing w:after="0" w:line="256" w:lineRule="auto"/>
              <w:rPr>
                <w:ins w:id="2046" w:author="NSB" w:date="2020-10-22T14:35:00Z"/>
                <w:rFonts w:ascii="Arial" w:eastAsia="宋体" w:hAnsi="Arial"/>
                <w:sz w:val="18"/>
                <w:lang w:val="da-DK"/>
              </w:rPr>
            </w:pPr>
            <w:ins w:id="2047" w:author="NSB" w:date="2020-10-22T14:35:00Z">
              <w:r w:rsidRPr="005D6E52">
                <w:rPr>
                  <w:rFonts w:ascii="Arial" w:eastAsia="宋体" w:hAnsi="Arial"/>
                  <w:sz w:val="18"/>
                  <w:lang w:val="da-DK"/>
                </w:rPr>
                <w:t>EPRE ratio of PDSCH DMRS to SSS</w:t>
              </w:r>
            </w:ins>
          </w:p>
        </w:tc>
        <w:tc>
          <w:tcPr>
            <w:tcW w:w="850" w:type="dxa"/>
            <w:tcBorders>
              <w:top w:val="nil"/>
              <w:left w:val="single" w:sz="4" w:space="0" w:color="auto"/>
              <w:bottom w:val="nil"/>
              <w:right w:val="single" w:sz="4" w:space="0" w:color="auto"/>
            </w:tcBorders>
            <w:hideMark/>
          </w:tcPr>
          <w:p w14:paraId="15E28517" w14:textId="77777777" w:rsidR="00D62D46" w:rsidRPr="005D6E52" w:rsidRDefault="00D62D46" w:rsidP="00D62D46">
            <w:pPr>
              <w:rPr>
                <w:ins w:id="2048" w:author="NSB" w:date="2020-10-22T14:35: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2E186E4A" w14:textId="77777777" w:rsidR="00D62D46" w:rsidRPr="005D6E52" w:rsidRDefault="00D62D46" w:rsidP="00D62D46">
            <w:pPr>
              <w:spacing w:after="0" w:line="256" w:lineRule="auto"/>
              <w:rPr>
                <w:ins w:id="2049" w:author="NSB" w:date="2020-10-22T14:35: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7A4BE9CA" w14:textId="77777777" w:rsidR="00D62D46" w:rsidRPr="005D6E52" w:rsidRDefault="00D62D46" w:rsidP="00D62D46">
            <w:pPr>
              <w:spacing w:after="0" w:line="256" w:lineRule="auto"/>
              <w:rPr>
                <w:ins w:id="2050" w:author="NSB" w:date="2020-10-22T14:35: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4D54F393" w14:textId="77777777" w:rsidR="00D62D46" w:rsidRPr="005D6E52" w:rsidRDefault="00D62D46" w:rsidP="00D62D46">
            <w:pPr>
              <w:spacing w:after="0" w:line="256" w:lineRule="auto"/>
              <w:rPr>
                <w:ins w:id="2051" w:author="NSB" w:date="2020-10-22T14:35: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4F113EB8" w14:textId="77777777" w:rsidR="00D62D46" w:rsidRPr="005D6E52" w:rsidRDefault="00D62D46" w:rsidP="00D62D46">
            <w:pPr>
              <w:spacing w:after="0" w:line="256" w:lineRule="auto"/>
              <w:rPr>
                <w:ins w:id="2052" w:author="NSB" w:date="2020-10-22T14:35: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639FFD65" w14:textId="77777777" w:rsidR="00D62D46" w:rsidRPr="005D6E52" w:rsidRDefault="00D62D46" w:rsidP="00D62D46">
            <w:pPr>
              <w:spacing w:after="0" w:line="256" w:lineRule="auto"/>
              <w:rPr>
                <w:ins w:id="2053" w:author="NSB" w:date="2020-10-22T14:35:00Z"/>
                <w:rFonts w:ascii="Arial" w:eastAsia="宋体" w:hAnsi="Arial"/>
                <w:sz w:val="18"/>
                <w:lang w:val="da-DK"/>
              </w:rPr>
            </w:pPr>
          </w:p>
        </w:tc>
      </w:tr>
      <w:tr w:rsidR="00D62D46" w:rsidRPr="00115CAE" w14:paraId="3ADBF41C" w14:textId="77777777" w:rsidTr="00115CAE">
        <w:trPr>
          <w:trHeight w:val="215"/>
          <w:jc w:val="center"/>
          <w:ins w:id="2054"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397B71A4" w14:textId="77777777" w:rsidR="00D62D46" w:rsidRPr="005D6E52" w:rsidRDefault="00D62D46" w:rsidP="00D62D46">
            <w:pPr>
              <w:keepNext/>
              <w:keepLines/>
              <w:spacing w:after="0" w:line="256" w:lineRule="auto"/>
              <w:rPr>
                <w:ins w:id="2055" w:author="NSB" w:date="2020-10-22T14:35:00Z"/>
                <w:rFonts w:ascii="Arial" w:eastAsia="宋体" w:hAnsi="Arial"/>
                <w:sz w:val="18"/>
                <w:lang w:val="da-DK"/>
              </w:rPr>
            </w:pPr>
            <w:ins w:id="2056" w:author="NSB" w:date="2020-10-22T14:35:00Z">
              <w:r w:rsidRPr="005D6E52">
                <w:rPr>
                  <w:rFonts w:ascii="Arial" w:eastAsia="宋体" w:hAnsi="Arial"/>
                  <w:sz w:val="18"/>
                  <w:lang w:val="da-DK"/>
                </w:rPr>
                <w:t>EPRE ratio of PDSCH to PDSCH DMRS</w:t>
              </w:r>
            </w:ins>
          </w:p>
        </w:tc>
        <w:tc>
          <w:tcPr>
            <w:tcW w:w="850" w:type="dxa"/>
            <w:tcBorders>
              <w:top w:val="nil"/>
              <w:left w:val="single" w:sz="4" w:space="0" w:color="auto"/>
              <w:bottom w:val="nil"/>
              <w:right w:val="single" w:sz="4" w:space="0" w:color="auto"/>
            </w:tcBorders>
            <w:hideMark/>
          </w:tcPr>
          <w:p w14:paraId="4FC37E03" w14:textId="77777777" w:rsidR="00D62D46" w:rsidRPr="005D6E52" w:rsidRDefault="00D62D46" w:rsidP="00D62D46">
            <w:pPr>
              <w:rPr>
                <w:ins w:id="2057" w:author="NSB" w:date="2020-10-22T14:35: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19C62657" w14:textId="77777777" w:rsidR="00D62D46" w:rsidRPr="005D6E52" w:rsidRDefault="00D62D46" w:rsidP="00D62D46">
            <w:pPr>
              <w:spacing w:after="0" w:line="256" w:lineRule="auto"/>
              <w:rPr>
                <w:ins w:id="2058" w:author="NSB" w:date="2020-10-22T14:35: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61B984A3" w14:textId="77777777" w:rsidR="00D62D46" w:rsidRPr="005D6E52" w:rsidRDefault="00D62D46" w:rsidP="00D62D46">
            <w:pPr>
              <w:spacing w:after="0" w:line="256" w:lineRule="auto"/>
              <w:rPr>
                <w:ins w:id="2059" w:author="NSB" w:date="2020-10-22T14:35: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2522416D" w14:textId="77777777" w:rsidR="00D62D46" w:rsidRPr="005D6E52" w:rsidRDefault="00D62D46" w:rsidP="00D62D46">
            <w:pPr>
              <w:spacing w:after="0" w:line="256" w:lineRule="auto"/>
              <w:rPr>
                <w:ins w:id="2060" w:author="NSB" w:date="2020-10-22T14:35: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2E34AEC4" w14:textId="77777777" w:rsidR="00D62D46" w:rsidRPr="005D6E52" w:rsidRDefault="00D62D46" w:rsidP="00D62D46">
            <w:pPr>
              <w:spacing w:after="0" w:line="256" w:lineRule="auto"/>
              <w:rPr>
                <w:ins w:id="2061" w:author="NSB" w:date="2020-10-22T14:35: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36216993" w14:textId="77777777" w:rsidR="00D62D46" w:rsidRPr="005D6E52" w:rsidRDefault="00D62D46" w:rsidP="00D62D46">
            <w:pPr>
              <w:spacing w:after="0" w:line="256" w:lineRule="auto"/>
              <w:rPr>
                <w:ins w:id="2062" w:author="NSB" w:date="2020-10-22T14:35:00Z"/>
                <w:rFonts w:ascii="Arial" w:eastAsia="宋体" w:hAnsi="Arial"/>
                <w:sz w:val="18"/>
                <w:lang w:val="da-DK"/>
              </w:rPr>
            </w:pPr>
          </w:p>
        </w:tc>
      </w:tr>
      <w:tr w:rsidR="00D62D46" w:rsidRPr="00115CAE" w14:paraId="3D6EA64A" w14:textId="77777777" w:rsidTr="00115CAE">
        <w:trPr>
          <w:trHeight w:val="215"/>
          <w:jc w:val="center"/>
          <w:ins w:id="2063"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2330A97F" w14:textId="77777777" w:rsidR="00D62D46" w:rsidRPr="005D6E52" w:rsidRDefault="00D62D46" w:rsidP="00D62D46">
            <w:pPr>
              <w:keepNext/>
              <w:keepLines/>
              <w:spacing w:after="0" w:line="256" w:lineRule="auto"/>
              <w:rPr>
                <w:ins w:id="2064" w:author="NSB" w:date="2020-10-22T14:35:00Z"/>
                <w:rFonts w:ascii="Arial" w:eastAsia="宋体" w:hAnsi="Arial"/>
                <w:sz w:val="18"/>
                <w:lang w:val="da-DK"/>
              </w:rPr>
            </w:pPr>
            <w:ins w:id="2065" w:author="NSB" w:date="2020-10-22T14:35:00Z">
              <w:r w:rsidRPr="005D6E52">
                <w:rPr>
                  <w:rFonts w:ascii="Arial" w:eastAsia="宋体" w:hAnsi="Arial"/>
                  <w:sz w:val="18"/>
                  <w:lang w:val="da-DK"/>
                </w:rPr>
                <w:t xml:space="preserve">EPRE ratio of OCNG DMRS to </w:t>
              </w:r>
              <w:proofErr w:type="spellStart"/>
              <w:r w:rsidRPr="005D6E52">
                <w:rPr>
                  <w:rFonts w:ascii="Arial" w:eastAsia="宋体" w:hAnsi="Arial"/>
                  <w:sz w:val="18"/>
                  <w:lang w:val="da-DK"/>
                </w:rPr>
                <w:t>SSSNote</w:t>
              </w:r>
              <w:proofErr w:type="spellEnd"/>
              <w:r w:rsidRPr="005D6E52">
                <w:rPr>
                  <w:rFonts w:ascii="Arial" w:eastAsia="宋体" w:hAnsi="Arial"/>
                  <w:sz w:val="18"/>
                  <w:lang w:val="da-DK"/>
                </w:rPr>
                <w:t xml:space="preserve"> 1</w:t>
              </w:r>
            </w:ins>
          </w:p>
        </w:tc>
        <w:tc>
          <w:tcPr>
            <w:tcW w:w="850" w:type="dxa"/>
            <w:tcBorders>
              <w:top w:val="nil"/>
              <w:left w:val="single" w:sz="4" w:space="0" w:color="auto"/>
              <w:bottom w:val="nil"/>
              <w:right w:val="single" w:sz="4" w:space="0" w:color="auto"/>
            </w:tcBorders>
            <w:hideMark/>
          </w:tcPr>
          <w:p w14:paraId="1CE32004" w14:textId="77777777" w:rsidR="00D62D46" w:rsidRPr="005D6E52" w:rsidRDefault="00D62D46" w:rsidP="00D62D46">
            <w:pPr>
              <w:rPr>
                <w:ins w:id="2066" w:author="NSB" w:date="2020-10-22T14:35: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504FF9BE" w14:textId="77777777" w:rsidR="00D62D46" w:rsidRPr="005D6E52" w:rsidRDefault="00D62D46" w:rsidP="00D62D46">
            <w:pPr>
              <w:spacing w:after="0" w:line="256" w:lineRule="auto"/>
              <w:rPr>
                <w:ins w:id="2067" w:author="NSB" w:date="2020-10-22T14:35: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272CC205" w14:textId="77777777" w:rsidR="00D62D46" w:rsidRPr="005D6E52" w:rsidRDefault="00D62D46" w:rsidP="00D62D46">
            <w:pPr>
              <w:spacing w:after="0" w:line="256" w:lineRule="auto"/>
              <w:rPr>
                <w:ins w:id="2068" w:author="NSB" w:date="2020-10-22T14:35: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7B1C050B" w14:textId="77777777" w:rsidR="00D62D46" w:rsidRPr="005D6E52" w:rsidRDefault="00D62D46" w:rsidP="00D62D46">
            <w:pPr>
              <w:spacing w:after="0" w:line="256" w:lineRule="auto"/>
              <w:rPr>
                <w:ins w:id="2069" w:author="NSB" w:date="2020-10-22T14:35: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7CFA5EEB" w14:textId="77777777" w:rsidR="00D62D46" w:rsidRPr="005D6E52" w:rsidRDefault="00D62D46" w:rsidP="00D62D46">
            <w:pPr>
              <w:spacing w:after="0" w:line="256" w:lineRule="auto"/>
              <w:rPr>
                <w:ins w:id="2070" w:author="NSB" w:date="2020-10-22T14:35: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2C185B2D" w14:textId="77777777" w:rsidR="00D62D46" w:rsidRPr="005D6E52" w:rsidRDefault="00D62D46" w:rsidP="00D62D46">
            <w:pPr>
              <w:spacing w:after="0" w:line="256" w:lineRule="auto"/>
              <w:rPr>
                <w:ins w:id="2071" w:author="NSB" w:date="2020-10-22T14:35:00Z"/>
                <w:rFonts w:ascii="Arial" w:eastAsia="宋体" w:hAnsi="Arial"/>
                <w:sz w:val="18"/>
                <w:lang w:val="da-DK"/>
              </w:rPr>
            </w:pPr>
          </w:p>
        </w:tc>
      </w:tr>
      <w:tr w:rsidR="00D62D46" w:rsidRPr="00115CAE" w14:paraId="159757B1" w14:textId="77777777" w:rsidTr="00115CAE">
        <w:trPr>
          <w:trHeight w:val="215"/>
          <w:jc w:val="center"/>
          <w:ins w:id="2072"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58EE2FA9" w14:textId="77777777" w:rsidR="00D62D46" w:rsidRPr="005D6E52" w:rsidRDefault="00D62D46" w:rsidP="00D62D46">
            <w:pPr>
              <w:keepNext/>
              <w:keepLines/>
              <w:spacing w:after="0" w:line="256" w:lineRule="auto"/>
              <w:rPr>
                <w:ins w:id="2073" w:author="NSB" w:date="2020-10-22T14:35:00Z"/>
                <w:rFonts w:ascii="Arial" w:eastAsia="宋体" w:hAnsi="Arial"/>
                <w:sz w:val="18"/>
                <w:lang w:val="da-DK"/>
              </w:rPr>
            </w:pPr>
            <w:ins w:id="2074" w:author="NSB" w:date="2020-10-22T14:35:00Z">
              <w:r w:rsidRPr="005D6E52">
                <w:rPr>
                  <w:rFonts w:ascii="Arial" w:eastAsia="宋体" w:hAnsi="Arial"/>
                  <w:sz w:val="18"/>
                  <w:lang w:val="da-DK"/>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44A74AE0" w14:textId="77777777" w:rsidR="00D62D46" w:rsidRPr="005D6E52" w:rsidRDefault="00D62D46" w:rsidP="00D62D46">
            <w:pPr>
              <w:rPr>
                <w:ins w:id="2075" w:author="NSB" w:date="2020-10-22T14:35:00Z"/>
                <w:rFonts w:ascii="Arial" w:eastAsia="宋体" w:hAnsi="Arial"/>
                <w:sz w:val="18"/>
                <w:lang w:val="da-DK"/>
              </w:rPr>
            </w:pPr>
          </w:p>
        </w:tc>
        <w:tc>
          <w:tcPr>
            <w:tcW w:w="893" w:type="dxa"/>
            <w:tcBorders>
              <w:top w:val="nil"/>
              <w:left w:val="single" w:sz="4" w:space="0" w:color="auto"/>
              <w:bottom w:val="single" w:sz="4" w:space="0" w:color="auto"/>
              <w:right w:val="single" w:sz="4" w:space="0" w:color="auto"/>
            </w:tcBorders>
            <w:hideMark/>
          </w:tcPr>
          <w:p w14:paraId="60F03D1A" w14:textId="77777777" w:rsidR="00D62D46" w:rsidRPr="005D6E52" w:rsidRDefault="00D62D46" w:rsidP="00D62D46">
            <w:pPr>
              <w:spacing w:after="0" w:line="256" w:lineRule="auto"/>
              <w:rPr>
                <w:ins w:id="2076" w:author="NSB" w:date="2020-10-22T14:35:00Z"/>
                <w:rFonts w:ascii="Arial" w:eastAsia="宋体" w:hAnsi="Arial"/>
                <w:sz w:val="18"/>
                <w:lang w:val="da-DK"/>
              </w:rPr>
            </w:pPr>
          </w:p>
        </w:tc>
        <w:tc>
          <w:tcPr>
            <w:tcW w:w="1233" w:type="dxa"/>
            <w:gridSpan w:val="2"/>
            <w:tcBorders>
              <w:top w:val="nil"/>
              <w:left w:val="single" w:sz="4" w:space="0" w:color="auto"/>
              <w:bottom w:val="single" w:sz="4" w:space="0" w:color="auto"/>
              <w:right w:val="single" w:sz="4" w:space="0" w:color="auto"/>
            </w:tcBorders>
            <w:hideMark/>
          </w:tcPr>
          <w:p w14:paraId="7B650474" w14:textId="77777777" w:rsidR="00D62D46" w:rsidRPr="005D6E52" w:rsidRDefault="00D62D46" w:rsidP="00D62D46">
            <w:pPr>
              <w:spacing w:after="0" w:line="256" w:lineRule="auto"/>
              <w:rPr>
                <w:ins w:id="2077" w:author="NSB" w:date="2020-10-22T14:35:00Z"/>
                <w:rFonts w:ascii="Arial" w:eastAsia="宋体" w:hAnsi="Arial"/>
                <w:sz w:val="18"/>
                <w:lang w:val="da-DK"/>
              </w:rPr>
            </w:pPr>
          </w:p>
        </w:tc>
        <w:tc>
          <w:tcPr>
            <w:tcW w:w="709" w:type="dxa"/>
            <w:gridSpan w:val="2"/>
            <w:tcBorders>
              <w:top w:val="nil"/>
              <w:left w:val="single" w:sz="4" w:space="0" w:color="auto"/>
              <w:bottom w:val="single" w:sz="4" w:space="0" w:color="auto"/>
              <w:right w:val="single" w:sz="4" w:space="0" w:color="auto"/>
            </w:tcBorders>
            <w:hideMark/>
          </w:tcPr>
          <w:p w14:paraId="6D68D990" w14:textId="77777777" w:rsidR="00D62D46" w:rsidRPr="005D6E52" w:rsidRDefault="00D62D46" w:rsidP="00D62D46">
            <w:pPr>
              <w:spacing w:after="0" w:line="256" w:lineRule="auto"/>
              <w:rPr>
                <w:ins w:id="2078" w:author="NSB" w:date="2020-10-22T14:35:00Z"/>
                <w:rFonts w:ascii="Arial" w:eastAsia="宋体" w:hAnsi="Arial"/>
                <w:sz w:val="18"/>
                <w:lang w:val="da-DK"/>
              </w:rPr>
            </w:pPr>
          </w:p>
        </w:tc>
        <w:tc>
          <w:tcPr>
            <w:tcW w:w="1035" w:type="dxa"/>
            <w:gridSpan w:val="2"/>
            <w:tcBorders>
              <w:top w:val="nil"/>
              <w:left w:val="single" w:sz="4" w:space="0" w:color="auto"/>
              <w:bottom w:val="single" w:sz="4" w:space="0" w:color="auto"/>
              <w:right w:val="single" w:sz="4" w:space="0" w:color="auto"/>
            </w:tcBorders>
            <w:hideMark/>
          </w:tcPr>
          <w:p w14:paraId="6A6F5A3A" w14:textId="77777777" w:rsidR="00D62D46" w:rsidRPr="005D6E52" w:rsidRDefault="00D62D46" w:rsidP="00D62D46">
            <w:pPr>
              <w:spacing w:after="0" w:line="256" w:lineRule="auto"/>
              <w:rPr>
                <w:ins w:id="2079" w:author="NSB" w:date="2020-10-22T14:35:00Z"/>
                <w:rFonts w:ascii="Arial" w:eastAsia="宋体" w:hAnsi="Arial"/>
                <w:sz w:val="18"/>
                <w:lang w:val="da-DK"/>
              </w:rPr>
            </w:pPr>
          </w:p>
        </w:tc>
        <w:tc>
          <w:tcPr>
            <w:tcW w:w="887" w:type="dxa"/>
            <w:gridSpan w:val="2"/>
            <w:tcBorders>
              <w:top w:val="nil"/>
              <w:left w:val="single" w:sz="4" w:space="0" w:color="auto"/>
              <w:bottom w:val="single" w:sz="4" w:space="0" w:color="auto"/>
              <w:right w:val="single" w:sz="4" w:space="0" w:color="auto"/>
            </w:tcBorders>
            <w:hideMark/>
          </w:tcPr>
          <w:p w14:paraId="4CE55915" w14:textId="77777777" w:rsidR="00D62D46" w:rsidRPr="005D6E52" w:rsidRDefault="00D62D46" w:rsidP="00D62D46">
            <w:pPr>
              <w:spacing w:after="0" w:line="256" w:lineRule="auto"/>
              <w:rPr>
                <w:ins w:id="2080" w:author="NSB" w:date="2020-10-22T14:35:00Z"/>
                <w:rFonts w:ascii="Arial" w:eastAsia="宋体" w:hAnsi="Arial"/>
                <w:sz w:val="18"/>
                <w:lang w:val="da-DK"/>
              </w:rPr>
            </w:pPr>
          </w:p>
        </w:tc>
      </w:tr>
      <w:tr w:rsidR="00D62D46" w:rsidRPr="00115CAE" w14:paraId="4C400B95" w14:textId="77777777" w:rsidTr="00115CAE">
        <w:trPr>
          <w:trHeight w:val="75"/>
          <w:jc w:val="center"/>
          <w:ins w:id="2081" w:author="NSB" w:date="2020-10-22T14:35:00Z"/>
        </w:trPr>
        <w:tc>
          <w:tcPr>
            <w:tcW w:w="1038" w:type="dxa"/>
            <w:tcBorders>
              <w:top w:val="single" w:sz="4" w:space="0" w:color="auto"/>
              <w:left w:val="single" w:sz="4" w:space="0" w:color="auto"/>
              <w:bottom w:val="nil"/>
              <w:right w:val="single" w:sz="4" w:space="0" w:color="auto"/>
            </w:tcBorders>
          </w:tcPr>
          <w:p w14:paraId="6A0BEBB4" w14:textId="77777777" w:rsidR="00D62D46" w:rsidRPr="00115CAE" w:rsidRDefault="00D62D46" w:rsidP="00D62D46">
            <w:pPr>
              <w:keepNext/>
              <w:keepLines/>
              <w:spacing w:after="0" w:line="256" w:lineRule="auto"/>
              <w:rPr>
                <w:ins w:id="2082" w:author="NSB" w:date="2020-10-22T14:35:00Z"/>
                <w:rFonts w:ascii="Arial" w:eastAsia="宋体" w:hAnsi="Arial"/>
                <w:sz w:val="18"/>
                <w:vertAlign w:val="superscript"/>
                <w:lang w:val="en-US"/>
              </w:rPr>
            </w:pPr>
            <w:ins w:id="2083" w:author="NSB" w:date="2020-10-22T14:35:00Z">
              <w:r w:rsidRPr="00115CAE">
                <w:rPr>
                  <w:rFonts w:ascii="Arial" w:eastAsia="Calibri" w:hAnsi="Arial"/>
                  <w:noProof/>
                  <w:position w:val="-12"/>
                  <w:sz w:val="18"/>
                  <w:szCs w:val="22"/>
                  <w:lang w:val="en-US" w:eastAsia="zh-CN"/>
                </w:rPr>
                <w:drawing>
                  <wp:inline distT="0" distB="0" distL="0" distR="0" wp14:anchorId="321F20D1" wp14:editId="6F3AB5E2">
                    <wp:extent cx="177800" cy="14605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115CAE">
                <w:rPr>
                  <w:rFonts w:ascii="Arial" w:eastAsia="宋体" w:hAnsi="Arial"/>
                  <w:sz w:val="18"/>
                  <w:vertAlign w:val="superscript"/>
                  <w:lang w:val="en-US"/>
                </w:rPr>
                <w:t>Note2</w:t>
              </w:r>
            </w:ins>
          </w:p>
          <w:p w14:paraId="665E4064" w14:textId="77777777" w:rsidR="00D62D46" w:rsidRPr="00115CAE" w:rsidRDefault="00D62D46" w:rsidP="00D62D46">
            <w:pPr>
              <w:keepNext/>
              <w:keepLines/>
              <w:spacing w:after="0" w:line="256" w:lineRule="auto"/>
              <w:rPr>
                <w:ins w:id="2084" w:author="NSB" w:date="2020-10-22T14:35: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D91AAA" w14:textId="77777777" w:rsidR="00D62D46" w:rsidRPr="00115CAE" w:rsidRDefault="00D62D46" w:rsidP="00D62D46">
            <w:pPr>
              <w:keepNext/>
              <w:keepLines/>
              <w:spacing w:after="0" w:line="256" w:lineRule="auto"/>
              <w:rPr>
                <w:ins w:id="2085" w:author="NSB" w:date="2020-10-22T14:35:00Z"/>
                <w:rFonts w:ascii="Arial" w:eastAsia="宋体" w:hAnsi="Arial"/>
                <w:sz w:val="15"/>
                <w:szCs w:val="15"/>
              </w:rPr>
            </w:pPr>
            <w:ins w:id="2086" w:author="NSB" w:date="2020-10-22T14:35: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5</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4BE0B988" w14:textId="77777777" w:rsidR="00D62D46" w:rsidRPr="00115CAE" w:rsidRDefault="00D62D46" w:rsidP="00D62D46">
            <w:pPr>
              <w:keepNext/>
              <w:keepLines/>
              <w:spacing w:after="0" w:line="256" w:lineRule="auto"/>
              <w:jc w:val="center"/>
              <w:rPr>
                <w:ins w:id="2087" w:author="NSB" w:date="2020-10-22T14:35:00Z"/>
                <w:rFonts w:ascii="Arial" w:eastAsia="宋体" w:hAnsi="Arial"/>
                <w:sz w:val="18"/>
                <w:lang w:val="en-US"/>
              </w:rPr>
            </w:pPr>
            <w:ins w:id="2088" w:author="NSB" w:date="2020-10-22T14:35:00Z">
              <w:r w:rsidRPr="00115CAE">
                <w:rPr>
                  <w:rFonts w:ascii="Arial" w:eastAsia="宋体" w:hAnsi="Arial"/>
                  <w:sz w:val="18"/>
                  <w:lang w:val="en-US"/>
                </w:rPr>
                <w:t>1~6</w:t>
              </w:r>
            </w:ins>
          </w:p>
        </w:tc>
        <w:tc>
          <w:tcPr>
            <w:tcW w:w="893" w:type="dxa"/>
            <w:tcBorders>
              <w:top w:val="single" w:sz="4" w:space="0" w:color="auto"/>
              <w:left w:val="single" w:sz="4" w:space="0" w:color="auto"/>
              <w:bottom w:val="nil"/>
              <w:right w:val="single" w:sz="4" w:space="0" w:color="auto"/>
            </w:tcBorders>
            <w:hideMark/>
          </w:tcPr>
          <w:p w14:paraId="073A8514" w14:textId="77777777" w:rsidR="00D62D46" w:rsidRPr="00115CAE" w:rsidRDefault="00D62D46" w:rsidP="00D62D46">
            <w:pPr>
              <w:keepNext/>
              <w:keepLines/>
              <w:spacing w:after="0" w:line="256" w:lineRule="auto"/>
              <w:jc w:val="center"/>
              <w:rPr>
                <w:ins w:id="2089" w:author="NSB" w:date="2020-10-22T14:35:00Z"/>
                <w:rFonts w:ascii="Arial" w:eastAsia="宋体" w:hAnsi="Arial"/>
                <w:sz w:val="18"/>
                <w:lang w:val="en-US"/>
              </w:rPr>
            </w:pPr>
            <w:ins w:id="2090" w:author="NSB" w:date="2020-10-22T14:35:00Z">
              <w:r w:rsidRPr="00115CAE">
                <w:rPr>
                  <w:rFonts w:ascii="Arial" w:eastAsia="宋体" w:hAnsi="Arial"/>
                  <w:sz w:val="18"/>
                  <w:lang w:val="en-US"/>
                </w:rPr>
                <w:t>dBm/15kHz</w:t>
              </w:r>
            </w:ins>
          </w:p>
        </w:tc>
        <w:tc>
          <w:tcPr>
            <w:tcW w:w="1942" w:type="dxa"/>
            <w:gridSpan w:val="4"/>
            <w:tcBorders>
              <w:top w:val="single" w:sz="4" w:space="0" w:color="auto"/>
              <w:left w:val="single" w:sz="4" w:space="0" w:color="auto"/>
              <w:bottom w:val="nil"/>
              <w:right w:val="single" w:sz="4" w:space="0" w:color="auto"/>
            </w:tcBorders>
            <w:hideMark/>
          </w:tcPr>
          <w:p w14:paraId="6B100E9B" w14:textId="77777777" w:rsidR="00D62D46" w:rsidRPr="00115CAE" w:rsidRDefault="00D62D46" w:rsidP="00D62D46">
            <w:pPr>
              <w:keepNext/>
              <w:keepLines/>
              <w:spacing w:after="0" w:line="256" w:lineRule="auto"/>
              <w:jc w:val="center"/>
              <w:rPr>
                <w:ins w:id="2091" w:author="NSB" w:date="2020-10-22T14:35:00Z"/>
                <w:rFonts w:ascii="Arial" w:eastAsia="宋体" w:hAnsi="Arial"/>
                <w:sz w:val="18"/>
                <w:lang w:val="en-US"/>
              </w:rPr>
            </w:pPr>
            <w:ins w:id="2092" w:author="NSB" w:date="2020-10-22T14:35:00Z">
              <w:r w:rsidRPr="00115CAE">
                <w:rPr>
                  <w:rFonts w:ascii="Arial" w:eastAsia="宋体" w:hAnsi="Arial"/>
                  <w:sz w:val="18"/>
                  <w:lang w:val="en-US"/>
                </w:rPr>
                <w:t>-94.65</w:t>
              </w:r>
            </w:ins>
          </w:p>
        </w:tc>
        <w:tc>
          <w:tcPr>
            <w:tcW w:w="1035" w:type="dxa"/>
            <w:gridSpan w:val="2"/>
            <w:tcBorders>
              <w:top w:val="single" w:sz="4" w:space="0" w:color="auto"/>
              <w:left w:val="single" w:sz="4" w:space="0" w:color="auto"/>
              <w:bottom w:val="nil"/>
              <w:right w:val="single" w:sz="4" w:space="0" w:color="auto"/>
            </w:tcBorders>
            <w:hideMark/>
          </w:tcPr>
          <w:p w14:paraId="620D2EF1" w14:textId="77777777" w:rsidR="00D62D46" w:rsidRPr="00115CAE" w:rsidRDefault="00D62D46" w:rsidP="00D62D46">
            <w:pPr>
              <w:keepNext/>
              <w:keepLines/>
              <w:spacing w:after="0" w:line="256" w:lineRule="auto"/>
              <w:jc w:val="center"/>
              <w:rPr>
                <w:ins w:id="2093" w:author="NSB" w:date="2020-10-22T14:35:00Z"/>
                <w:rFonts w:ascii="Arial" w:eastAsia="宋体" w:hAnsi="Arial"/>
                <w:sz w:val="18"/>
                <w:lang w:val="en-US"/>
              </w:rPr>
            </w:pPr>
            <w:ins w:id="2094" w:author="NSB" w:date="2020-10-22T14:35:00Z">
              <w:r w:rsidRPr="00115CAE">
                <w:rPr>
                  <w:rFonts w:ascii="Arial" w:eastAsia="宋体" w:hAnsi="Arial"/>
                  <w:sz w:val="16"/>
                  <w:szCs w:val="16"/>
                </w:rPr>
                <w:t>(</w:t>
              </w:r>
            </w:ins>
            <w:ins w:id="2095" w:author="NSB" w:date="2020-10-22T14:35:00Z">
              <w:r w:rsidRPr="00115CAE">
                <w:rPr>
                  <w:rFonts w:ascii="Arial" w:eastAsia="宋体" w:hAnsi="Arial"/>
                  <w:noProof/>
                  <w:position w:val="-12"/>
                  <w:sz w:val="16"/>
                  <w:szCs w:val="16"/>
                </w:rPr>
                <w:object w:dxaOrig="440" w:dyaOrig="360" w14:anchorId="3A600049">
                  <v:shape id="_x0000_i1030" type="#_x0000_t75" style="width:22pt;height:18pt" o:ole="" fillcolor="window">
                    <v:imagedata r:id="rId18" o:title=""/>
                  </v:shape>
                  <o:OLEObject Type="Embed" ProgID="Equation.3" ShapeID="_x0000_i1030" DrawAspect="Content" ObjectID="_1665001191" r:id="rId27"/>
                </w:object>
              </w:r>
            </w:ins>
            <w:ins w:id="2096" w:author="NSB" w:date="2020-10-22T14:35:00Z">
              <w:r w:rsidRPr="00115CAE">
                <w:rPr>
                  <w:rFonts w:ascii="Arial" w:eastAsia="宋体" w:hAnsi="Arial"/>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ECEBD47" w14:textId="77777777" w:rsidR="00D62D46" w:rsidRPr="00115CAE" w:rsidRDefault="00D62D46" w:rsidP="00D62D46">
            <w:pPr>
              <w:keepNext/>
              <w:keepLines/>
              <w:spacing w:after="0" w:line="256" w:lineRule="auto"/>
              <w:jc w:val="center"/>
              <w:rPr>
                <w:ins w:id="2097" w:author="NSB" w:date="2020-10-22T14:35:00Z"/>
                <w:rFonts w:ascii="Arial" w:eastAsia="宋体" w:hAnsi="Arial"/>
                <w:sz w:val="18"/>
                <w:lang w:val="en-US"/>
              </w:rPr>
            </w:pPr>
            <w:ins w:id="2098" w:author="NSB" w:date="2020-10-22T14:35:00Z">
              <w:r w:rsidRPr="00115CAE">
                <w:rPr>
                  <w:rFonts w:ascii="Arial" w:eastAsia="宋体" w:hAnsi="Arial"/>
                  <w:sz w:val="18"/>
                </w:rPr>
                <w:t>-115</w:t>
              </w:r>
            </w:ins>
          </w:p>
        </w:tc>
      </w:tr>
      <w:tr w:rsidR="00D62D46" w:rsidRPr="00115CAE" w14:paraId="344DB34B" w14:textId="77777777" w:rsidTr="00115CAE">
        <w:trPr>
          <w:trHeight w:val="75"/>
          <w:jc w:val="center"/>
          <w:ins w:id="2099" w:author="NSB" w:date="2020-10-22T14:35:00Z"/>
        </w:trPr>
        <w:tc>
          <w:tcPr>
            <w:tcW w:w="1038" w:type="dxa"/>
            <w:tcBorders>
              <w:top w:val="nil"/>
              <w:left w:val="single" w:sz="4" w:space="0" w:color="auto"/>
              <w:bottom w:val="nil"/>
              <w:right w:val="single" w:sz="4" w:space="0" w:color="auto"/>
            </w:tcBorders>
            <w:hideMark/>
          </w:tcPr>
          <w:p w14:paraId="50093536" w14:textId="77777777" w:rsidR="00D62D46" w:rsidRPr="00115CAE" w:rsidRDefault="00D62D46" w:rsidP="00D62D46">
            <w:pPr>
              <w:rPr>
                <w:ins w:id="210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4B298B" w14:textId="77777777" w:rsidR="00D62D46" w:rsidRPr="00115CAE" w:rsidRDefault="00D62D46" w:rsidP="00D62D46">
            <w:pPr>
              <w:keepNext/>
              <w:keepLines/>
              <w:spacing w:after="0" w:line="256" w:lineRule="auto"/>
              <w:rPr>
                <w:ins w:id="2101" w:author="NSB" w:date="2020-10-22T14:35:00Z"/>
                <w:rFonts w:ascii="Arial" w:eastAsia="Calibri" w:hAnsi="Arial"/>
                <w:sz w:val="15"/>
                <w:szCs w:val="15"/>
                <w:lang w:val="en-US"/>
              </w:rPr>
            </w:pPr>
            <w:ins w:id="2102" w:author="NSB" w:date="2020-10-22T14:35: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3A857391" w14:textId="77777777" w:rsidR="00D62D46" w:rsidRPr="00115CAE" w:rsidRDefault="00D62D46" w:rsidP="00D62D46">
            <w:pPr>
              <w:rPr>
                <w:ins w:id="2103"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2CAF52C0" w14:textId="77777777" w:rsidR="00D62D46" w:rsidRPr="00115CAE" w:rsidRDefault="00D62D46" w:rsidP="00D62D46">
            <w:pPr>
              <w:spacing w:after="0" w:line="256" w:lineRule="auto"/>
              <w:rPr>
                <w:ins w:id="210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D0657C1" w14:textId="77777777" w:rsidR="00D62D46" w:rsidRPr="00115CAE" w:rsidRDefault="00D62D46" w:rsidP="00D62D46">
            <w:pPr>
              <w:spacing w:after="0" w:line="256" w:lineRule="auto"/>
              <w:rPr>
                <w:ins w:id="210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761764E" w14:textId="77777777" w:rsidR="00D62D46" w:rsidRPr="00115CAE" w:rsidRDefault="00D62D46" w:rsidP="00D62D46">
            <w:pPr>
              <w:spacing w:after="0" w:line="256" w:lineRule="auto"/>
              <w:rPr>
                <w:ins w:id="210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047D74" w14:textId="77777777" w:rsidR="00D62D46" w:rsidRPr="00115CAE" w:rsidRDefault="00D62D46" w:rsidP="00D62D46">
            <w:pPr>
              <w:keepNext/>
              <w:keepLines/>
              <w:spacing w:after="0" w:line="256" w:lineRule="auto"/>
              <w:jc w:val="center"/>
              <w:rPr>
                <w:ins w:id="2107" w:author="NSB" w:date="2020-10-22T14:35:00Z"/>
                <w:rFonts w:ascii="Arial" w:eastAsia="宋体" w:hAnsi="Arial"/>
                <w:sz w:val="18"/>
                <w:lang w:val="en-US"/>
              </w:rPr>
            </w:pPr>
            <w:ins w:id="2108" w:author="NSB" w:date="2020-10-22T14:35:00Z">
              <w:r w:rsidRPr="00115CAE">
                <w:rPr>
                  <w:rFonts w:ascii="Arial" w:eastAsia="宋体" w:hAnsi="Arial"/>
                  <w:sz w:val="18"/>
                </w:rPr>
                <w:t>-114.5</w:t>
              </w:r>
            </w:ins>
          </w:p>
        </w:tc>
      </w:tr>
      <w:tr w:rsidR="00D62D46" w:rsidRPr="00115CAE" w14:paraId="4A469909" w14:textId="77777777" w:rsidTr="00115CAE">
        <w:trPr>
          <w:trHeight w:val="75"/>
          <w:jc w:val="center"/>
          <w:ins w:id="2109" w:author="NSB" w:date="2020-10-22T14:35:00Z"/>
        </w:trPr>
        <w:tc>
          <w:tcPr>
            <w:tcW w:w="1038" w:type="dxa"/>
            <w:tcBorders>
              <w:top w:val="nil"/>
              <w:left w:val="single" w:sz="4" w:space="0" w:color="auto"/>
              <w:bottom w:val="nil"/>
              <w:right w:val="single" w:sz="4" w:space="0" w:color="auto"/>
            </w:tcBorders>
            <w:hideMark/>
          </w:tcPr>
          <w:p w14:paraId="23E40A28" w14:textId="77777777" w:rsidR="00D62D46" w:rsidRPr="00115CAE" w:rsidRDefault="00D62D46" w:rsidP="00D62D46">
            <w:pPr>
              <w:rPr>
                <w:ins w:id="211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666610" w14:textId="77777777" w:rsidR="00D62D46" w:rsidRPr="00115CAE" w:rsidRDefault="00D62D46" w:rsidP="00D62D46">
            <w:pPr>
              <w:keepNext/>
              <w:keepLines/>
              <w:spacing w:after="0" w:line="256" w:lineRule="auto"/>
              <w:rPr>
                <w:ins w:id="2111" w:author="NSB" w:date="2020-10-22T14:35:00Z"/>
                <w:rFonts w:ascii="Arial" w:eastAsia="Calibri" w:hAnsi="Arial"/>
                <w:sz w:val="15"/>
                <w:szCs w:val="15"/>
                <w:lang w:val="en-US"/>
              </w:rPr>
            </w:pPr>
            <w:ins w:id="2112" w:author="NSB" w:date="2020-10-22T14:35: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3966633B" w14:textId="77777777" w:rsidR="00D62D46" w:rsidRPr="00115CAE" w:rsidRDefault="00D62D46" w:rsidP="00D62D46">
            <w:pPr>
              <w:rPr>
                <w:ins w:id="2113"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27F9AC2C" w14:textId="77777777" w:rsidR="00D62D46" w:rsidRPr="00115CAE" w:rsidRDefault="00D62D46" w:rsidP="00D62D46">
            <w:pPr>
              <w:spacing w:after="0" w:line="256" w:lineRule="auto"/>
              <w:rPr>
                <w:ins w:id="211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04ED061" w14:textId="77777777" w:rsidR="00D62D46" w:rsidRPr="00115CAE" w:rsidRDefault="00D62D46" w:rsidP="00D62D46">
            <w:pPr>
              <w:spacing w:after="0" w:line="256" w:lineRule="auto"/>
              <w:rPr>
                <w:ins w:id="211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A9CDC26" w14:textId="77777777" w:rsidR="00D62D46" w:rsidRPr="00115CAE" w:rsidRDefault="00D62D46" w:rsidP="00D62D46">
            <w:pPr>
              <w:spacing w:after="0" w:line="256" w:lineRule="auto"/>
              <w:rPr>
                <w:ins w:id="211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EB67F83" w14:textId="77777777" w:rsidR="00D62D46" w:rsidRPr="00115CAE" w:rsidRDefault="00D62D46" w:rsidP="00D62D46">
            <w:pPr>
              <w:keepNext/>
              <w:keepLines/>
              <w:spacing w:after="0" w:line="256" w:lineRule="auto"/>
              <w:jc w:val="center"/>
              <w:rPr>
                <w:ins w:id="2117" w:author="NSB" w:date="2020-10-22T14:35:00Z"/>
                <w:rFonts w:ascii="Arial" w:eastAsia="宋体" w:hAnsi="Arial"/>
                <w:sz w:val="18"/>
                <w:lang w:val="en-US"/>
              </w:rPr>
            </w:pPr>
            <w:ins w:id="2118" w:author="NSB" w:date="2020-10-22T14:35:00Z">
              <w:r w:rsidRPr="00115CAE">
                <w:rPr>
                  <w:rFonts w:ascii="Arial" w:eastAsia="宋体" w:hAnsi="Arial"/>
                  <w:sz w:val="18"/>
                </w:rPr>
                <w:t>-114</w:t>
              </w:r>
            </w:ins>
          </w:p>
        </w:tc>
      </w:tr>
      <w:tr w:rsidR="00D62D46" w:rsidRPr="00115CAE" w14:paraId="463E9629" w14:textId="77777777" w:rsidTr="00115CAE">
        <w:trPr>
          <w:trHeight w:val="75"/>
          <w:jc w:val="center"/>
          <w:ins w:id="2119" w:author="NSB" w:date="2020-10-22T14:35:00Z"/>
        </w:trPr>
        <w:tc>
          <w:tcPr>
            <w:tcW w:w="1038" w:type="dxa"/>
            <w:tcBorders>
              <w:top w:val="nil"/>
              <w:left w:val="single" w:sz="4" w:space="0" w:color="auto"/>
              <w:bottom w:val="nil"/>
              <w:right w:val="single" w:sz="4" w:space="0" w:color="auto"/>
            </w:tcBorders>
            <w:hideMark/>
          </w:tcPr>
          <w:p w14:paraId="1169BCF3" w14:textId="77777777" w:rsidR="00D62D46" w:rsidRPr="00115CAE" w:rsidRDefault="00D62D46" w:rsidP="00D62D46">
            <w:pPr>
              <w:rPr>
                <w:ins w:id="212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0825F1E" w14:textId="77777777" w:rsidR="00D62D46" w:rsidRPr="00115CAE" w:rsidRDefault="00D62D46" w:rsidP="00D62D46">
            <w:pPr>
              <w:keepNext/>
              <w:keepLines/>
              <w:spacing w:after="0" w:line="256" w:lineRule="auto"/>
              <w:rPr>
                <w:ins w:id="2121" w:author="NSB" w:date="2020-10-22T14:35:00Z"/>
                <w:rFonts w:ascii="Arial" w:eastAsia="Calibri" w:hAnsi="Arial"/>
                <w:sz w:val="15"/>
                <w:szCs w:val="15"/>
                <w:lang w:val="sv-SE"/>
              </w:rPr>
            </w:pPr>
            <w:ins w:id="2122" w:author="NSB" w:date="2020-10-22T14:35: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4487B526" w14:textId="77777777" w:rsidR="00D62D46" w:rsidRPr="00115CAE" w:rsidRDefault="00D62D46" w:rsidP="00D62D46">
            <w:pPr>
              <w:rPr>
                <w:ins w:id="2123"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253D55F0" w14:textId="77777777" w:rsidR="00D62D46" w:rsidRPr="00115CAE" w:rsidRDefault="00D62D46" w:rsidP="00D62D46">
            <w:pPr>
              <w:spacing w:after="0" w:line="256" w:lineRule="auto"/>
              <w:rPr>
                <w:ins w:id="212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D169794" w14:textId="77777777" w:rsidR="00D62D46" w:rsidRPr="00115CAE" w:rsidRDefault="00D62D46" w:rsidP="00D62D46">
            <w:pPr>
              <w:spacing w:after="0" w:line="256" w:lineRule="auto"/>
              <w:rPr>
                <w:ins w:id="212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C1D5DE" w14:textId="77777777" w:rsidR="00D62D46" w:rsidRPr="00115CAE" w:rsidRDefault="00D62D46" w:rsidP="00D62D46">
            <w:pPr>
              <w:spacing w:after="0" w:line="256" w:lineRule="auto"/>
              <w:rPr>
                <w:ins w:id="212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367BF7" w14:textId="77777777" w:rsidR="00D62D46" w:rsidRPr="00115CAE" w:rsidRDefault="00D62D46" w:rsidP="00D62D46">
            <w:pPr>
              <w:keepNext/>
              <w:keepLines/>
              <w:spacing w:after="0" w:line="256" w:lineRule="auto"/>
              <w:jc w:val="center"/>
              <w:rPr>
                <w:ins w:id="2127" w:author="NSB" w:date="2020-10-22T14:35:00Z"/>
                <w:rFonts w:ascii="Arial" w:eastAsia="宋体" w:hAnsi="Arial"/>
                <w:sz w:val="18"/>
                <w:lang w:val="en-US"/>
              </w:rPr>
            </w:pPr>
            <w:ins w:id="2128" w:author="NSB" w:date="2020-10-22T14:35:00Z">
              <w:r w:rsidRPr="00115CAE">
                <w:rPr>
                  <w:rFonts w:ascii="Arial" w:eastAsia="宋体" w:hAnsi="Arial"/>
                  <w:sz w:val="18"/>
                </w:rPr>
                <w:t>-113.5</w:t>
              </w:r>
            </w:ins>
          </w:p>
        </w:tc>
      </w:tr>
      <w:tr w:rsidR="00D62D46" w:rsidRPr="00115CAE" w14:paraId="6BB36796" w14:textId="77777777" w:rsidTr="00115CAE">
        <w:trPr>
          <w:trHeight w:val="75"/>
          <w:jc w:val="center"/>
          <w:ins w:id="2129" w:author="NSB" w:date="2020-10-22T14:35:00Z"/>
        </w:trPr>
        <w:tc>
          <w:tcPr>
            <w:tcW w:w="1038" w:type="dxa"/>
            <w:tcBorders>
              <w:top w:val="nil"/>
              <w:left w:val="single" w:sz="4" w:space="0" w:color="auto"/>
              <w:bottom w:val="nil"/>
              <w:right w:val="single" w:sz="4" w:space="0" w:color="auto"/>
            </w:tcBorders>
            <w:hideMark/>
          </w:tcPr>
          <w:p w14:paraId="6A137E3B" w14:textId="77777777" w:rsidR="00D62D46" w:rsidRPr="00115CAE" w:rsidRDefault="00D62D46" w:rsidP="00D62D46">
            <w:pPr>
              <w:rPr>
                <w:ins w:id="213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DE8763" w14:textId="77777777" w:rsidR="00D62D46" w:rsidRPr="00115CAE" w:rsidRDefault="00D62D46" w:rsidP="00D62D46">
            <w:pPr>
              <w:keepNext/>
              <w:keepLines/>
              <w:spacing w:after="0" w:line="256" w:lineRule="auto"/>
              <w:rPr>
                <w:ins w:id="2131" w:author="NSB" w:date="2020-10-22T14:35:00Z"/>
                <w:rFonts w:ascii="Arial" w:eastAsia="Calibri" w:hAnsi="Arial"/>
                <w:sz w:val="15"/>
                <w:szCs w:val="15"/>
                <w:lang w:val="sv-SE"/>
              </w:rPr>
            </w:pPr>
            <w:ins w:id="2132" w:author="NSB" w:date="2020-10-22T14:35: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5BFC8E4C" w14:textId="77777777" w:rsidR="00D62D46" w:rsidRPr="00115CAE" w:rsidRDefault="00D62D46" w:rsidP="00D62D46">
            <w:pPr>
              <w:rPr>
                <w:ins w:id="2133"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02EBCF55" w14:textId="77777777" w:rsidR="00D62D46" w:rsidRPr="00115CAE" w:rsidRDefault="00D62D46" w:rsidP="00D62D46">
            <w:pPr>
              <w:spacing w:after="0" w:line="256" w:lineRule="auto"/>
              <w:rPr>
                <w:ins w:id="213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B7D9B90" w14:textId="77777777" w:rsidR="00D62D46" w:rsidRPr="00115CAE" w:rsidRDefault="00D62D46" w:rsidP="00D62D46">
            <w:pPr>
              <w:spacing w:after="0" w:line="256" w:lineRule="auto"/>
              <w:rPr>
                <w:ins w:id="213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CC5B930" w14:textId="77777777" w:rsidR="00D62D46" w:rsidRPr="00115CAE" w:rsidRDefault="00D62D46" w:rsidP="00D62D46">
            <w:pPr>
              <w:spacing w:after="0" w:line="256" w:lineRule="auto"/>
              <w:rPr>
                <w:ins w:id="213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85E10B3" w14:textId="77777777" w:rsidR="00D62D46" w:rsidRPr="00115CAE" w:rsidRDefault="00D62D46" w:rsidP="00D62D46">
            <w:pPr>
              <w:keepNext/>
              <w:keepLines/>
              <w:spacing w:after="0" w:line="256" w:lineRule="auto"/>
              <w:jc w:val="center"/>
              <w:rPr>
                <w:ins w:id="2137" w:author="NSB" w:date="2020-10-22T14:35:00Z"/>
                <w:rFonts w:ascii="Arial" w:eastAsia="宋体" w:hAnsi="Arial"/>
                <w:sz w:val="18"/>
                <w:lang w:val="en-US"/>
              </w:rPr>
            </w:pPr>
            <w:ins w:id="2138" w:author="NSB" w:date="2020-10-22T14:35:00Z">
              <w:r w:rsidRPr="00115CAE">
                <w:rPr>
                  <w:rFonts w:ascii="Arial" w:eastAsia="宋体" w:hAnsi="Arial"/>
                  <w:sz w:val="18"/>
                </w:rPr>
                <w:t>-113</w:t>
              </w:r>
            </w:ins>
          </w:p>
        </w:tc>
      </w:tr>
      <w:tr w:rsidR="00D62D46" w:rsidRPr="00115CAE" w14:paraId="55902DC4" w14:textId="77777777" w:rsidTr="00115CAE">
        <w:trPr>
          <w:trHeight w:val="113"/>
          <w:jc w:val="center"/>
          <w:ins w:id="2139" w:author="NSB" w:date="2020-10-22T14:35:00Z"/>
        </w:trPr>
        <w:tc>
          <w:tcPr>
            <w:tcW w:w="1038" w:type="dxa"/>
            <w:tcBorders>
              <w:top w:val="nil"/>
              <w:left w:val="single" w:sz="4" w:space="0" w:color="auto"/>
              <w:bottom w:val="nil"/>
              <w:right w:val="single" w:sz="4" w:space="0" w:color="auto"/>
            </w:tcBorders>
          </w:tcPr>
          <w:p w14:paraId="5C99C70C" w14:textId="77777777" w:rsidR="00D62D46" w:rsidRPr="00115CAE" w:rsidRDefault="00D62D46" w:rsidP="00D62D46">
            <w:pPr>
              <w:keepNext/>
              <w:keepLines/>
              <w:spacing w:after="0" w:line="256" w:lineRule="auto"/>
              <w:rPr>
                <w:ins w:id="2140" w:author="NSB" w:date="2020-10-22T14:35: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760462" w14:textId="77777777" w:rsidR="00D62D46" w:rsidRPr="00115CAE" w:rsidRDefault="00D62D46" w:rsidP="00D62D46">
            <w:pPr>
              <w:keepNext/>
              <w:keepLines/>
              <w:spacing w:after="0" w:line="256" w:lineRule="auto"/>
              <w:rPr>
                <w:ins w:id="2141" w:author="NSB" w:date="2020-10-22T14:35:00Z"/>
                <w:rFonts w:ascii="Arial" w:eastAsia="宋体" w:hAnsi="Arial"/>
                <w:sz w:val="15"/>
                <w:szCs w:val="15"/>
                <w:lang w:val="sv-SE"/>
              </w:rPr>
            </w:pPr>
            <w:ins w:id="2142" w:author="NSB" w:date="2020-10-22T14:35:00Z">
              <w:r w:rsidRPr="00115CAE">
                <w:rPr>
                  <w:rFonts w:ascii="Arial" w:eastAsia="宋体" w:hAnsi="Arial"/>
                  <w:sz w:val="15"/>
                  <w:szCs w:val="15"/>
                  <w:lang w:val="sv-SE"/>
                </w:rPr>
                <w:t>NF_FDD_FR1_F</w:t>
              </w:r>
            </w:ins>
          </w:p>
        </w:tc>
        <w:tc>
          <w:tcPr>
            <w:tcW w:w="850" w:type="dxa"/>
            <w:tcBorders>
              <w:top w:val="nil"/>
              <w:left w:val="single" w:sz="4" w:space="0" w:color="auto"/>
              <w:bottom w:val="nil"/>
              <w:right w:val="single" w:sz="4" w:space="0" w:color="auto"/>
            </w:tcBorders>
          </w:tcPr>
          <w:p w14:paraId="5492E217" w14:textId="77777777" w:rsidR="00D62D46" w:rsidRPr="00115CAE" w:rsidRDefault="00D62D46" w:rsidP="00D62D46">
            <w:pPr>
              <w:keepNext/>
              <w:keepLines/>
              <w:spacing w:after="0" w:line="256" w:lineRule="auto"/>
              <w:jc w:val="center"/>
              <w:rPr>
                <w:ins w:id="2143" w:author="NSB" w:date="2020-10-22T14:35:00Z"/>
                <w:rFonts w:ascii="Arial" w:eastAsia="宋体" w:hAnsi="Arial"/>
                <w:sz w:val="18"/>
                <w:lang w:val="en-US"/>
              </w:rPr>
            </w:pPr>
          </w:p>
        </w:tc>
        <w:tc>
          <w:tcPr>
            <w:tcW w:w="893" w:type="dxa"/>
            <w:tcBorders>
              <w:top w:val="nil"/>
              <w:left w:val="single" w:sz="4" w:space="0" w:color="auto"/>
              <w:bottom w:val="nil"/>
              <w:right w:val="single" w:sz="4" w:space="0" w:color="auto"/>
            </w:tcBorders>
          </w:tcPr>
          <w:p w14:paraId="21F878EE" w14:textId="77777777" w:rsidR="00D62D46" w:rsidRPr="00115CAE" w:rsidRDefault="00D62D46" w:rsidP="00D62D46">
            <w:pPr>
              <w:keepNext/>
              <w:keepLines/>
              <w:spacing w:after="0" w:line="256" w:lineRule="auto"/>
              <w:jc w:val="center"/>
              <w:rPr>
                <w:ins w:id="2144" w:author="NSB" w:date="2020-10-22T14:35: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5443FD81" w14:textId="77777777" w:rsidR="00D62D46" w:rsidRPr="00115CAE" w:rsidRDefault="00D62D46" w:rsidP="00D62D46">
            <w:pPr>
              <w:keepNext/>
              <w:keepLines/>
              <w:spacing w:after="0" w:line="256" w:lineRule="auto"/>
              <w:jc w:val="center"/>
              <w:rPr>
                <w:ins w:id="2145" w:author="NSB" w:date="2020-10-22T14:35: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4F611CCC" w14:textId="77777777" w:rsidR="00D62D46" w:rsidRPr="00115CAE" w:rsidRDefault="00D62D46" w:rsidP="00D62D46">
            <w:pPr>
              <w:keepNext/>
              <w:keepLines/>
              <w:spacing w:after="0" w:line="256" w:lineRule="auto"/>
              <w:jc w:val="center"/>
              <w:rPr>
                <w:ins w:id="2146" w:author="NSB" w:date="2020-10-22T14:35: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9A9D44" w14:textId="77777777" w:rsidR="00D62D46" w:rsidRPr="00115CAE" w:rsidRDefault="00D62D46" w:rsidP="00D62D46">
            <w:pPr>
              <w:keepNext/>
              <w:keepLines/>
              <w:spacing w:after="0" w:line="256" w:lineRule="auto"/>
              <w:jc w:val="center"/>
              <w:rPr>
                <w:ins w:id="2147" w:author="NSB" w:date="2020-10-22T14:35:00Z"/>
                <w:rFonts w:ascii="Arial" w:eastAsia="宋体" w:hAnsi="Arial"/>
                <w:sz w:val="18"/>
              </w:rPr>
            </w:pPr>
            <w:ins w:id="2148" w:author="NSB" w:date="2020-10-22T14:35:00Z">
              <w:r w:rsidRPr="00115CAE">
                <w:rPr>
                  <w:rFonts w:ascii="Arial" w:eastAsia="宋体" w:hAnsi="Arial"/>
                  <w:sz w:val="18"/>
                </w:rPr>
                <w:t>-112.5</w:t>
              </w:r>
            </w:ins>
          </w:p>
        </w:tc>
      </w:tr>
      <w:tr w:rsidR="00D62D46" w:rsidRPr="00115CAE" w14:paraId="4ABE12B1" w14:textId="77777777" w:rsidTr="00115CAE">
        <w:trPr>
          <w:trHeight w:val="113"/>
          <w:jc w:val="center"/>
          <w:ins w:id="2149" w:author="NSB" w:date="2020-10-22T14:35:00Z"/>
        </w:trPr>
        <w:tc>
          <w:tcPr>
            <w:tcW w:w="1038" w:type="dxa"/>
            <w:tcBorders>
              <w:top w:val="nil"/>
              <w:left w:val="single" w:sz="4" w:space="0" w:color="auto"/>
              <w:bottom w:val="nil"/>
              <w:right w:val="single" w:sz="4" w:space="0" w:color="auto"/>
            </w:tcBorders>
            <w:hideMark/>
          </w:tcPr>
          <w:p w14:paraId="17389FE8" w14:textId="77777777" w:rsidR="00D62D46" w:rsidRPr="00115CAE" w:rsidRDefault="00D62D46" w:rsidP="00D62D46">
            <w:pPr>
              <w:rPr>
                <w:ins w:id="2150" w:author="NSB" w:date="2020-10-22T14:35: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725B49BD" w14:textId="77777777" w:rsidR="00D62D46" w:rsidRPr="00115CAE" w:rsidRDefault="00D62D46" w:rsidP="00D62D46">
            <w:pPr>
              <w:keepNext/>
              <w:keepLines/>
              <w:spacing w:after="0" w:line="256" w:lineRule="auto"/>
              <w:rPr>
                <w:ins w:id="2151" w:author="NSB" w:date="2020-10-22T14:35:00Z"/>
                <w:rFonts w:ascii="Arial" w:eastAsia="Calibri" w:hAnsi="Arial"/>
                <w:sz w:val="15"/>
                <w:szCs w:val="15"/>
                <w:lang w:val="en-US"/>
              </w:rPr>
            </w:pPr>
            <w:ins w:id="2152" w:author="NSB" w:date="2020-10-22T14:35: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3328DC49" w14:textId="77777777" w:rsidR="00D62D46" w:rsidRPr="00115CAE" w:rsidRDefault="00D62D46" w:rsidP="00D62D46">
            <w:pPr>
              <w:rPr>
                <w:ins w:id="2153"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4197A37A" w14:textId="77777777" w:rsidR="00D62D46" w:rsidRPr="00115CAE" w:rsidRDefault="00D62D46" w:rsidP="00D62D46">
            <w:pPr>
              <w:spacing w:after="0" w:line="256" w:lineRule="auto"/>
              <w:rPr>
                <w:ins w:id="215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16759AE" w14:textId="77777777" w:rsidR="00D62D46" w:rsidRPr="00115CAE" w:rsidRDefault="00D62D46" w:rsidP="00D62D46">
            <w:pPr>
              <w:spacing w:after="0" w:line="256" w:lineRule="auto"/>
              <w:rPr>
                <w:ins w:id="215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4E86AAA" w14:textId="77777777" w:rsidR="00D62D46" w:rsidRPr="00115CAE" w:rsidRDefault="00D62D46" w:rsidP="00D62D46">
            <w:pPr>
              <w:spacing w:after="0" w:line="256" w:lineRule="auto"/>
              <w:rPr>
                <w:ins w:id="215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50B861" w14:textId="77777777" w:rsidR="00D62D46" w:rsidRPr="00115CAE" w:rsidRDefault="00D62D46" w:rsidP="00D62D46">
            <w:pPr>
              <w:keepNext/>
              <w:keepLines/>
              <w:spacing w:after="0" w:line="256" w:lineRule="auto"/>
              <w:jc w:val="center"/>
              <w:rPr>
                <w:ins w:id="2157" w:author="NSB" w:date="2020-10-22T14:35:00Z"/>
                <w:rFonts w:ascii="Arial" w:eastAsia="宋体" w:hAnsi="Arial"/>
                <w:sz w:val="18"/>
                <w:lang w:val="en-US"/>
              </w:rPr>
            </w:pPr>
            <w:ins w:id="2158" w:author="NSB" w:date="2020-10-22T14:35:00Z">
              <w:r w:rsidRPr="00115CAE">
                <w:rPr>
                  <w:rFonts w:ascii="Arial" w:eastAsia="宋体" w:hAnsi="Arial"/>
                  <w:sz w:val="18"/>
                </w:rPr>
                <w:t>-112</w:t>
              </w:r>
            </w:ins>
          </w:p>
        </w:tc>
      </w:tr>
      <w:tr w:rsidR="00D62D46" w:rsidRPr="00115CAE" w14:paraId="7E31691C" w14:textId="77777777" w:rsidTr="00115CAE">
        <w:trPr>
          <w:trHeight w:val="113"/>
          <w:jc w:val="center"/>
          <w:ins w:id="2159" w:author="NSB" w:date="2020-10-22T14:35:00Z"/>
        </w:trPr>
        <w:tc>
          <w:tcPr>
            <w:tcW w:w="1038" w:type="dxa"/>
            <w:tcBorders>
              <w:top w:val="nil"/>
              <w:left w:val="single" w:sz="4" w:space="0" w:color="auto"/>
              <w:bottom w:val="single" w:sz="4" w:space="0" w:color="auto"/>
              <w:right w:val="single" w:sz="4" w:space="0" w:color="auto"/>
            </w:tcBorders>
            <w:hideMark/>
          </w:tcPr>
          <w:p w14:paraId="78DFE5A5" w14:textId="77777777" w:rsidR="00D62D46" w:rsidRPr="00115CAE" w:rsidRDefault="00D62D46" w:rsidP="00D62D46">
            <w:pPr>
              <w:rPr>
                <w:ins w:id="216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79D783" w14:textId="77777777" w:rsidR="00D62D46" w:rsidRPr="00115CAE" w:rsidRDefault="00D62D46" w:rsidP="00D62D46">
            <w:pPr>
              <w:keepNext/>
              <w:keepLines/>
              <w:spacing w:after="0" w:line="256" w:lineRule="auto"/>
              <w:rPr>
                <w:ins w:id="2161" w:author="NSB" w:date="2020-10-22T14:35:00Z"/>
                <w:rFonts w:ascii="Arial" w:eastAsia="Calibri" w:hAnsi="Arial"/>
                <w:sz w:val="15"/>
                <w:szCs w:val="15"/>
                <w:lang w:val="en-US"/>
              </w:rPr>
            </w:pPr>
            <w:ins w:id="2162" w:author="NSB" w:date="2020-10-22T14:35: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1D4D9E13" w14:textId="77777777" w:rsidR="00D62D46" w:rsidRPr="00115CAE" w:rsidRDefault="00D62D46" w:rsidP="00D62D46">
            <w:pPr>
              <w:rPr>
                <w:ins w:id="2163" w:author="NSB" w:date="2020-10-22T14:35: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45B5FE71" w14:textId="77777777" w:rsidR="00D62D46" w:rsidRPr="00115CAE" w:rsidRDefault="00D62D46" w:rsidP="00D62D46">
            <w:pPr>
              <w:spacing w:after="0" w:line="256" w:lineRule="auto"/>
              <w:rPr>
                <w:ins w:id="2164" w:author="NSB" w:date="2020-10-22T14:35: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71EF1016" w14:textId="77777777" w:rsidR="00D62D46" w:rsidRPr="00115CAE" w:rsidRDefault="00D62D46" w:rsidP="00D62D46">
            <w:pPr>
              <w:spacing w:after="0" w:line="256" w:lineRule="auto"/>
              <w:rPr>
                <w:ins w:id="2165" w:author="NSB" w:date="2020-10-22T14:35: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B49106D" w14:textId="77777777" w:rsidR="00D62D46" w:rsidRPr="00115CAE" w:rsidRDefault="00D62D46" w:rsidP="00D62D46">
            <w:pPr>
              <w:spacing w:after="0" w:line="256" w:lineRule="auto"/>
              <w:rPr>
                <w:ins w:id="216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08304A" w14:textId="77777777" w:rsidR="00D62D46" w:rsidRPr="00115CAE" w:rsidRDefault="00D62D46" w:rsidP="00D62D46">
            <w:pPr>
              <w:keepNext/>
              <w:keepLines/>
              <w:spacing w:after="0" w:line="256" w:lineRule="auto"/>
              <w:jc w:val="center"/>
              <w:rPr>
                <w:ins w:id="2167" w:author="NSB" w:date="2020-10-22T14:35:00Z"/>
                <w:rFonts w:ascii="Arial" w:eastAsia="宋体" w:hAnsi="Arial"/>
                <w:sz w:val="18"/>
                <w:lang w:val="en-US"/>
              </w:rPr>
            </w:pPr>
            <w:ins w:id="2168" w:author="NSB" w:date="2020-10-22T14:35:00Z">
              <w:r w:rsidRPr="00115CAE">
                <w:rPr>
                  <w:rFonts w:ascii="Arial" w:eastAsia="宋体" w:hAnsi="Arial"/>
                  <w:sz w:val="18"/>
                </w:rPr>
                <w:t>-111.5</w:t>
              </w:r>
            </w:ins>
          </w:p>
        </w:tc>
      </w:tr>
      <w:tr w:rsidR="00D62D46" w:rsidRPr="00115CAE" w14:paraId="01BC4E01" w14:textId="77777777" w:rsidTr="00115CAE">
        <w:trPr>
          <w:trHeight w:val="38"/>
          <w:jc w:val="center"/>
          <w:ins w:id="2169" w:author="NSB" w:date="2020-10-22T14:35:00Z"/>
        </w:trPr>
        <w:tc>
          <w:tcPr>
            <w:tcW w:w="1038" w:type="dxa"/>
            <w:tcBorders>
              <w:top w:val="single" w:sz="4" w:space="0" w:color="auto"/>
              <w:left w:val="single" w:sz="4" w:space="0" w:color="auto"/>
              <w:bottom w:val="nil"/>
              <w:right w:val="single" w:sz="4" w:space="0" w:color="auto"/>
            </w:tcBorders>
          </w:tcPr>
          <w:p w14:paraId="489A5C65" w14:textId="77777777" w:rsidR="00D62D46" w:rsidRPr="00115CAE" w:rsidRDefault="00D62D46" w:rsidP="00D62D46">
            <w:pPr>
              <w:keepNext/>
              <w:keepLines/>
              <w:spacing w:after="0" w:line="256" w:lineRule="auto"/>
              <w:rPr>
                <w:ins w:id="2170" w:author="NSB" w:date="2020-10-22T14:35:00Z"/>
                <w:rFonts w:ascii="Arial" w:eastAsia="宋体" w:hAnsi="Arial"/>
                <w:sz w:val="18"/>
                <w:vertAlign w:val="superscript"/>
                <w:lang w:val="en-US"/>
              </w:rPr>
            </w:pPr>
            <w:ins w:id="2171" w:author="NSB" w:date="2020-10-22T14:35:00Z">
              <w:r w:rsidRPr="00115CAE">
                <w:rPr>
                  <w:rFonts w:ascii="Arial" w:eastAsia="Calibri" w:hAnsi="Arial"/>
                  <w:noProof/>
                  <w:position w:val="-12"/>
                  <w:sz w:val="18"/>
                  <w:szCs w:val="22"/>
                  <w:lang w:val="en-US" w:eastAsia="zh-CN"/>
                </w:rPr>
                <w:drawing>
                  <wp:inline distT="0" distB="0" distL="0" distR="0" wp14:anchorId="3A6095A4" wp14:editId="265975D8">
                    <wp:extent cx="177800" cy="146050"/>
                    <wp:effectExtent l="0" t="0" r="0" b="635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115CAE">
                <w:rPr>
                  <w:rFonts w:ascii="Arial" w:eastAsia="宋体" w:hAnsi="Arial"/>
                  <w:sz w:val="18"/>
                  <w:vertAlign w:val="superscript"/>
                  <w:lang w:val="en-US"/>
                </w:rPr>
                <w:t>Note2</w:t>
              </w:r>
            </w:ins>
          </w:p>
          <w:p w14:paraId="64D76708" w14:textId="77777777" w:rsidR="00D62D46" w:rsidRPr="00115CAE" w:rsidRDefault="00D62D46" w:rsidP="00D62D46">
            <w:pPr>
              <w:keepNext/>
              <w:keepLines/>
              <w:spacing w:after="0" w:line="256" w:lineRule="auto"/>
              <w:rPr>
                <w:ins w:id="2172" w:author="NSB" w:date="2020-10-22T14:35: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6987DAA" w14:textId="77777777" w:rsidR="00D62D46" w:rsidRPr="00115CAE" w:rsidRDefault="00D62D46" w:rsidP="00D62D46">
            <w:pPr>
              <w:keepNext/>
              <w:keepLines/>
              <w:spacing w:after="0" w:line="256" w:lineRule="auto"/>
              <w:rPr>
                <w:ins w:id="2173" w:author="NSB" w:date="2020-10-22T14:35:00Z"/>
                <w:rFonts w:ascii="Arial" w:eastAsia="宋体" w:hAnsi="Arial"/>
                <w:sz w:val="15"/>
                <w:szCs w:val="15"/>
              </w:rPr>
            </w:pPr>
            <w:ins w:id="2174" w:author="NSB" w:date="2020-10-22T14:35: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5</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1319C1D8" w14:textId="77777777" w:rsidR="00D62D46" w:rsidRPr="00115CAE" w:rsidRDefault="00D62D46" w:rsidP="00D62D46">
            <w:pPr>
              <w:keepNext/>
              <w:keepLines/>
              <w:spacing w:after="0" w:line="256" w:lineRule="auto"/>
              <w:jc w:val="center"/>
              <w:rPr>
                <w:ins w:id="2175" w:author="NSB" w:date="2020-10-22T14:35:00Z"/>
                <w:rFonts w:ascii="Arial" w:eastAsia="宋体" w:hAnsi="Arial"/>
                <w:sz w:val="18"/>
              </w:rPr>
            </w:pPr>
            <w:ins w:id="2176" w:author="NSB" w:date="2020-10-22T14:35:00Z">
              <w:r w:rsidRPr="00115CAE">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5E2E4233" w14:textId="77777777" w:rsidR="00D62D46" w:rsidRPr="00115CAE" w:rsidRDefault="00D62D46" w:rsidP="00D62D46">
            <w:pPr>
              <w:keepNext/>
              <w:keepLines/>
              <w:spacing w:after="0" w:line="256" w:lineRule="auto"/>
              <w:jc w:val="center"/>
              <w:rPr>
                <w:ins w:id="2177" w:author="NSB" w:date="2020-10-22T14:35:00Z"/>
                <w:rFonts w:ascii="Arial" w:eastAsia="宋体" w:hAnsi="Arial"/>
                <w:sz w:val="18"/>
                <w:lang w:val="en-US"/>
              </w:rPr>
            </w:pPr>
            <w:ins w:id="2178" w:author="NSB" w:date="2020-10-22T14:35:00Z">
              <w:r w:rsidRPr="00115CAE">
                <w:rPr>
                  <w:rFonts w:ascii="Arial" w:eastAsia="宋体" w:hAnsi="Arial"/>
                  <w:sz w:val="18"/>
                  <w:lang w:val="en-US"/>
                </w:rPr>
                <w:t>dBm/SSB SCS</w:t>
              </w:r>
            </w:ins>
          </w:p>
        </w:tc>
        <w:tc>
          <w:tcPr>
            <w:tcW w:w="1942" w:type="dxa"/>
            <w:gridSpan w:val="4"/>
            <w:tcBorders>
              <w:top w:val="single" w:sz="4" w:space="0" w:color="auto"/>
              <w:left w:val="single" w:sz="4" w:space="0" w:color="auto"/>
              <w:bottom w:val="nil"/>
              <w:right w:val="single" w:sz="4" w:space="0" w:color="auto"/>
            </w:tcBorders>
          </w:tcPr>
          <w:p w14:paraId="2FAE8A5A" w14:textId="77777777" w:rsidR="00D62D46" w:rsidRPr="00115CAE" w:rsidRDefault="00D62D46" w:rsidP="00D62D46">
            <w:pPr>
              <w:keepNext/>
              <w:keepLines/>
              <w:spacing w:after="0" w:line="256" w:lineRule="auto"/>
              <w:jc w:val="center"/>
              <w:rPr>
                <w:ins w:id="2179" w:author="NSB" w:date="2020-10-22T14:35:00Z"/>
                <w:rFonts w:ascii="Arial" w:eastAsia="宋体" w:hAnsi="Arial"/>
                <w:sz w:val="18"/>
                <w:lang w:val="en-US"/>
              </w:rPr>
            </w:pPr>
            <w:ins w:id="2180" w:author="NSB" w:date="2020-10-22T14:35:00Z">
              <w:r w:rsidRPr="00115CAE">
                <w:rPr>
                  <w:rFonts w:ascii="Arial" w:eastAsia="宋体" w:hAnsi="Arial"/>
                  <w:sz w:val="18"/>
                  <w:lang w:val="en-US"/>
                </w:rPr>
                <w:t>-94.65</w:t>
              </w:r>
            </w:ins>
          </w:p>
          <w:p w14:paraId="55FE60C8" w14:textId="77777777" w:rsidR="00D62D46" w:rsidRPr="00115CAE" w:rsidRDefault="00D62D46" w:rsidP="00D62D46">
            <w:pPr>
              <w:keepNext/>
              <w:keepLines/>
              <w:spacing w:after="0" w:line="256" w:lineRule="auto"/>
              <w:jc w:val="center"/>
              <w:rPr>
                <w:ins w:id="2181" w:author="NSB" w:date="2020-10-22T14:35:00Z"/>
                <w:rFonts w:ascii="Arial" w:eastAsia="Calibri" w:hAnsi="Arial"/>
                <w:sz w:val="18"/>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1AD3BA71" w14:textId="77777777" w:rsidR="00D62D46" w:rsidRPr="00115CAE" w:rsidRDefault="00D62D46" w:rsidP="00D62D46">
            <w:pPr>
              <w:keepNext/>
              <w:keepLines/>
              <w:spacing w:after="0" w:line="256" w:lineRule="auto"/>
              <w:jc w:val="center"/>
              <w:rPr>
                <w:ins w:id="2182" w:author="NSB" w:date="2020-10-22T14:35:00Z"/>
                <w:rFonts w:ascii="Arial" w:eastAsia="宋体" w:hAnsi="Arial"/>
                <w:sz w:val="18"/>
                <w:lang w:val="en-US"/>
              </w:rPr>
            </w:pPr>
            <w:ins w:id="2183" w:author="NSB" w:date="2020-10-22T14:35:00Z">
              <w:r w:rsidRPr="00115CAE">
                <w:rPr>
                  <w:rFonts w:ascii="Arial" w:eastAsia="宋体" w:hAnsi="Arial"/>
                  <w:sz w:val="16"/>
                  <w:szCs w:val="16"/>
                </w:rPr>
                <w:t>(</w:t>
              </w:r>
            </w:ins>
            <w:ins w:id="2184" w:author="NSB" w:date="2020-10-22T14:35:00Z">
              <w:r w:rsidRPr="00115CAE">
                <w:rPr>
                  <w:rFonts w:ascii="Arial" w:eastAsia="宋体" w:hAnsi="Arial"/>
                  <w:noProof/>
                  <w:position w:val="-12"/>
                  <w:sz w:val="16"/>
                  <w:szCs w:val="16"/>
                </w:rPr>
                <w:object w:dxaOrig="440" w:dyaOrig="360" w14:anchorId="0FF7CFFB">
                  <v:shape id="_x0000_i1031" type="#_x0000_t75" style="width:22pt;height:18pt" o:ole="" fillcolor="window">
                    <v:imagedata r:id="rId18" o:title=""/>
                  </v:shape>
                  <o:OLEObject Type="Embed" ProgID="Equation.3" ShapeID="_x0000_i1031" DrawAspect="Content" ObjectID="_1665001192" r:id="rId28"/>
                </w:object>
              </w:r>
            </w:ins>
            <w:ins w:id="2185" w:author="NSB" w:date="2020-10-22T14:35:00Z">
              <w:r w:rsidRPr="00115CAE">
                <w:rPr>
                  <w:rFonts w:ascii="Arial" w:eastAsia="宋体" w:hAnsi="Arial"/>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7A4361A" w14:textId="77777777" w:rsidR="00D62D46" w:rsidRPr="00115CAE" w:rsidRDefault="00D62D46" w:rsidP="00D62D46">
            <w:pPr>
              <w:keepNext/>
              <w:keepLines/>
              <w:spacing w:after="0" w:line="256" w:lineRule="auto"/>
              <w:jc w:val="center"/>
              <w:rPr>
                <w:ins w:id="2186" w:author="NSB" w:date="2020-10-22T14:35:00Z"/>
                <w:rFonts w:ascii="Arial" w:eastAsia="宋体" w:hAnsi="Arial"/>
                <w:sz w:val="18"/>
                <w:lang w:val="en-US"/>
              </w:rPr>
            </w:pPr>
            <w:ins w:id="2187" w:author="NSB" w:date="2020-10-22T14:35:00Z">
              <w:r w:rsidRPr="00115CAE">
                <w:rPr>
                  <w:rFonts w:ascii="Arial" w:eastAsia="宋体" w:hAnsi="Arial"/>
                  <w:sz w:val="18"/>
                </w:rPr>
                <w:t>-115</w:t>
              </w:r>
            </w:ins>
          </w:p>
        </w:tc>
      </w:tr>
      <w:tr w:rsidR="00D62D46" w:rsidRPr="00115CAE" w14:paraId="223324DB" w14:textId="77777777" w:rsidTr="00115CAE">
        <w:trPr>
          <w:trHeight w:val="37"/>
          <w:jc w:val="center"/>
          <w:ins w:id="2188" w:author="NSB" w:date="2020-10-22T14:35:00Z"/>
        </w:trPr>
        <w:tc>
          <w:tcPr>
            <w:tcW w:w="1038" w:type="dxa"/>
            <w:tcBorders>
              <w:top w:val="nil"/>
              <w:left w:val="single" w:sz="4" w:space="0" w:color="auto"/>
              <w:bottom w:val="nil"/>
              <w:right w:val="single" w:sz="4" w:space="0" w:color="auto"/>
            </w:tcBorders>
            <w:hideMark/>
          </w:tcPr>
          <w:p w14:paraId="30092593" w14:textId="77777777" w:rsidR="00D62D46" w:rsidRPr="00115CAE" w:rsidRDefault="00D62D46" w:rsidP="00D62D46">
            <w:pPr>
              <w:rPr>
                <w:ins w:id="2189"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F34E7F" w14:textId="77777777" w:rsidR="00D62D46" w:rsidRPr="00115CAE" w:rsidRDefault="00D62D46" w:rsidP="00D62D46">
            <w:pPr>
              <w:keepNext/>
              <w:keepLines/>
              <w:spacing w:after="0" w:line="256" w:lineRule="auto"/>
              <w:rPr>
                <w:ins w:id="2190" w:author="NSB" w:date="2020-10-22T14:35:00Z"/>
                <w:rFonts w:ascii="Arial" w:eastAsia="Calibri" w:hAnsi="Arial"/>
                <w:sz w:val="15"/>
                <w:szCs w:val="15"/>
                <w:lang w:val="en-US"/>
              </w:rPr>
            </w:pPr>
            <w:ins w:id="2191" w:author="NSB" w:date="2020-10-22T14:35: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361743AA" w14:textId="77777777" w:rsidR="00D62D46" w:rsidRPr="00115CAE" w:rsidRDefault="00D62D46" w:rsidP="00D62D46">
            <w:pPr>
              <w:rPr>
                <w:ins w:id="2192"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358BAF51" w14:textId="77777777" w:rsidR="00D62D46" w:rsidRPr="00115CAE" w:rsidRDefault="00D62D46" w:rsidP="00D62D46">
            <w:pPr>
              <w:spacing w:after="0" w:line="256" w:lineRule="auto"/>
              <w:rPr>
                <w:ins w:id="2193"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AD1991B" w14:textId="77777777" w:rsidR="00D62D46" w:rsidRPr="00115CAE" w:rsidRDefault="00D62D46" w:rsidP="00D62D46">
            <w:pPr>
              <w:spacing w:after="0" w:line="256" w:lineRule="auto"/>
              <w:rPr>
                <w:ins w:id="2194"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5EB831D" w14:textId="77777777" w:rsidR="00D62D46" w:rsidRPr="00115CAE" w:rsidRDefault="00D62D46" w:rsidP="00D62D46">
            <w:pPr>
              <w:spacing w:after="0" w:line="256" w:lineRule="auto"/>
              <w:rPr>
                <w:ins w:id="2195"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11D55E" w14:textId="77777777" w:rsidR="00D62D46" w:rsidRPr="00115CAE" w:rsidRDefault="00D62D46" w:rsidP="00D62D46">
            <w:pPr>
              <w:keepNext/>
              <w:keepLines/>
              <w:spacing w:after="0" w:line="256" w:lineRule="auto"/>
              <w:jc w:val="center"/>
              <w:rPr>
                <w:ins w:id="2196" w:author="NSB" w:date="2020-10-22T14:35:00Z"/>
                <w:rFonts w:ascii="Arial" w:eastAsia="宋体" w:hAnsi="Arial"/>
                <w:sz w:val="18"/>
                <w:lang w:val="en-US"/>
              </w:rPr>
            </w:pPr>
            <w:ins w:id="2197" w:author="NSB" w:date="2020-10-22T14:35:00Z">
              <w:r w:rsidRPr="00115CAE">
                <w:rPr>
                  <w:rFonts w:ascii="Arial" w:eastAsia="宋体" w:hAnsi="Arial"/>
                  <w:sz w:val="18"/>
                </w:rPr>
                <w:t>-114.5</w:t>
              </w:r>
            </w:ins>
          </w:p>
        </w:tc>
      </w:tr>
      <w:tr w:rsidR="00D62D46" w:rsidRPr="00115CAE" w14:paraId="79DE749D" w14:textId="77777777" w:rsidTr="00115CAE">
        <w:trPr>
          <w:trHeight w:val="37"/>
          <w:jc w:val="center"/>
          <w:ins w:id="2198" w:author="NSB" w:date="2020-10-22T14:35:00Z"/>
        </w:trPr>
        <w:tc>
          <w:tcPr>
            <w:tcW w:w="1038" w:type="dxa"/>
            <w:tcBorders>
              <w:top w:val="nil"/>
              <w:left w:val="single" w:sz="4" w:space="0" w:color="auto"/>
              <w:bottom w:val="nil"/>
              <w:right w:val="single" w:sz="4" w:space="0" w:color="auto"/>
            </w:tcBorders>
            <w:hideMark/>
          </w:tcPr>
          <w:p w14:paraId="1F19B7C2" w14:textId="77777777" w:rsidR="00D62D46" w:rsidRPr="00115CAE" w:rsidRDefault="00D62D46" w:rsidP="00D62D46">
            <w:pPr>
              <w:rPr>
                <w:ins w:id="2199"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8AB4AEB" w14:textId="77777777" w:rsidR="00D62D46" w:rsidRPr="00115CAE" w:rsidRDefault="00D62D46" w:rsidP="00D62D46">
            <w:pPr>
              <w:keepNext/>
              <w:keepLines/>
              <w:spacing w:after="0" w:line="256" w:lineRule="auto"/>
              <w:rPr>
                <w:ins w:id="2200" w:author="NSB" w:date="2020-10-22T14:35:00Z"/>
                <w:rFonts w:ascii="Arial" w:eastAsia="Calibri" w:hAnsi="Arial"/>
                <w:sz w:val="15"/>
                <w:szCs w:val="15"/>
                <w:lang w:val="en-US"/>
              </w:rPr>
            </w:pPr>
            <w:ins w:id="2201" w:author="NSB" w:date="2020-10-22T14:35: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1E65F11D" w14:textId="77777777" w:rsidR="00D62D46" w:rsidRPr="00115CAE" w:rsidRDefault="00D62D46" w:rsidP="00D62D46">
            <w:pPr>
              <w:rPr>
                <w:ins w:id="2202"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47DFB3E9" w14:textId="77777777" w:rsidR="00D62D46" w:rsidRPr="00115CAE" w:rsidRDefault="00D62D46" w:rsidP="00D62D46">
            <w:pPr>
              <w:spacing w:after="0" w:line="256" w:lineRule="auto"/>
              <w:rPr>
                <w:ins w:id="2203"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C05CB55" w14:textId="77777777" w:rsidR="00D62D46" w:rsidRPr="00115CAE" w:rsidRDefault="00D62D46" w:rsidP="00D62D46">
            <w:pPr>
              <w:spacing w:after="0" w:line="256" w:lineRule="auto"/>
              <w:rPr>
                <w:ins w:id="2204"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55665FA" w14:textId="77777777" w:rsidR="00D62D46" w:rsidRPr="00115CAE" w:rsidRDefault="00D62D46" w:rsidP="00D62D46">
            <w:pPr>
              <w:spacing w:after="0" w:line="256" w:lineRule="auto"/>
              <w:rPr>
                <w:ins w:id="2205"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E930974" w14:textId="77777777" w:rsidR="00D62D46" w:rsidRPr="00115CAE" w:rsidRDefault="00D62D46" w:rsidP="00D62D46">
            <w:pPr>
              <w:keepNext/>
              <w:keepLines/>
              <w:spacing w:after="0" w:line="256" w:lineRule="auto"/>
              <w:jc w:val="center"/>
              <w:rPr>
                <w:ins w:id="2206" w:author="NSB" w:date="2020-10-22T14:35:00Z"/>
                <w:rFonts w:ascii="Arial" w:eastAsia="宋体" w:hAnsi="Arial"/>
                <w:sz w:val="18"/>
                <w:lang w:val="en-US"/>
              </w:rPr>
            </w:pPr>
            <w:ins w:id="2207" w:author="NSB" w:date="2020-10-22T14:35:00Z">
              <w:r w:rsidRPr="00115CAE">
                <w:rPr>
                  <w:rFonts w:ascii="Arial" w:eastAsia="宋体" w:hAnsi="Arial"/>
                  <w:sz w:val="18"/>
                </w:rPr>
                <w:t>-114</w:t>
              </w:r>
            </w:ins>
          </w:p>
        </w:tc>
      </w:tr>
      <w:tr w:rsidR="00D62D46" w:rsidRPr="00115CAE" w14:paraId="44D807E3" w14:textId="77777777" w:rsidTr="00115CAE">
        <w:trPr>
          <w:trHeight w:val="37"/>
          <w:jc w:val="center"/>
          <w:ins w:id="2208" w:author="NSB" w:date="2020-10-22T14:35:00Z"/>
        </w:trPr>
        <w:tc>
          <w:tcPr>
            <w:tcW w:w="1038" w:type="dxa"/>
            <w:tcBorders>
              <w:top w:val="nil"/>
              <w:left w:val="single" w:sz="4" w:space="0" w:color="auto"/>
              <w:bottom w:val="nil"/>
              <w:right w:val="single" w:sz="4" w:space="0" w:color="auto"/>
            </w:tcBorders>
            <w:hideMark/>
          </w:tcPr>
          <w:p w14:paraId="662CA431" w14:textId="77777777" w:rsidR="00D62D46" w:rsidRPr="00115CAE" w:rsidRDefault="00D62D46" w:rsidP="00D62D46">
            <w:pPr>
              <w:rPr>
                <w:ins w:id="2209"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A3E110" w14:textId="77777777" w:rsidR="00D62D46" w:rsidRPr="00115CAE" w:rsidRDefault="00D62D46" w:rsidP="00D62D46">
            <w:pPr>
              <w:keepNext/>
              <w:keepLines/>
              <w:spacing w:after="0" w:line="256" w:lineRule="auto"/>
              <w:rPr>
                <w:ins w:id="2210" w:author="NSB" w:date="2020-10-22T14:35:00Z"/>
                <w:rFonts w:ascii="Arial" w:eastAsia="Calibri" w:hAnsi="Arial"/>
                <w:sz w:val="15"/>
                <w:szCs w:val="15"/>
                <w:lang w:val="sv-SE"/>
              </w:rPr>
            </w:pPr>
            <w:ins w:id="2211" w:author="NSB" w:date="2020-10-22T14:35: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7EFE06EA" w14:textId="77777777" w:rsidR="00D62D46" w:rsidRPr="00115CAE" w:rsidRDefault="00D62D46" w:rsidP="00D62D46">
            <w:pPr>
              <w:rPr>
                <w:ins w:id="2212"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725C329F" w14:textId="77777777" w:rsidR="00D62D46" w:rsidRPr="00115CAE" w:rsidRDefault="00D62D46" w:rsidP="00D62D46">
            <w:pPr>
              <w:spacing w:after="0" w:line="256" w:lineRule="auto"/>
              <w:rPr>
                <w:ins w:id="2213"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60EE217" w14:textId="77777777" w:rsidR="00D62D46" w:rsidRPr="00115CAE" w:rsidRDefault="00D62D46" w:rsidP="00D62D46">
            <w:pPr>
              <w:spacing w:after="0" w:line="256" w:lineRule="auto"/>
              <w:rPr>
                <w:ins w:id="2214"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4046E97" w14:textId="77777777" w:rsidR="00D62D46" w:rsidRPr="00115CAE" w:rsidRDefault="00D62D46" w:rsidP="00D62D46">
            <w:pPr>
              <w:spacing w:after="0" w:line="256" w:lineRule="auto"/>
              <w:rPr>
                <w:ins w:id="2215"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134F5B" w14:textId="77777777" w:rsidR="00D62D46" w:rsidRPr="00115CAE" w:rsidRDefault="00D62D46" w:rsidP="00D62D46">
            <w:pPr>
              <w:keepNext/>
              <w:keepLines/>
              <w:spacing w:after="0" w:line="256" w:lineRule="auto"/>
              <w:jc w:val="center"/>
              <w:rPr>
                <w:ins w:id="2216" w:author="NSB" w:date="2020-10-22T14:35:00Z"/>
                <w:rFonts w:ascii="Arial" w:eastAsia="宋体" w:hAnsi="Arial"/>
                <w:sz w:val="18"/>
                <w:lang w:val="en-US"/>
              </w:rPr>
            </w:pPr>
            <w:ins w:id="2217" w:author="NSB" w:date="2020-10-22T14:35:00Z">
              <w:r w:rsidRPr="00115CAE">
                <w:rPr>
                  <w:rFonts w:ascii="Arial" w:eastAsia="宋体" w:hAnsi="Arial"/>
                  <w:sz w:val="18"/>
                </w:rPr>
                <w:t>-113.5</w:t>
              </w:r>
            </w:ins>
          </w:p>
        </w:tc>
      </w:tr>
      <w:tr w:rsidR="00D62D46" w:rsidRPr="00115CAE" w14:paraId="432C5620" w14:textId="77777777" w:rsidTr="00115CAE">
        <w:trPr>
          <w:trHeight w:val="37"/>
          <w:jc w:val="center"/>
          <w:ins w:id="2218" w:author="NSB" w:date="2020-10-22T14:35:00Z"/>
        </w:trPr>
        <w:tc>
          <w:tcPr>
            <w:tcW w:w="1038" w:type="dxa"/>
            <w:tcBorders>
              <w:top w:val="nil"/>
              <w:left w:val="single" w:sz="4" w:space="0" w:color="auto"/>
              <w:bottom w:val="nil"/>
              <w:right w:val="single" w:sz="4" w:space="0" w:color="auto"/>
            </w:tcBorders>
            <w:hideMark/>
          </w:tcPr>
          <w:p w14:paraId="2EB3614A" w14:textId="77777777" w:rsidR="00D62D46" w:rsidRPr="00115CAE" w:rsidRDefault="00D62D46" w:rsidP="00D62D46">
            <w:pPr>
              <w:rPr>
                <w:ins w:id="2219"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A814D9" w14:textId="77777777" w:rsidR="00D62D46" w:rsidRPr="00115CAE" w:rsidRDefault="00D62D46" w:rsidP="00D62D46">
            <w:pPr>
              <w:keepNext/>
              <w:keepLines/>
              <w:spacing w:after="0" w:line="256" w:lineRule="auto"/>
              <w:rPr>
                <w:ins w:id="2220" w:author="NSB" w:date="2020-10-22T14:35:00Z"/>
                <w:rFonts w:ascii="Arial" w:eastAsia="Calibri" w:hAnsi="Arial"/>
                <w:sz w:val="15"/>
                <w:szCs w:val="15"/>
                <w:lang w:val="sv-SE"/>
              </w:rPr>
            </w:pPr>
            <w:ins w:id="2221" w:author="NSB" w:date="2020-10-22T14:35: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75348ED0" w14:textId="77777777" w:rsidR="00D62D46" w:rsidRPr="00115CAE" w:rsidRDefault="00D62D46" w:rsidP="00D62D46">
            <w:pPr>
              <w:rPr>
                <w:ins w:id="2222"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7C57B46D" w14:textId="77777777" w:rsidR="00D62D46" w:rsidRPr="00115CAE" w:rsidRDefault="00D62D46" w:rsidP="00D62D46">
            <w:pPr>
              <w:spacing w:after="0" w:line="256" w:lineRule="auto"/>
              <w:rPr>
                <w:ins w:id="2223"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BB1A4F8" w14:textId="77777777" w:rsidR="00D62D46" w:rsidRPr="00115CAE" w:rsidRDefault="00D62D46" w:rsidP="00D62D46">
            <w:pPr>
              <w:spacing w:after="0" w:line="256" w:lineRule="auto"/>
              <w:rPr>
                <w:ins w:id="2224"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912A32B" w14:textId="77777777" w:rsidR="00D62D46" w:rsidRPr="00115CAE" w:rsidRDefault="00D62D46" w:rsidP="00D62D46">
            <w:pPr>
              <w:spacing w:after="0" w:line="256" w:lineRule="auto"/>
              <w:rPr>
                <w:ins w:id="2225"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0AAA19" w14:textId="77777777" w:rsidR="00D62D46" w:rsidRPr="00115CAE" w:rsidRDefault="00D62D46" w:rsidP="00D62D46">
            <w:pPr>
              <w:keepNext/>
              <w:keepLines/>
              <w:spacing w:after="0" w:line="256" w:lineRule="auto"/>
              <w:jc w:val="center"/>
              <w:rPr>
                <w:ins w:id="2226" w:author="NSB" w:date="2020-10-22T14:35:00Z"/>
                <w:rFonts w:ascii="Arial" w:eastAsia="宋体" w:hAnsi="Arial"/>
                <w:sz w:val="18"/>
                <w:lang w:val="en-US"/>
              </w:rPr>
            </w:pPr>
            <w:ins w:id="2227" w:author="NSB" w:date="2020-10-22T14:35:00Z">
              <w:r w:rsidRPr="00115CAE">
                <w:rPr>
                  <w:rFonts w:ascii="Arial" w:eastAsia="宋体" w:hAnsi="Arial"/>
                  <w:sz w:val="18"/>
                </w:rPr>
                <w:t>-113</w:t>
              </w:r>
            </w:ins>
          </w:p>
        </w:tc>
      </w:tr>
      <w:tr w:rsidR="00D62D46" w:rsidRPr="00115CAE" w14:paraId="35C5EFFD" w14:textId="77777777" w:rsidTr="00115CAE">
        <w:trPr>
          <w:trHeight w:val="37"/>
          <w:jc w:val="center"/>
          <w:ins w:id="2228" w:author="NSB" w:date="2020-10-22T14:35:00Z"/>
        </w:trPr>
        <w:tc>
          <w:tcPr>
            <w:tcW w:w="1038" w:type="dxa"/>
            <w:tcBorders>
              <w:top w:val="nil"/>
              <w:left w:val="single" w:sz="4" w:space="0" w:color="auto"/>
              <w:bottom w:val="nil"/>
              <w:right w:val="single" w:sz="4" w:space="0" w:color="auto"/>
            </w:tcBorders>
          </w:tcPr>
          <w:p w14:paraId="16F0E9B0" w14:textId="77777777" w:rsidR="00D62D46" w:rsidRPr="00115CAE" w:rsidRDefault="00D62D46" w:rsidP="00D62D46">
            <w:pPr>
              <w:keepNext/>
              <w:keepLines/>
              <w:spacing w:after="0" w:line="256" w:lineRule="auto"/>
              <w:rPr>
                <w:ins w:id="2229" w:author="NSB" w:date="2020-10-22T14:35: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41B32B" w14:textId="77777777" w:rsidR="00D62D46" w:rsidRPr="00115CAE" w:rsidRDefault="00D62D46" w:rsidP="00D62D46">
            <w:pPr>
              <w:keepNext/>
              <w:keepLines/>
              <w:spacing w:after="0" w:line="256" w:lineRule="auto"/>
              <w:rPr>
                <w:ins w:id="2230" w:author="NSB" w:date="2020-10-22T14:35:00Z"/>
                <w:rFonts w:ascii="Arial" w:eastAsia="宋体" w:hAnsi="Arial"/>
                <w:sz w:val="15"/>
                <w:szCs w:val="15"/>
                <w:lang w:val="sv-SE"/>
              </w:rPr>
            </w:pPr>
            <w:ins w:id="2231" w:author="NSB" w:date="2020-10-22T14:35: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7A83553B" w14:textId="77777777" w:rsidR="00D62D46" w:rsidRPr="00115CAE" w:rsidRDefault="00D62D46" w:rsidP="00D62D46">
            <w:pPr>
              <w:keepNext/>
              <w:keepLines/>
              <w:spacing w:after="0" w:line="256" w:lineRule="auto"/>
              <w:jc w:val="center"/>
              <w:rPr>
                <w:ins w:id="2232" w:author="NSB" w:date="2020-10-22T14:35:00Z"/>
                <w:rFonts w:ascii="Arial" w:eastAsia="宋体" w:hAnsi="Arial"/>
                <w:sz w:val="18"/>
              </w:rPr>
            </w:pPr>
          </w:p>
        </w:tc>
        <w:tc>
          <w:tcPr>
            <w:tcW w:w="893" w:type="dxa"/>
            <w:tcBorders>
              <w:top w:val="nil"/>
              <w:left w:val="single" w:sz="4" w:space="0" w:color="auto"/>
              <w:bottom w:val="nil"/>
              <w:right w:val="single" w:sz="4" w:space="0" w:color="auto"/>
            </w:tcBorders>
          </w:tcPr>
          <w:p w14:paraId="1B69A5C2" w14:textId="77777777" w:rsidR="00D62D46" w:rsidRPr="00115CAE" w:rsidRDefault="00D62D46" w:rsidP="00D62D46">
            <w:pPr>
              <w:keepNext/>
              <w:keepLines/>
              <w:spacing w:after="0" w:line="256" w:lineRule="auto"/>
              <w:jc w:val="center"/>
              <w:rPr>
                <w:ins w:id="2233" w:author="NSB" w:date="2020-10-22T14:35: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3F08B78D" w14:textId="77777777" w:rsidR="00D62D46" w:rsidRPr="00115CAE" w:rsidRDefault="00D62D46" w:rsidP="00D62D46">
            <w:pPr>
              <w:keepNext/>
              <w:keepLines/>
              <w:spacing w:after="0" w:line="256" w:lineRule="auto"/>
              <w:jc w:val="center"/>
              <w:rPr>
                <w:ins w:id="2234" w:author="NSB" w:date="2020-10-22T14:35:00Z"/>
                <w:rFonts w:ascii="Arial" w:eastAsia="Calibri" w:hAnsi="Arial"/>
                <w:sz w:val="18"/>
                <w:szCs w:val="22"/>
                <w:lang w:val="en-US"/>
              </w:rPr>
            </w:pPr>
          </w:p>
        </w:tc>
        <w:tc>
          <w:tcPr>
            <w:tcW w:w="1035" w:type="dxa"/>
            <w:gridSpan w:val="2"/>
            <w:tcBorders>
              <w:top w:val="nil"/>
              <w:left w:val="single" w:sz="4" w:space="0" w:color="auto"/>
              <w:bottom w:val="nil"/>
              <w:right w:val="single" w:sz="4" w:space="0" w:color="auto"/>
            </w:tcBorders>
          </w:tcPr>
          <w:p w14:paraId="4C767F47" w14:textId="77777777" w:rsidR="00D62D46" w:rsidRPr="00115CAE" w:rsidRDefault="00D62D46" w:rsidP="00D62D46">
            <w:pPr>
              <w:keepNext/>
              <w:keepLines/>
              <w:spacing w:after="0" w:line="256" w:lineRule="auto"/>
              <w:jc w:val="center"/>
              <w:rPr>
                <w:ins w:id="2235" w:author="NSB" w:date="2020-10-22T14:35: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FDA593" w14:textId="77777777" w:rsidR="00D62D46" w:rsidRPr="00115CAE" w:rsidRDefault="00D62D46" w:rsidP="00D62D46">
            <w:pPr>
              <w:keepNext/>
              <w:keepLines/>
              <w:spacing w:after="0" w:line="256" w:lineRule="auto"/>
              <w:jc w:val="center"/>
              <w:rPr>
                <w:ins w:id="2236" w:author="NSB" w:date="2020-10-22T14:35:00Z"/>
                <w:rFonts w:ascii="Arial" w:eastAsia="宋体" w:hAnsi="Arial"/>
                <w:sz w:val="18"/>
              </w:rPr>
            </w:pPr>
            <w:ins w:id="2237" w:author="NSB" w:date="2020-10-22T14:35:00Z">
              <w:r w:rsidRPr="00115CAE">
                <w:rPr>
                  <w:rFonts w:ascii="Arial" w:eastAsia="宋体" w:hAnsi="Arial"/>
                  <w:sz w:val="18"/>
                </w:rPr>
                <w:t>-112.5</w:t>
              </w:r>
            </w:ins>
          </w:p>
        </w:tc>
      </w:tr>
      <w:tr w:rsidR="00D62D46" w:rsidRPr="00115CAE" w14:paraId="0A76AB28" w14:textId="77777777" w:rsidTr="00115CAE">
        <w:trPr>
          <w:trHeight w:val="37"/>
          <w:jc w:val="center"/>
          <w:ins w:id="2238" w:author="NSB" w:date="2020-10-22T14:35:00Z"/>
        </w:trPr>
        <w:tc>
          <w:tcPr>
            <w:tcW w:w="1038" w:type="dxa"/>
            <w:tcBorders>
              <w:top w:val="nil"/>
              <w:left w:val="single" w:sz="4" w:space="0" w:color="auto"/>
              <w:bottom w:val="nil"/>
              <w:right w:val="single" w:sz="4" w:space="0" w:color="auto"/>
            </w:tcBorders>
            <w:hideMark/>
          </w:tcPr>
          <w:p w14:paraId="059492DB" w14:textId="77777777" w:rsidR="00D62D46" w:rsidRPr="00115CAE" w:rsidRDefault="00D62D46" w:rsidP="00D62D46">
            <w:pPr>
              <w:rPr>
                <w:ins w:id="2239" w:author="NSB" w:date="2020-10-22T14:35: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2FD29C26" w14:textId="77777777" w:rsidR="00D62D46" w:rsidRPr="00115CAE" w:rsidRDefault="00D62D46" w:rsidP="00D62D46">
            <w:pPr>
              <w:keepNext/>
              <w:keepLines/>
              <w:spacing w:after="0" w:line="256" w:lineRule="auto"/>
              <w:rPr>
                <w:ins w:id="2240" w:author="NSB" w:date="2020-10-22T14:35:00Z"/>
                <w:rFonts w:ascii="Arial" w:eastAsia="Calibri" w:hAnsi="Arial"/>
                <w:sz w:val="15"/>
                <w:szCs w:val="15"/>
                <w:lang w:val="en-US"/>
              </w:rPr>
            </w:pPr>
            <w:ins w:id="2241" w:author="NSB" w:date="2020-10-22T14:35: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3DBD274F" w14:textId="77777777" w:rsidR="00D62D46" w:rsidRPr="00115CAE" w:rsidRDefault="00D62D46" w:rsidP="00D62D46">
            <w:pPr>
              <w:rPr>
                <w:ins w:id="2242"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1C99E2CF" w14:textId="77777777" w:rsidR="00D62D46" w:rsidRPr="00115CAE" w:rsidRDefault="00D62D46" w:rsidP="00D62D46">
            <w:pPr>
              <w:spacing w:after="0" w:line="256" w:lineRule="auto"/>
              <w:rPr>
                <w:ins w:id="2243"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69EE242" w14:textId="77777777" w:rsidR="00D62D46" w:rsidRPr="00115CAE" w:rsidRDefault="00D62D46" w:rsidP="00D62D46">
            <w:pPr>
              <w:spacing w:after="0" w:line="256" w:lineRule="auto"/>
              <w:rPr>
                <w:ins w:id="2244"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85AED9F" w14:textId="77777777" w:rsidR="00D62D46" w:rsidRPr="00115CAE" w:rsidRDefault="00D62D46" w:rsidP="00D62D46">
            <w:pPr>
              <w:spacing w:after="0" w:line="256" w:lineRule="auto"/>
              <w:rPr>
                <w:ins w:id="2245"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5AB8F7" w14:textId="77777777" w:rsidR="00D62D46" w:rsidRPr="00115CAE" w:rsidRDefault="00D62D46" w:rsidP="00D62D46">
            <w:pPr>
              <w:keepNext/>
              <w:keepLines/>
              <w:spacing w:after="0" w:line="256" w:lineRule="auto"/>
              <w:jc w:val="center"/>
              <w:rPr>
                <w:ins w:id="2246" w:author="NSB" w:date="2020-10-22T14:35:00Z"/>
                <w:rFonts w:ascii="Arial" w:eastAsia="宋体" w:hAnsi="Arial"/>
                <w:sz w:val="18"/>
                <w:lang w:val="en-US"/>
              </w:rPr>
            </w:pPr>
            <w:ins w:id="2247" w:author="NSB" w:date="2020-10-22T14:35:00Z">
              <w:r w:rsidRPr="00115CAE">
                <w:rPr>
                  <w:rFonts w:ascii="Arial" w:eastAsia="宋体" w:hAnsi="Arial"/>
                  <w:sz w:val="18"/>
                </w:rPr>
                <w:t>-112</w:t>
              </w:r>
            </w:ins>
          </w:p>
        </w:tc>
      </w:tr>
      <w:tr w:rsidR="00D62D46" w:rsidRPr="00115CAE" w14:paraId="415F4697" w14:textId="77777777" w:rsidTr="00115CAE">
        <w:trPr>
          <w:trHeight w:val="37"/>
          <w:jc w:val="center"/>
          <w:ins w:id="2248" w:author="NSB" w:date="2020-10-22T14:35:00Z"/>
        </w:trPr>
        <w:tc>
          <w:tcPr>
            <w:tcW w:w="1038" w:type="dxa"/>
            <w:tcBorders>
              <w:top w:val="nil"/>
              <w:left w:val="single" w:sz="4" w:space="0" w:color="auto"/>
              <w:bottom w:val="nil"/>
              <w:right w:val="single" w:sz="4" w:space="0" w:color="auto"/>
            </w:tcBorders>
            <w:hideMark/>
          </w:tcPr>
          <w:p w14:paraId="0590E5B1" w14:textId="77777777" w:rsidR="00D62D46" w:rsidRPr="00115CAE" w:rsidRDefault="00D62D46" w:rsidP="00D62D46">
            <w:pPr>
              <w:rPr>
                <w:ins w:id="2249"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C867B5" w14:textId="77777777" w:rsidR="00D62D46" w:rsidRPr="00115CAE" w:rsidRDefault="00D62D46" w:rsidP="00D62D46">
            <w:pPr>
              <w:keepNext/>
              <w:keepLines/>
              <w:spacing w:after="0" w:line="256" w:lineRule="auto"/>
              <w:rPr>
                <w:ins w:id="2250" w:author="NSB" w:date="2020-10-22T14:35:00Z"/>
                <w:rFonts w:ascii="Arial" w:eastAsia="Calibri" w:hAnsi="Arial"/>
                <w:sz w:val="15"/>
                <w:szCs w:val="15"/>
                <w:lang w:val="en-US"/>
              </w:rPr>
            </w:pPr>
            <w:ins w:id="2251" w:author="NSB" w:date="2020-10-22T14:35: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7D3F4B44" w14:textId="77777777" w:rsidR="00D62D46" w:rsidRPr="00115CAE" w:rsidRDefault="00D62D46" w:rsidP="00D62D46">
            <w:pPr>
              <w:rPr>
                <w:ins w:id="2252"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0037589B" w14:textId="77777777" w:rsidR="00D62D46" w:rsidRPr="00115CAE" w:rsidRDefault="00D62D46" w:rsidP="00D62D46">
            <w:pPr>
              <w:spacing w:after="0" w:line="256" w:lineRule="auto"/>
              <w:rPr>
                <w:ins w:id="2253" w:author="NSB" w:date="2020-10-22T14:35: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64EF12C" w14:textId="77777777" w:rsidR="00D62D46" w:rsidRPr="00115CAE" w:rsidRDefault="00D62D46" w:rsidP="00D62D46">
            <w:pPr>
              <w:spacing w:after="0" w:line="256" w:lineRule="auto"/>
              <w:rPr>
                <w:ins w:id="2254" w:author="NSB" w:date="2020-10-22T14:35: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D870E08" w14:textId="77777777" w:rsidR="00D62D46" w:rsidRPr="00115CAE" w:rsidRDefault="00D62D46" w:rsidP="00D62D46">
            <w:pPr>
              <w:spacing w:after="0" w:line="256" w:lineRule="auto"/>
              <w:rPr>
                <w:ins w:id="2255"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324A75" w14:textId="77777777" w:rsidR="00D62D46" w:rsidRPr="00115CAE" w:rsidRDefault="00D62D46" w:rsidP="00D62D46">
            <w:pPr>
              <w:keepNext/>
              <w:keepLines/>
              <w:spacing w:after="0" w:line="256" w:lineRule="auto"/>
              <w:jc w:val="center"/>
              <w:rPr>
                <w:ins w:id="2256" w:author="NSB" w:date="2020-10-22T14:35:00Z"/>
                <w:rFonts w:ascii="Arial" w:eastAsia="宋体" w:hAnsi="Arial"/>
                <w:sz w:val="18"/>
                <w:lang w:val="en-US"/>
              </w:rPr>
            </w:pPr>
            <w:ins w:id="2257" w:author="NSB" w:date="2020-10-22T14:35:00Z">
              <w:r w:rsidRPr="00115CAE">
                <w:rPr>
                  <w:rFonts w:ascii="Arial" w:eastAsia="宋体" w:hAnsi="Arial"/>
                  <w:sz w:val="18"/>
                </w:rPr>
                <w:t>-111.5</w:t>
              </w:r>
            </w:ins>
          </w:p>
        </w:tc>
      </w:tr>
      <w:tr w:rsidR="00D62D46" w:rsidRPr="00115CAE" w14:paraId="22D5AA10" w14:textId="77777777" w:rsidTr="00115CAE">
        <w:trPr>
          <w:trHeight w:val="113"/>
          <w:jc w:val="center"/>
          <w:ins w:id="2258" w:author="NSB" w:date="2020-10-22T14:35:00Z"/>
        </w:trPr>
        <w:tc>
          <w:tcPr>
            <w:tcW w:w="1038" w:type="dxa"/>
            <w:tcBorders>
              <w:top w:val="nil"/>
              <w:left w:val="single" w:sz="4" w:space="0" w:color="auto"/>
              <w:bottom w:val="nil"/>
              <w:right w:val="single" w:sz="4" w:space="0" w:color="auto"/>
            </w:tcBorders>
            <w:hideMark/>
          </w:tcPr>
          <w:p w14:paraId="7F23F1C2" w14:textId="77777777" w:rsidR="00D62D46" w:rsidRPr="00115CAE" w:rsidRDefault="00D62D46" w:rsidP="00D62D46">
            <w:pPr>
              <w:rPr>
                <w:ins w:id="2259"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0FE96B1" w14:textId="77777777" w:rsidR="00D62D46" w:rsidRPr="00115CAE" w:rsidRDefault="00D62D46" w:rsidP="00D62D46">
            <w:pPr>
              <w:keepNext/>
              <w:keepLines/>
              <w:spacing w:after="0" w:line="256" w:lineRule="auto"/>
              <w:rPr>
                <w:ins w:id="2260" w:author="NSB" w:date="2020-10-22T14:35:00Z"/>
                <w:rFonts w:ascii="Arial" w:eastAsia="宋体" w:hAnsi="Arial"/>
                <w:sz w:val="15"/>
                <w:szCs w:val="15"/>
              </w:rPr>
            </w:pPr>
            <w:ins w:id="2261" w:author="NSB" w:date="2020-10-22T14:35: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5</w:t>
              </w:r>
              <w:r w:rsidRPr="00115CAE">
                <w:rPr>
                  <w:rFonts w:ascii="Arial" w:eastAsia="宋体" w:hAnsi="Arial"/>
                  <w:sz w:val="15"/>
                  <w:szCs w:val="15"/>
                </w:rPr>
                <w:t>,</w:t>
              </w:r>
            </w:ins>
          </w:p>
          <w:p w14:paraId="61E7B77A" w14:textId="77777777" w:rsidR="00D62D46" w:rsidRPr="00115CAE" w:rsidRDefault="00D62D46" w:rsidP="00D62D46">
            <w:pPr>
              <w:keepNext/>
              <w:keepLines/>
              <w:spacing w:after="0" w:line="256" w:lineRule="auto"/>
              <w:rPr>
                <w:ins w:id="2262" w:author="NSB" w:date="2020-10-22T14:35:00Z"/>
                <w:rFonts w:ascii="Arial" w:eastAsia="宋体" w:hAnsi="Arial"/>
                <w:sz w:val="15"/>
                <w:szCs w:val="15"/>
                <w:lang w:val="en-US"/>
              </w:rPr>
            </w:pPr>
            <w:ins w:id="2263" w:author="NSB" w:date="2020-10-22T14:35:00Z">
              <w:r w:rsidRPr="00115CAE">
                <w:rPr>
                  <w:rFonts w:ascii="Arial" w:eastAsia="宋体" w:hAnsi="Arial"/>
                  <w:sz w:val="15"/>
                  <w:szCs w:val="15"/>
                  <w:lang w:val="en-US"/>
                </w:rPr>
                <w:t>NR_SDL_FR1_A</w:t>
              </w:r>
            </w:ins>
          </w:p>
        </w:tc>
        <w:tc>
          <w:tcPr>
            <w:tcW w:w="850" w:type="dxa"/>
            <w:tcBorders>
              <w:top w:val="single" w:sz="4" w:space="0" w:color="auto"/>
              <w:left w:val="single" w:sz="4" w:space="0" w:color="auto"/>
              <w:bottom w:val="nil"/>
              <w:right w:val="single" w:sz="4" w:space="0" w:color="auto"/>
            </w:tcBorders>
            <w:hideMark/>
          </w:tcPr>
          <w:p w14:paraId="11769F7C" w14:textId="77777777" w:rsidR="00D62D46" w:rsidRPr="00115CAE" w:rsidRDefault="00D62D46" w:rsidP="00D62D46">
            <w:pPr>
              <w:keepNext/>
              <w:keepLines/>
              <w:spacing w:after="0" w:line="256" w:lineRule="auto"/>
              <w:jc w:val="center"/>
              <w:rPr>
                <w:ins w:id="2264" w:author="NSB" w:date="2020-10-22T14:35:00Z"/>
                <w:rFonts w:ascii="Arial" w:eastAsia="宋体" w:hAnsi="Arial"/>
                <w:sz w:val="18"/>
                <w:lang w:val="sv-SE"/>
              </w:rPr>
            </w:pPr>
            <w:ins w:id="2265" w:author="NSB" w:date="2020-10-22T14:35:00Z">
              <w:r w:rsidRPr="00115CAE">
                <w:rPr>
                  <w:rFonts w:ascii="Arial" w:eastAsia="宋体" w:hAnsi="Arial"/>
                  <w:sz w:val="18"/>
                  <w:lang w:val="sv-SE"/>
                </w:rPr>
                <w:t>3,6</w:t>
              </w:r>
            </w:ins>
          </w:p>
        </w:tc>
        <w:tc>
          <w:tcPr>
            <w:tcW w:w="893" w:type="dxa"/>
            <w:tcBorders>
              <w:top w:val="nil"/>
              <w:left w:val="single" w:sz="4" w:space="0" w:color="auto"/>
              <w:bottom w:val="nil"/>
              <w:right w:val="single" w:sz="4" w:space="0" w:color="auto"/>
            </w:tcBorders>
            <w:hideMark/>
          </w:tcPr>
          <w:p w14:paraId="0ED11B90" w14:textId="77777777" w:rsidR="00D62D46" w:rsidRPr="00115CAE" w:rsidRDefault="00D62D46" w:rsidP="00D62D46">
            <w:pPr>
              <w:rPr>
                <w:ins w:id="2266" w:author="NSB" w:date="2020-10-22T14:35:00Z"/>
                <w:rFonts w:eastAsia="宋体"/>
                <w:lang w:val="sv-SE"/>
              </w:rPr>
            </w:pPr>
          </w:p>
        </w:tc>
        <w:tc>
          <w:tcPr>
            <w:tcW w:w="1942" w:type="dxa"/>
            <w:gridSpan w:val="4"/>
            <w:tcBorders>
              <w:top w:val="single" w:sz="4" w:space="0" w:color="auto"/>
              <w:left w:val="single" w:sz="4" w:space="0" w:color="auto"/>
              <w:bottom w:val="nil"/>
              <w:right w:val="single" w:sz="4" w:space="0" w:color="auto"/>
            </w:tcBorders>
            <w:hideMark/>
          </w:tcPr>
          <w:p w14:paraId="071B09AE" w14:textId="77777777" w:rsidR="00D62D46" w:rsidRPr="00115CAE" w:rsidRDefault="00D62D46" w:rsidP="00D62D46">
            <w:pPr>
              <w:keepNext/>
              <w:keepLines/>
              <w:spacing w:after="0" w:line="256" w:lineRule="auto"/>
              <w:jc w:val="center"/>
              <w:rPr>
                <w:ins w:id="2267" w:author="NSB" w:date="2020-10-22T14:35:00Z"/>
                <w:rFonts w:ascii="Arial" w:eastAsia="Calibri" w:hAnsi="Arial"/>
                <w:sz w:val="18"/>
                <w:szCs w:val="22"/>
                <w:lang w:val="en-US"/>
              </w:rPr>
            </w:pPr>
            <w:ins w:id="2268" w:author="NSB" w:date="2020-10-22T14:35:00Z">
              <w:r w:rsidRPr="00115CAE">
                <w:rPr>
                  <w:rFonts w:ascii="Arial" w:eastAsia="Calibri" w:hAnsi="Arial"/>
                  <w:sz w:val="18"/>
                  <w:szCs w:val="22"/>
                  <w:lang w:val="en-US"/>
                </w:rPr>
                <w:t>-91.65</w:t>
              </w:r>
            </w:ins>
          </w:p>
        </w:tc>
        <w:tc>
          <w:tcPr>
            <w:tcW w:w="1035" w:type="dxa"/>
            <w:gridSpan w:val="2"/>
            <w:tcBorders>
              <w:top w:val="single" w:sz="4" w:space="0" w:color="auto"/>
              <w:left w:val="single" w:sz="4" w:space="0" w:color="auto"/>
              <w:bottom w:val="nil"/>
              <w:right w:val="single" w:sz="4" w:space="0" w:color="auto"/>
            </w:tcBorders>
            <w:hideMark/>
          </w:tcPr>
          <w:p w14:paraId="334F0BB0" w14:textId="77777777" w:rsidR="00D62D46" w:rsidRPr="00115CAE" w:rsidRDefault="00D62D46" w:rsidP="00D62D46">
            <w:pPr>
              <w:keepNext/>
              <w:keepLines/>
              <w:spacing w:after="0" w:line="256" w:lineRule="auto"/>
              <w:jc w:val="center"/>
              <w:rPr>
                <w:ins w:id="2269" w:author="NSB" w:date="2020-10-22T14:35:00Z"/>
                <w:rFonts w:ascii="Arial" w:eastAsia="宋体" w:hAnsi="Arial"/>
                <w:sz w:val="18"/>
                <w:lang w:val="en-US"/>
              </w:rPr>
            </w:pPr>
            <w:ins w:id="2270" w:author="NSB" w:date="2020-10-22T14:35:00Z">
              <w:r w:rsidRPr="00115CAE">
                <w:rPr>
                  <w:rFonts w:ascii="Arial" w:eastAsia="宋体" w:hAnsi="Arial"/>
                  <w:sz w:val="16"/>
                  <w:szCs w:val="16"/>
                </w:rPr>
                <w:t>(</w:t>
              </w:r>
            </w:ins>
            <w:ins w:id="2271" w:author="NSB" w:date="2020-10-22T14:35:00Z">
              <w:r w:rsidRPr="00115CAE">
                <w:rPr>
                  <w:rFonts w:ascii="Arial" w:eastAsia="宋体" w:hAnsi="Arial"/>
                  <w:noProof/>
                  <w:position w:val="-12"/>
                  <w:sz w:val="16"/>
                  <w:szCs w:val="16"/>
                </w:rPr>
                <w:object w:dxaOrig="440" w:dyaOrig="360" w14:anchorId="30F29365">
                  <v:shape id="_x0000_i1032" type="#_x0000_t75" style="width:22pt;height:18pt" o:ole="" fillcolor="window">
                    <v:imagedata r:id="rId18" o:title=""/>
                  </v:shape>
                  <o:OLEObject Type="Embed" ProgID="Equation.3" ShapeID="_x0000_i1032" DrawAspect="Content" ObjectID="_1665001193" r:id="rId29"/>
                </w:object>
              </w:r>
            </w:ins>
            <w:ins w:id="2272" w:author="NSB" w:date="2020-10-22T14:35:00Z">
              <w:r w:rsidRPr="00115CAE">
                <w:rPr>
                  <w:rFonts w:ascii="Arial" w:eastAsia="宋体" w:hAnsi="Arial"/>
                  <w:sz w:val="16"/>
                  <w:szCs w:val="16"/>
                </w:rPr>
                <w:t xml:space="preserve"> for C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A80309B" w14:textId="77777777" w:rsidR="00D62D46" w:rsidRPr="00115CAE" w:rsidRDefault="00D62D46" w:rsidP="00D62D46">
            <w:pPr>
              <w:keepNext/>
              <w:keepLines/>
              <w:spacing w:after="0" w:line="256" w:lineRule="auto"/>
              <w:jc w:val="center"/>
              <w:rPr>
                <w:ins w:id="2273" w:author="NSB" w:date="2020-10-22T14:35:00Z"/>
                <w:rFonts w:ascii="Arial" w:eastAsia="宋体" w:hAnsi="Arial"/>
                <w:sz w:val="18"/>
                <w:lang w:val="en-US"/>
              </w:rPr>
            </w:pPr>
            <w:ins w:id="2274" w:author="NSB" w:date="2020-10-22T14:35:00Z">
              <w:r w:rsidRPr="00115CAE">
                <w:rPr>
                  <w:rFonts w:ascii="Arial" w:eastAsia="宋体" w:hAnsi="Arial"/>
                  <w:sz w:val="18"/>
                </w:rPr>
                <w:t>-112.00</w:t>
              </w:r>
            </w:ins>
          </w:p>
        </w:tc>
      </w:tr>
      <w:tr w:rsidR="00D62D46" w:rsidRPr="00115CAE" w14:paraId="024F8A5A" w14:textId="77777777" w:rsidTr="00115CAE">
        <w:trPr>
          <w:trHeight w:val="113"/>
          <w:jc w:val="center"/>
          <w:ins w:id="2275" w:author="NSB" w:date="2020-10-22T14:35:00Z"/>
        </w:trPr>
        <w:tc>
          <w:tcPr>
            <w:tcW w:w="1038" w:type="dxa"/>
            <w:tcBorders>
              <w:top w:val="nil"/>
              <w:left w:val="single" w:sz="4" w:space="0" w:color="auto"/>
              <w:bottom w:val="nil"/>
              <w:right w:val="single" w:sz="4" w:space="0" w:color="auto"/>
            </w:tcBorders>
            <w:hideMark/>
          </w:tcPr>
          <w:p w14:paraId="79E9F61C" w14:textId="77777777" w:rsidR="00D62D46" w:rsidRPr="00115CAE" w:rsidRDefault="00D62D46" w:rsidP="00D62D46">
            <w:pPr>
              <w:rPr>
                <w:ins w:id="2276"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F938942" w14:textId="77777777" w:rsidR="00D62D46" w:rsidRPr="00115CAE" w:rsidRDefault="00D62D46" w:rsidP="00D62D46">
            <w:pPr>
              <w:keepNext/>
              <w:keepLines/>
              <w:spacing w:after="0" w:line="256" w:lineRule="auto"/>
              <w:rPr>
                <w:ins w:id="2277" w:author="NSB" w:date="2020-10-22T14:35:00Z"/>
                <w:rFonts w:ascii="Arial" w:eastAsia="Calibri" w:hAnsi="Arial"/>
                <w:sz w:val="15"/>
                <w:szCs w:val="15"/>
                <w:lang w:val="en-US"/>
              </w:rPr>
            </w:pPr>
            <w:ins w:id="2278" w:author="NSB" w:date="2020-10-22T14:35: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7A0570D4" w14:textId="77777777" w:rsidR="00D62D46" w:rsidRPr="00115CAE" w:rsidRDefault="00D62D46" w:rsidP="00D62D46">
            <w:pPr>
              <w:rPr>
                <w:ins w:id="2279"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3DC67CA3" w14:textId="77777777" w:rsidR="00D62D46" w:rsidRPr="00115CAE" w:rsidRDefault="00D62D46" w:rsidP="00D62D46">
            <w:pPr>
              <w:spacing w:after="0" w:line="256" w:lineRule="auto"/>
              <w:rPr>
                <w:ins w:id="2280"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2A84A5E" w14:textId="77777777" w:rsidR="00D62D46" w:rsidRPr="00115CAE" w:rsidRDefault="00D62D46" w:rsidP="00D62D46">
            <w:pPr>
              <w:spacing w:after="0" w:line="256" w:lineRule="auto"/>
              <w:rPr>
                <w:ins w:id="2281"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D39A0C3" w14:textId="77777777" w:rsidR="00D62D46" w:rsidRPr="00115CAE" w:rsidRDefault="00D62D46" w:rsidP="00D62D46">
            <w:pPr>
              <w:spacing w:after="0" w:line="256" w:lineRule="auto"/>
              <w:rPr>
                <w:ins w:id="2282"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D91D8C" w14:textId="77777777" w:rsidR="00D62D46" w:rsidRPr="00115CAE" w:rsidRDefault="00D62D46" w:rsidP="00D62D46">
            <w:pPr>
              <w:keepNext/>
              <w:keepLines/>
              <w:spacing w:after="0" w:line="256" w:lineRule="auto"/>
              <w:jc w:val="center"/>
              <w:rPr>
                <w:ins w:id="2283" w:author="NSB" w:date="2020-10-22T14:35:00Z"/>
                <w:rFonts w:ascii="Arial" w:eastAsia="宋体" w:hAnsi="Arial"/>
                <w:sz w:val="18"/>
                <w:lang w:val="en-US"/>
              </w:rPr>
            </w:pPr>
            <w:ins w:id="2284" w:author="NSB" w:date="2020-10-22T14:35:00Z">
              <w:r w:rsidRPr="00115CAE">
                <w:rPr>
                  <w:rFonts w:ascii="Arial" w:eastAsia="宋体" w:hAnsi="Arial"/>
                  <w:sz w:val="18"/>
                </w:rPr>
                <w:t>-112.50</w:t>
              </w:r>
            </w:ins>
          </w:p>
        </w:tc>
      </w:tr>
      <w:tr w:rsidR="00D62D46" w:rsidRPr="00115CAE" w14:paraId="3C95D8C9" w14:textId="77777777" w:rsidTr="00115CAE">
        <w:trPr>
          <w:trHeight w:val="113"/>
          <w:jc w:val="center"/>
          <w:ins w:id="2285" w:author="NSB" w:date="2020-10-22T14:35:00Z"/>
        </w:trPr>
        <w:tc>
          <w:tcPr>
            <w:tcW w:w="1038" w:type="dxa"/>
            <w:tcBorders>
              <w:top w:val="nil"/>
              <w:left w:val="single" w:sz="4" w:space="0" w:color="auto"/>
              <w:bottom w:val="nil"/>
              <w:right w:val="single" w:sz="4" w:space="0" w:color="auto"/>
            </w:tcBorders>
            <w:hideMark/>
          </w:tcPr>
          <w:p w14:paraId="407B44AF" w14:textId="77777777" w:rsidR="00D62D46" w:rsidRPr="00115CAE" w:rsidRDefault="00D62D46" w:rsidP="00D62D46">
            <w:pPr>
              <w:rPr>
                <w:ins w:id="2286"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406CAF0" w14:textId="77777777" w:rsidR="00D62D46" w:rsidRPr="00115CAE" w:rsidRDefault="00D62D46" w:rsidP="00D62D46">
            <w:pPr>
              <w:keepNext/>
              <w:keepLines/>
              <w:spacing w:after="0" w:line="256" w:lineRule="auto"/>
              <w:rPr>
                <w:ins w:id="2287" w:author="NSB" w:date="2020-10-22T14:35:00Z"/>
                <w:rFonts w:ascii="Arial" w:eastAsia="Calibri" w:hAnsi="Arial"/>
                <w:sz w:val="15"/>
                <w:szCs w:val="15"/>
                <w:lang w:val="en-US"/>
              </w:rPr>
            </w:pPr>
            <w:ins w:id="2288" w:author="NSB" w:date="2020-10-22T14:35: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23A4301B" w14:textId="77777777" w:rsidR="00D62D46" w:rsidRPr="00115CAE" w:rsidRDefault="00D62D46" w:rsidP="00D62D46">
            <w:pPr>
              <w:rPr>
                <w:ins w:id="2289"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6CD64A42" w14:textId="77777777" w:rsidR="00D62D46" w:rsidRPr="00115CAE" w:rsidRDefault="00D62D46" w:rsidP="00D62D46">
            <w:pPr>
              <w:spacing w:after="0" w:line="256" w:lineRule="auto"/>
              <w:rPr>
                <w:ins w:id="2290"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3EBA6A2" w14:textId="77777777" w:rsidR="00D62D46" w:rsidRPr="00115CAE" w:rsidRDefault="00D62D46" w:rsidP="00D62D46">
            <w:pPr>
              <w:spacing w:after="0" w:line="256" w:lineRule="auto"/>
              <w:rPr>
                <w:ins w:id="2291"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2647AFB" w14:textId="77777777" w:rsidR="00D62D46" w:rsidRPr="00115CAE" w:rsidRDefault="00D62D46" w:rsidP="00D62D46">
            <w:pPr>
              <w:spacing w:after="0" w:line="256" w:lineRule="auto"/>
              <w:rPr>
                <w:ins w:id="2292"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CEB8D6" w14:textId="77777777" w:rsidR="00D62D46" w:rsidRPr="00115CAE" w:rsidRDefault="00D62D46" w:rsidP="00D62D46">
            <w:pPr>
              <w:keepNext/>
              <w:keepLines/>
              <w:spacing w:after="0" w:line="256" w:lineRule="auto"/>
              <w:jc w:val="center"/>
              <w:rPr>
                <w:ins w:id="2293" w:author="NSB" w:date="2020-10-22T14:35:00Z"/>
                <w:rFonts w:ascii="Arial" w:eastAsia="宋体" w:hAnsi="Arial"/>
                <w:sz w:val="18"/>
                <w:lang w:val="en-US"/>
              </w:rPr>
            </w:pPr>
            <w:ins w:id="2294" w:author="NSB" w:date="2020-10-22T14:35:00Z">
              <w:r w:rsidRPr="00115CAE">
                <w:rPr>
                  <w:rFonts w:ascii="Arial" w:eastAsia="宋体" w:hAnsi="Arial"/>
                  <w:sz w:val="18"/>
                </w:rPr>
                <w:t>-112.00</w:t>
              </w:r>
            </w:ins>
          </w:p>
        </w:tc>
      </w:tr>
      <w:tr w:rsidR="00D62D46" w:rsidRPr="00115CAE" w14:paraId="5DBF85EA" w14:textId="77777777" w:rsidTr="00115CAE">
        <w:trPr>
          <w:trHeight w:val="113"/>
          <w:jc w:val="center"/>
          <w:ins w:id="2295" w:author="NSB" w:date="2020-10-22T14:35:00Z"/>
        </w:trPr>
        <w:tc>
          <w:tcPr>
            <w:tcW w:w="1038" w:type="dxa"/>
            <w:tcBorders>
              <w:top w:val="nil"/>
              <w:left w:val="single" w:sz="4" w:space="0" w:color="auto"/>
              <w:bottom w:val="nil"/>
              <w:right w:val="single" w:sz="4" w:space="0" w:color="auto"/>
            </w:tcBorders>
            <w:hideMark/>
          </w:tcPr>
          <w:p w14:paraId="5BAA7833" w14:textId="77777777" w:rsidR="00D62D46" w:rsidRPr="00115CAE" w:rsidRDefault="00D62D46" w:rsidP="00D62D46">
            <w:pPr>
              <w:rPr>
                <w:ins w:id="2296"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D22CEC" w14:textId="77777777" w:rsidR="00D62D46" w:rsidRPr="00115CAE" w:rsidRDefault="00D62D46" w:rsidP="00D62D46">
            <w:pPr>
              <w:keepNext/>
              <w:keepLines/>
              <w:spacing w:after="0" w:line="256" w:lineRule="auto"/>
              <w:rPr>
                <w:ins w:id="2297" w:author="NSB" w:date="2020-10-22T14:35:00Z"/>
                <w:rFonts w:ascii="Arial" w:eastAsia="Calibri" w:hAnsi="Arial"/>
                <w:sz w:val="15"/>
                <w:szCs w:val="15"/>
                <w:lang w:val="sv-SE"/>
              </w:rPr>
            </w:pPr>
            <w:ins w:id="2298" w:author="NSB" w:date="2020-10-22T14:35: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5B121EE4" w14:textId="77777777" w:rsidR="00D62D46" w:rsidRPr="00115CAE" w:rsidRDefault="00D62D46" w:rsidP="00D62D46">
            <w:pPr>
              <w:rPr>
                <w:ins w:id="2299"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613803C4" w14:textId="77777777" w:rsidR="00D62D46" w:rsidRPr="00115CAE" w:rsidRDefault="00D62D46" w:rsidP="00D62D46">
            <w:pPr>
              <w:spacing w:after="0" w:line="256" w:lineRule="auto"/>
              <w:rPr>
                <w:ins w:id="2300"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CF56878" w14:textId="77777777" w:rsidR="00D62D46" w:rsidRPr="00115CAE" w:rsidRDefault="00D62D46" w:rsidP="00D62D46">
            <w:pPr>
              <w:spacing w:after="0" w:line="256" w:lineRule="auto"/>
              <w:rPr>
                <w:ins w:id="2301"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DB59D82" w14:textId="77777777" w:rsidR="00D62D46" w:rsidRPr="00115CAE" w:rsidRDefault="00D62D46" w:rsidP="00D62D46">
            <w:pPr>
              <w:spacing w:after="0" w:line="256" w:lineRule="auto"/>
              <w:rPr>
                <w:ins w:id="2302"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685CDE" w14:textId="77777777" w:rsidR="00D62D46" w:rsidRPr="00115CAE" w:rsidRDefault="00D62D46" w:rsidP="00D62D46">
            <w:pPr>
              <w:keepNext/>
              <w:keepLines/>
              <w:spacing w:after="0" w:line="256" w:lineRule="auto"/>
              <w:jc w:val="center"/>
              <w:rPr>
                <w:ins w:id="2303" w:author="NSB" w:date="2020-10-22T14:35:00Z"/>
                <w:rFonts w:ascii="Arial" w:eastAsia="宋体" w:hAnsi="Arial"/>
                <w:sz w:val="18"/>
                <w:lang w:val="en-US"/>
              </w:rPr>
            </w:pPr>
            <w:ins w:id="2304" w:author="NSB" w:date="2020-10-22T14:35:00Z">
              <w:r w:rsidRPr="00115CAE">
                <w:rPr>
                  <w:rFonts w:ascii="Arial" w:eastAsia="宋体" w:hAnsi="Arial"/>
                  <w:sz w:val="18"/>
                </w:rPr>
                <w:t>-111.50</w:t>
              </w:r>
            </w:ins>
          </w:p>
        </w:tc>
      </w:tr>
      <w:tr w:rsidR="00D62D46" w:rsidRPr="00115CAE" w14:paraId="68F5DD21" w14:textId="77777777" w:rsidTr="00115CAE">
        <w:trPr>
          <w:trHeight w:val="113"/>
          <w:jc w:val="center"/>
          <w:ins w:id="2305" w:author="NSB" w:date="2020-10-22T14:35:00Z"/>
        </w:trPr>
        <w:tc>
          <w:tcPr>
            <w:tcW w:w="1038" w:type="dxa"/>
            <w:tcBorders>
              <w:top w:val="nil"/>
              <w:left w:val="single" w:sz="4" w:space="0" w:color="auto"/>
              <w:bottom w:val="nil"/>
              <w:right w:val="single" w:sz="4" w:space="0" w:color="auto"/>
            </w:tcBorders>
            <w:hideMark/>
          </w:tcPr>
          <w:p w14:paraId="178156F9" w14:textId="77777777" w:rsidR="00D62D46" w:rsidRPr="00115CAE" w:rsidRDefault="00D62D46" w:rsidP="00D62D46">
            <w:pPr>
              <w:rPr>
                <w:ins w:id="2306"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7F256B0" w14:textId="77777777" w:rsidR="00D62D46" w:rsidRPr="00115CAE" w:rsidRDefault="00D62D46" w:rsidP="00D62D46">
            <w:pPr>
              <w:keepNext/>
              <w:keepLines/>
              <w:spacing w:after="0" w:line="256" w:lineRule="auto"/>
              <w:rPr>
                <w:ins w:id="2307" w:author="NSB" w:date="2020-10-22T14:35:00Z"/>
                <w:rFonts w:ascii="Arial" w:eastAsia="Calibri" w:hAnsi="Arial"/>
                <w:sz w:val="15"/>
                <w:szCs w:val="15"/>
                <w:lang w:val="sv-SE"/>
              </w:rPr>
            </w:pPr>
            <w:ins w:id="2308" w:author="NSB" w:date="2020-10-22T14:35: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06F47BAD" w14:textId="77777777" w:rsidR="00D62D46" w:rsidRPr="00115CAE" w:rsidRDefault="00D62D46" w:rsidP="00D62D46">
            <w:pPr>
              <w:rPr>
                <w:ins w:id="2309"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6C39583D" w14:textId="77777777" w:rsidR="00D62D46" w:rsidRPr="00115CAE" w:rsidRDefault="00D62D46" w:rsidP="00D62D46">
            <w:pPr>
              <w:spacing w:after="0" w:line="256" w:lineRule="auto"/>
              <w:rPr>
                <w:ins w:id="2310"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EFB056F" w14:textId="77777777" w:rsidR="00D62D46" w:rsidRPr="00115CAE" w:rsidRDefault="00D62D46" w:rsidP="00D62D46">
            <w:pPr>
              <w:spacing w:after="0" w:line="256" w:lineRule="auto"/>
              <w:rPr>
                <w:ins w:id="2311"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F0C551B" w14:textId="77777777" w:rsidR="00D62D46" w:rsidRPr="00115CAE" w:rsidRDefault="00D62D46" w:rsidP="00D62D46">
            <w:pPr>
              <w:spacing w:after="0" w:line="256" w:lineRule="auto"/>
              <w:rPr>
                <w:ins w:id="2312"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29C84D" w14:textId="77777777" w:rsidR="00D62D46" w:rsidRPr="00115CAE" w:rsidRDefault="00D62D46" w:rsidP="00D62D46">
            <w:pPr>
              <w:keepNext/>
              <w:keepLines/>
              <w:spacing w:after="0" w:line="256" w:lineRule="auto"/>
              <w:jc w:val="center"/>
              <w:rPr>
                <w:ins w:id="2313" w:author="NSB" w:date="2020-10-22T14:35:00Z"/>
                <w:rFonts w:ascii="Arial" w:eastAsia="宋体" w:hAnsi="Arial"/>
                <w:sz w:val="18"/>
                <w:lang w:val="en-US"/>
              </w:rPr>
            </w:pPr>
            <w:ins w:id="2314" w:author="NSB" w:date="2020-10-22T14:35:00Z">
              <w:r w:rsidRPr="00115CAE">
                <w:rPr>
                  <w:rFonts w:ascii="Arial" w:eastAsia="宋体" w:hAnsi="Arial"/>
                  <w:sz w:val="18"/>
                </w:rPr>
                <w:t>-111.00</w:t>
              </w:r>
            </w:ins>
          </w:p>
        </w:tc>
      </w:tr>
      <w:tr w:rsidR="00D62D46" w:rsidRPr="00115CAE" w14:paraId="0BFC7631" w14:textId="77777777" w:rsidTr="00115CAE">
        <w:trPr>
          <w:trHeight w:val="113"/>
          <w:jc w:val="center"/>
          <w:ins w:id="2315" w:author="NSB" w:date="2020-10-22T14:35:00Z"/>
        </w:trPr>
        <w:tc>
          <w:tcPr>
            <w:tcW w:w="1038" w:type="dxa"/>
            <w:tcBorders>
              <w:top w:val="nil"/>
              <w:left w:val="single" w:sz="4" w:space="0" w:color="auto"/>
              <w:bottom w:val="nil"/>
              <w:right w:val="single" w:sz="4" w:space="0" w:color="auto"/>
            </w:tcBorders>
          </w:tcPr>
          <w:p w14:paraId="3B312CCE" w14:textId="77777777" w:rsidR="00D62D46" w:rsidRPr="00115CAE" w:rsidRDefault="00D62D46" w:rsidP="00D62D46">
            <w:pPr>
              <w:keepNext/>
              <w:keepLines/>
              <w:spacing w:after="0" w:line="256" w:lineRule="auto"/>
              <w:rPr>
                <w:ins w:id="2316" w:author="NSB" w:date="2020-10-22T14:35: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90B14D" w14:textId="77777777" w:rsidR="00D62D46" w:rsidRPr="00115CAE" w:rsidRDefault="00D62D46" w:rsidP="00D62D46">
            <w:pPr>
              <w:keepNext/>
              <w:keepLines/>
              <w:spacing w:after="0" w:line="256" w:lineRule="auto"/>
              <w:rPr>
                <w:ins w:id="2317" w:author="NSB" w:date="2020-10-22T14:35:00Z"/>
                <w:rFonts w:ascii="Arial" w:eastAsia="宋体" w:hAnsi="Arial"/>
                <w:sz w:val="15"/>
                <w:szCs w:val="15"/>
                <w:lang w:val="sv-SE"/>
              </w:rPr>
            </w:pPr>
            <w:ins w:id="2318" w:author="NSB" w:date="2020-10-22T14:35: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11EEC858" w14:textId="77777777" w:rsidR="00D62D46" w:rsidRPr="00115CAE" w:rsidRDefault="00D62D46" w:rsidP="00D62D46">
            <w:pPr>
              <w:keepNext/>
              <w:keepLines/>
              <w:spacing w:after="0" w:line="256" w:lineRule="auto"/>
              <w:jc w:val="center"/>
              <w:rPr>
                <w:ins w:id="2319" w:author="NSB" w:date="2020-10-22T14:35:00Z"/>
                <w:rFonts w:ascii="Arial" w:eastAsia="宋体" w:hAnsi="Arial"/>
                <w:sz w:val="18"/>
                <w:lang w:val="sv-SE"/>
              </w:rPr>
            </w:pPr>
          </w:p>
        </w:tc>
        <w:tc>
          <w:tcPr>
            <w:tcW w:w="893" w:type="dxa"/>
            <w:tcBorders>
              <w:top w:val="nil"/>
              <w:left w:val="single" w:sz="4" w:space="0" w:color="auto"/>
              <w:bottom w:val="nil"/>
              <w:right w:val="single" w:sz="4" w:space="0" w:color="auto"/>
            </w:tcBorders>
          </w:tcPr>
          <w:p w14:paraId="108884A1" w14:textId="77777777" w:rsidR="00D62D46" w:rsidRPr="00115CAE" w:rsidRDefault="00D62D46" w:rsidP="00D62D46">
            <w:pPr>
              <w:keepNext/>
              <w:keepLines/>
              <w:spacing w:after="0" w:line="256" w:lineRule="auto"/>
              <w:jc w:val="center"/>
              <w:rPr>
                <w:ins w:id="2320" w:author="NSB" w:date="2020-10-22T14:35: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6054D1DA" w14:textId="77777777" w:rsidR="00D62D46" w:rsidRPr="00115CAE" w:rsidRDefault="00D62D46" w:rsidP="00D62D46">
            <w:pPr>
              <w:keepNext/>
              <w:keepLines/>
              <w:spacing w:after="0" w:line="256" w:lineRule="auto"/>
              <w:jc w:val="center"/>
              <w:rPr>
                <w:ins w:id="2321" w:author="NSB" w:date="2020-10-22T14:35:00Z"/>
                <w:rFonts w:ascii="Arial" w:eastAsia="Calibri" w:hAnsi="Arial"/>
                <w:sz w:val="18"/>
                <w:szCs w:val="22"/>
                <w:lang w:val="en-US"/>
              </w:rPr>
            </w:pPr>
          </w:p>
        </w:tc>
        <w:tc>
          <w:tcPr>
            <w:tcW w:w="1035" w:type="dxa"/>
            <w:gridSpan w:val="2"/>
            <w:tcBorders>
              <w:top w:val="nil"/>
              <w:left w:val="single" w:sz="4" w:space="0" w:color="auto"/>
              <w:bottom w:val="nil"/>
              <w:right w:val="single" w:sz="4" w:space="0" w:color="auto"/>
            </w:tcBorders>
          </w:tcPr>
          <w:p w14:paraId="31038F55" w14:textId="77777777" w:rsidR="00D62D46" w:rsidRPr="00115CAE" w:rsidRDefault="00D62D46" w:rsidP="00D62D46">
            <w:pPr>
              <w:keepNext/>
              <w:keepLines/>
              <w:spacing w:after="0" w:line="256" w:lineRule="auto"/>
              <w:jc w:val="center"/>
              <w:rPr>
                <w:ins w:id="2322" w:author="NSB" w:date="2020-10-22T14:35: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9E825F" w14:textId="77777777" w:rsidR="00D62D46" w:rsidRPr="00115CAE" w:rsidRDefault="00D62D46" w:rsidP="00D62D46">
            <w:pPr>
              <w:keepNext/>
              <w:keepLines/>
              <w:spacing w:after="0" w:line="256" w:lineRule="auto"/>
              <w:jc w:val="center"/>
              <w:rPr>
                <w:ins w:id="2323" w:author="NSB" w:date="2020-10-22T14:35:00Z"/>
                <w:rFonts w:ascii="Arial" w:eastAsia="宋体" w:hAnsi="Arial"/>
                <w:sz w:val="18"/>
              </w:rPr>
            </w:pPr>
            <w:ins w:id="2324" w:author="NSB" w:date="2020-10-22T14:35:00Z">
              <w:r w:rsidRPr="00115CAE">
                <w:rPr>
                  <w:rFonts w:ascii="Arial" w:eastAsia="宋体" w:hAnsi="Arial"/>
                  <w:sz w:val="18"/>
                </w:rPr>
                <w:t>-110.50</w:t>
              </w:r>
            </w:ins>
          </w:p>
        </w:tc>
      </w:tr>
      <w:tr w:rsidR="00D62D46" w:rsidRPr="00115CAE" w14:paraId="50DD12BE" w14:textId="77777777" w:rsidTr="00115CAE">
        <w:trPr>
          <w:trHeight w:val="113"/>
          <w:jc w:val="center"/>
          <w:ins w:id="2325" w:author="NSB" w:date="2020-10-22T14:35:00Z"/>
        </w:trPr>
        <w:tc>
          <w:tcPr>
            <w:tcW w:w="1038" w:type="dxa"/>
            <w:tcBorders>
              <w:top w:val="nil"/>
              <w:left w:val="single" w:sz="4" w:space="0" w:color="auto"/>
              <w:bottom w:val="nil"/>
              <w:right w:val="single" w:sz="4" w:space="0" w:color="auto"/>
            </w:tcBorders>
            <w:hideMark/>
          </w:tcPr>
          <w:p w14:paraId="6F4EFD0E" w14:textId="77777777" w:rsidR="00D62D46" w:rsidRPr="00115CAE" w:rsidRDefault="00D62D46" w:rsidP="00D62D46">
            <w:pPr>
              <w:rPr>
                <w:ins w:id="2326" w:author="NSB" w:date="2020-10-22T14:35: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444EF853" w14:textId="77777777" w:rsidR="00D62D46" w:rsidRPr="00115CAE" w:rsidRDefault="00D62D46" w:rsidP="00D62D46">
            <w:pPr>
              <w:keepNext/>
              <w:keepLines/>
              <w:spacing w:after="0" w:line="256" w:lineRule="auto"/>
              <w:rPr>
                <w:ins w:id="2327" w:author="NSB" w:date="2020-10-22T14:35:00Z"/>
                <w:rFonts w:ascii="Arial" w:eastAsia="Calibri" w:hAnsi="Arial"/>
                <w:sz w:val="15"/>
                <w:szCs w:val="15"/>
                <w:lang w:val="en-US"/>
              </w:rPr>
            </w:pPr>
            <w:ins w:id="2328" w:author="NSB" w:date="2020-10-22T14:35: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249953E8" w14:textId="77777777" w:rsidR="00D62D46" w:rsidRPr="00115CAE" w:rsidRDefault="00D62D46" w:rsidP="00D62D46">
            <w:pPr>
              <w:rPr>
                <w:ins w:id="2329"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2934B743" w14:textId="77777777" w:rsidR="00D62D46" w:rsidRPr="00115CAE" w:rsidRDefault="00D62D46" w:rsidP="00D62D46">
            <w:pPr>
              <w:spacing w:after="0" w:line="256" w:lineRule="auto"/>
              <w:rPr>
                <w:ins w:id="2330"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6673FDB" w14:textId="77777777" w:rsidR="00D62D46" w:rsidRPr="00115CAE" w:rsidRDefault="00D62D46" w:rsidP="00D62D46">
            <w:pPr>
              <w:spacing w:after="0" w:line="256" w:lineRule="auto"/>
              <w:rPr>
                <w:ins w:id="2331"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209AF71" w14:textId="77777777" w:rsidR="00D62D46" w:rsidRPr="00115CAE" w:rsidRDefault="00D62D46" w:rsidP="00D62D46">
            <w:pPr>
              <w:spacing w:after="0" w:line="256" w:lineRule="auto"/>
              <w:rPr>
                <w:ins w:id="2332"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9C57B1" w14:textId="77777777" w:rsidR="00D62D46" w:rsidRPr="00115CAE" w:rsidRDefault="00D62D46" w:rsidP="00D62D46">
            <w:pPr>
              <w:keepNext/>
              <w:keepLines/>
              <w:spacing w:after="0" w:line="256" w:lineRule="auto"/>
              <w:jc w:val="center"/>
              <w:rPr>
                <w:ins w:id="2333" w:author="NSB" w:date="2020-10-22T14:35:00Z"/>
                <w:rFonts w:ascii="Arial" w:eastAsia="宋体" w:hAnsi="Arial"/>
                <w:sz w:val="18"/>
                <w:lang w:val="en-US"/>
              </w:rPr>
            </w:pPr>
            <w:ins w:id="2334" w:author="NSB" w:date="2020-10-22T14:35:00Z">
              <w:r w:rsidRPr="00115CAE">
                <w:rPr>
                  <w:rFonts w:ascii="Arial" w:eastAsia="宋体" w:hAnsi="Arial"/>
                  <w:sz w:val="18"/>
                </w:rPr>
                <w:t>-110.00</w:t>
              </w:r>
            </w:ins>
          </w:p>
        </w:tc>
      </w:tr>
      <w:tr w:rsidR="00D62D46" w:rsidRPr="00115CAE" w14:paraId="62BDD861" w14:textId="77777777" w:rsidTr="00115CAE">
        <w:trPr>
          <w:trHeight w:val="113"/>
          <w:jc w:val="center"/>
          <w:ins w:id="2335" w:author="NSB" w:date="2020-10-22T14:35:00Z"/>
        </w:trPr>
        <w:tc>
          <w:tcPr>
            <w:tcW w:w="1038" w:type="dxa"/>
            <w:tcBorders>
              <w:top w:val="nil"/>
              <w:left w:val="single" w:sz="4" w:space="0" w:color="auto"/>
              <w:bottom w:val="single" w:sz="4" w:space="0" w:color="auto"/>
              <w:right w:val="single" w:sz="4" w:space="0" w:color="auto"/>
            </w:tcBorders>
            <w:hideMark/>
          </w:tcPr>
          <w:p w14:paraId="4C24DD03" w14:textId="77777777" w:rsidR="00D62D46" w:rsidRPr="00115CAE" w:rsidRDefault="00D62D46" w:rsidP="00D62D46">
            <w:pPr>
              <w:rPr>
                <w:ins w:id="2336"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D3F9BB3" w14:textId="77777777" w:rsidR="00D62D46" w:rsidRPr="00115CAE" w:rsidRDefault="00D62D46" w:rsidP="00D62D46">
            <w:pPr>
              <w:keepNext/>
              <w:keepLines/>
              <w:spacing w:after="0" w:line="256" w:lineRule="auto"/>
              <w:rPr>
                <w:ins w:id="2337" w:author="NSB" w:date="2020-10-22T14:35:00Z"/>
                <w:rFonts w:ascii="Arial" w:eastAsia="Calibri" w:hAnsi="Arial"/>
                <w:sz w:val="15"/>
                <w:szCs w:val="15"/>
                <w:lang w:val="en-US"/>
              </w:rPr>
            </w:pPr>
            <w:ins w:id="2338" w:author="NSB" w:date="2020-10-22T14:35: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4C44F32D" w14:textId="77777777" w:rsidR="00D62D46" w:rsidRPr="00115CAE" w:rsidRDefault="00D62D46" w:rsidP="00D62D46">
            <w:pPr>
              <w:rPr>
                <w:ins w:id="2339" w:author="NSB" w:date="2020-10-22T14:35: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C31D453" w14:textId="77777777" w:rsidR="00D62D46" w:rsidRPr="00115CAE" w:rsidRDefault="00D62D46" w:rsidP="00D62D46">
            <w:pPr>
              <w:spacing w:after="0" w:line="256" w:lineRule="auto"/>
              <w:rPr>
                <w:ins w:id="2340" w:author="NSB" w:date="2020-10-22T14:35: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EAB38DC" w14:textId="77777777" w:rsidR="00D62D46" w:rsidRPr="00115CAE" w:rsidRDefault="00D62D46" w:rsidP="00D62D46">
            <w:pPr>
              <w:spacing w:after="0" w:line="256" w:lineRule="auto"/>
              <w:rPr>
                <w:ins w:id="2341" w:author="NSB" w:date="2020-10-22T14:35: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9B13F6A" w14:textId="77777777" w:rsidR="00D62D46" w:rsidRPr="00115CAE" w:rsidRDefault="00D62D46" w:rsidP="00D62D46">
            <w:pPr>
              <w:spacing w:after="0" w:line="256" w:lineRule="auto"/>
              <w:rPr>
                <w:ins w:id="2342"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DAAA23" w14:textId="77777777" w:rsidR="00D62D46" w:rsidRPr="00115CAE" w:rsidRDefault="00D62D46" w:rsidP="00D62D46">
            <w:pPr>
              <w:keepNext/>
              <w:keepLines/>
              <w:spacing w:after="0" w:line="256" w:lineRule="auto"/>
              <w:jc w:val="center"/>
              <w:rPr>
                <w:ins w:id="2343" w:author="NSB" w:date="2020-10-22T14:35:00Z"/>
                <w:rFonts w:ascii="Arial" w:eastAsia="宋体" w:hAnsi="Arial"/>
                <w:sz w:val="18"/>
                <w:lang w:val="en-US"/>
              </w:rPr>
            </w:pPr>
            <w:ins w:id="2344" w:author="NSB" w:date="2020-10-22T14:35:00Z">
              <w:r w:rsidRPr="00115CAE">
                <w:rPr>
                  <w:rFonts w:ascii="Arial" w:eastAsia="宋体" w:hAnsi="Arial"/>
                  <w:sz w:val="18"/>
                </w:rPr>
                <w:t>-110.50</w:t>
              </w:r>
            </w:ins>
          </w:p>
        </w:tc>
      </w:tr>
      <w:tr w:rsidR="00D62D46" w:rsidRPr="00115CAE" w14:paraId="6121FC06" w14:textId="77777777" w:rsidTr="00115CAE">
        <w:trPr>
          <w:jc w:val="center"/>
          <w:ins w:id="2345"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2822EF03" w14:textId="77777777" w:rsidR="00D62D46" w:rsidRPr="00115CAE" w:rsidRDefault="00D62D46" w:rsidP="00D62D46">
            <w:pPr>
              <w:keepNext/>
              <w:keepLines/>
              <w:spacing w:after="0" w:line="256" w:lineRule="auto"/>
              <w:rPr>
                <w:ins w:id="2346" w:author="NSB" w:date="2020-10-22T14:35:00Z"/>
                <w:rFonts w:ascii="Arial" w:eastAsia="宋体" w:hAnsi="Arial"/>
                <w:sz w:val="18"/>
                <w:lang w:val="en-US"/>
              </w:rPr>
            </w:pPr>
            <w:ins w:id="2347" w:author="NSB" w:date="2020-10-22T14:35:00Z">
              <w:r w:rsidRPr="00115CAE">
                <w:rPr>
                  <w:rFonts w:ascii="Arial" w:eastAsia="Calibri" w:hAnsi="Arial"/>
                  <w:noProof/>
                  <w:position w:val="-12"/>
                  <w:sz w:val="18"/>
                  <w:szCs w:val="22"/>
                  <w:lang w:val="en-US" w:eastAsia="zh-CN"/>
                </w:rPr>
                <w:drawing>
                  <wp:inline distT="0" distB="0" distL="0" distR="0" wp14:anchorId="510A9AF6" wp14:editId="1EE7B1C0">
                    <wp:extent cx="387350" cy="254000"/>
                    <wp:effectExtent l="0" t="0" r="0"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F37FD89" w14:textId="77777777" w:rsidR="00D62D46" w:rsidRPr="00115CAE" w:rsidRDefault="00D62D46" w:rsidP="00D62D46">
            <w:pPr>
              <w:keepNext/>
              <w:keepLines/>
              <w:spacing w:after="0" w:line="256" w:lineRule="auto"/>
              <w:jc w:val="center"/>
              <w:rPr>
                <w:ins w:id="2348" w:author="NSB" w:date="2020-10-22T14:35:00Z"/>
                <w:rFonts w:ascii="Arial" w:eastAsia="宋体" w:hAnsi="Arial"/>
                <w:sz w:val="18"/>
                <w:lang w:val="en-US"/>
              </w:rPr>
            </w:pPr>
            <w:ins w:id="2349" w:author="NSB" w:date="2020-10-22T14:35:00Z">
              <w:r w:rsidRPr="00115CAE">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02065A7F" w14:textId="77777777" w:rsidR="00D62D46" w:rsidRPr="00115CAE" w:rsidRDefault="00D62D46" w:rsidP="00D62D46">
            <w:pPr>
              <w:keepNext/>
              <w:keepLines/>
              <w:spacing w:after="0" w:line="256" w:lineRule="auto"/>
              <w:jc w:val="center"/>
              <w:rPr>
                <w:ins w:id="2350" w:author="NSB" w:date="2020-10-22T14:35:00Z"/>
                <w:rFonts w:ascii="Arial" w:eastAsia="宋体" w:hAnsi="Arial"/>
                <w:sz w:val="18"/>
                <w:lang w:val="en-US"/>
              </w:rPr>
            </w:pPr>
            <w:ins w:id="2351" w:author="NSB" w:date="2020-10-22T14:35:00Z">
              <w:r w:rsidRPr="00115CAE">
                <w:rPr>
                  <w:rFonts w:ascii="Arial" w:eastAsia="宋体" w:hAnsi="Arial"/>
                  <w:sz w:val="18"/>
                  <w:lang w:val="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48CA78ED" w14:textId="77777777" w:rsidR="00D62D46" w:rsidRPr="00115CAE" w:rsidRDefault="00D62D46" w:rsidP="00D62D46">
            <w:pPr>
              <w:keepNext/>
              <w:keepLines/>
              <w:spacing w:after="0" w:line="256" w:lineRule="auto"/>
              <w:jc w:val="center"/>
              <w:rPr>
                <w:ins w:id="2352" w:author="NSB" w:date="2020-10-22T14:35:00Z"/>
                <w:rFonts w:ascii="Arial" w:eastAsia="宋体" w:hAnsi="Arial"/>
                <w:sz w:val="18"/>
                <w:lang w:val="en-US"/>
              </w:rPr>
            </w:pPr>
            <w:ins w:id="2353" w:author="NSB" w:date="2020-10-22T14:35:00Z">
              <w:r w:rsidRPr="00115CAE">
                <w:rPr>
                  <w:rFonts w:ascii="Arial" w:eastAsia="宋体" w:hAnsi="Arial"/>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A8DFE2F" w14:textId="77777777" w:rsidR="00D62D46" w:rsidRPr="00115CAE" w:rsidRDefault="00D62D46" w:rsidP="00D62D46">
            <w:pPr>
              <w:keepNext/>
              <w:keepLines/>
              <w:spacing w:after="0" w:line="256" w:lineRule="auto"/>
              <w:jc w:val="center"/>
              <w:rPr>
                <w:ins w:id="2354" w:author="NSB" w:date="2020-10-22T14:35:00Z"/>
                <w:rFonts w:ascii="Arial" w:eastAsia="宋体" w:hAnsi="Arial"/>
                <w:sz w:val="18"/>
                <w:lang w:val="en-US"/>
              </w:rPr>
            </w:pPr>
            <w:ins w:id="2355" w:author="NSB" w:date="2020-10-22T14:35:00Z">
              <w:r w:rsidRPr="00115CAE">
                <w:rPr>
                  <w:rFonts w:ascii="Arial" w:eastAsia="宋体" w:hAnsi="Arial"/>
                  <w:sz w:val="18"/>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45D12A3" w14:textId="77777777" w:rsidR="00D62D46" w:rsidRPr="00115CAE" w:rsidRDefault="00D62D46" w:rsidP="00D62D46">
            <w:pPr>
              <w:keepNext/>
              <w:keepLines/>
              <w:spacing w:after="0" w:line="256" w:lineRule="auto"/>
              <w:jc w:val="center"/>
              <w:rPr>
                <w:ins w:id="2356" w:author="NSB" w:date="2020-10-22T14:35:00Z"/>
                <w:rFonts w:ascii="Arial" w:eastAsia="宋体" w:hAnsi="Arial"/>
                <w:sz w:val="18"/>
                <w:lang w:val="en-US"/>
              </w:rPr>
            </w:pPr>
            <w:ins w:id="2357" w:author="NSB" w:date="2020-10-22T14:35:00Z">
              <w:r w:rsidRPr="00115CAE">
                <w:rPr>
                  <w:rFonts w:ascii="Arial" w:eastAsia="宋体" w:hAnsi="Arial"/>
                  <w:sz w:val="18"/>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1A0CE96" w14:textId="77777777" w:rsidR="00D62D46" w:rsidRPr="00115CAE" w:rsidRDefault="00D62D46" w:rsidP="00D62D46">
            <w:pPr>
              <w:keepNext/>
              <w:keepLines/>
              <w:spacing w:after="0" w:line="256" w:lineRule="auto"/>
              <w:jc w:val="center"/>
              <w:rPr>
                <w:ins w:id="2358" w:author="NSB" w:date="2020-10-22T14:35:00Z"/>
                <w:rFonts w:ascii="Arial" w:eastAsia="宋体" w:hAnsi="Arial"/>
                <w:sz w:val="18"/>
                <w:lang w:val="en-US"/>
              </w:rPr>
            </w:pPr>
            <w:ins w:id="2359" w:author="NSB" w:date="2020-10-22T14:35:00Z">
              <w:r w:rsidRPr="00115CAE">
                <w:rPr>
                  <w:rFonts w:ascii="Arial" w:eastAsia="宋体" w:hAnsi="Arial"/>
                  <w:sz w:val="18"/>
                  <w:lang w:val="en-US"/>
                </w:rPr>
                <w:t>-3</w:t>
              </w:r>
            </w:ins>
          </w:p>
        </w:tc>
      </w:tr>
      <w:tr w:rsidR="00D62D46" w:rsidRPr="00115CAE" w14:paraId="52EF9FBB" w14:textId="77777777" w:rsidTr="00115CAE">
        <w:trPr>
          <w:trHeight w:val="150"/>
          <w:jc w:val="center"/>
          <w:ins w:id="2360" w:author="NSB" w:date="2020-10-22T14:35:00Z"/>
        </w:trPr>
        <w:tc>
          <w:tcPr>
            <w:tcW w:w="1038" w:type="dxa"/>
            <w:tcBorders>
              <w:top w:val="single" w:sz="4" w:space="0" w:color="auto"/>
              <w:left w:val="single" w:sz="4" w:space="0" w:color="auto"/>
              <w:bottom w:val="nil"/>
              <w:right w:val="single" w:sz="4" w:space="0" w:color="auto"/>
            </w:tcBorders>
            <w:hideMark/>
          </w:tcPr>
          <w:p w14:paraId="6FCE6079" w14:textId="0C9592F4" w:rsidR="00D62D46" w:rsidRPr="00115CAE" w:rsidRDefault="007E4656" w:rsidP="00D62D46">
            <w:pPr>
              <w:keepNext/>
              <w:keepLines/>
              <w:spacing w:after="0" w:line="256" w:lineRule="auto"/>
              <w:rPr>
                <w:ins w:id="2361" w:author="NSB" w:date="2020-10-22T14:35:00Z"/>
                <w:rFonts w:ascii="Arial" w:eastAsia="宋体" w:hAnsi="Arial"/>
                <w:sz w:val="18"/>
                <w:lang w:val="en-US"/>
              </w:rPr>
            </w:pPr>
            <w:ins w:id="2362" w:author="NSB" w:date="2020-10-23T19:46:00Z">
              <w:r>
                <w:rPr>
                  <w:rFonts w:ascii="Arial" w:eastAsia="宋体" w:hAnsi="Arial"/>
                  <w:sz w:val="18"/>
                  <w:lang w:val="en-US"/>
                </w:rPr>
                <w:t>CSI</w:t>
              </w:r>
            </w:ins>
            <w:ins w:id="2363" w:author="NSB" w:date="2020-10-22T14:35:00Z">
              <w:r w:rsidR="00D62D46" w:rsidRPr="00115CAE">
                <w:rPr>
                  <w:rFonts w:ascii="Arial" w:eastAsia="宋体" w:hAnsi="Arial"/>
                  <w:sz w:val="18"/>
                  <w:lang w:val="en-US"/>
                </w:rPr>
                <w:t>-RSRP</w:t>
              </w:r>
              <w:r w:rsidR="00D62D46" w:rsidRPr="00115CAE">
                <w:rPr>
                  <w:rFonts w:ascii="Arial" w:eastAsia="宋体" w:hAnsi="Arial"/>
                  <w:sz w:val="18"/>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5B57EA2E" w14:textId="77777777" w:rsidR="00D62D46" w:rsidRPr="00115CAE" w:rsidRDefault="00D62D46" w:rsidP="00D62D46">
            <w:pPr>
              <w:keepNext/>
              <w:keepLines/>
              <w:spacing w:after="0" w:line="256" w:lineRule="auto"/>
              <w:rPr>
                <w:ins w:id="2364" w:author="NSB" w:date="2020-10-22T14:35:00Z"/>
                <w:rFonts w:ascii="Arial" w:eastAsia="宋体" w:hAnsi="Arial"/>
                <w:sz w:val="15"/>
                <w:szCs w:val="15"/>
                <w:lang w:val="en-US"/>
              </w:rPr>
            </w:pPr>
            <w:ins w:id="2365" w:author="NSB" w:date="2020-10-22T14:35: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 xml:space="preserve">NOTE 5 </w:t>
              </w:r>
            </w:ins>
          </w:p>
        </w:tc>
        <w:tc>
          <w:tcPr>
            <w:tcW w:w="850" w:type="dxa"/>
            <w:tcBorders>
              <w:top w:val="single" w:sz="4" w:space="0" w:color="auto"/>
              <w:left w:val="single" w:sz="4" w:space="0" w:color="auto"/>
              <w:bottom w:val="nil"/>
              <w:right w:val="single" w:sz="4" w:space="0" w:color="auto"/>
            </w:tcBorders>
            <w:hideMark/>
          </w:tcPr>
          <w:p w14:paraId="56BFDA06" w14:textId="77777777" w:rsidR="00D62D46" w:rsidRPr="00115CAE" w:rsidRDefault="00D62D46" w:rsidP="00D62D46">
            <w:pPr>
              <w:keepNext/>
              <w:keepLines/>
              <w:spacing w:after="0" w:line="256" w:lineRule="auto"/>
              <w:jc w:val="center"/>
              <w:rPr>
                <w:ins w:id="2366" w:author="NSB" w:date="2020-10-22T14:35:00Z"/>
                <w:rFonts w:ascii="Arial" w:eastAsia="宋体" w:hAnsi="Arial"/>
                <w:sz w:val="18"/>
              </w:rPr>
            </w:pPr>
            <w:ins w:id="2367" w:author="NSB" w:date="2020-10-22T14:35:00Z">
              <w:r w:rsidRPr="00115CAE">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191C06ED" w14:textId="77777777" w:rsidR="00D62D46" w:rsidRPr="00115CAE" w:rsidRDefault="00D62D46" w:rsidP="00D62D46">
            <w:pPr>
              <w:keepNext/>
              <w:keepLines/>
              <w:spacing w:after="0" w:line="256" w:lineRule="auto"/>
              <w:jc w:val="center"/>
              <w:rPr>
                <w:ins w:id="2368" w:author="NSB" w:date="2020-10-22T14:35:00Z"/>
                <w:rFonts w:ascii="Arial" w:eastAsia="宋体" w:hAnsi="Arial"/>
                <w:sz w:val="18"/>
                <w:lang w:val="en-US"/>
              </w:rPr>
            </w:pPr>
            <w:ins w:id="2369" w:author="NSB" w:date="2020-10-22T14:35:00Z">
              <w:r w:rsidRPr="00115CAE">
                <w:rPr>
                  <w:rFonts w:ascii="Arial" w:eastAsia="宋体" w:hAnsi="Arial"/>
                  <w:sz w:val="18"/>
                  <w:lang w:val="en-US"/>
                </w:rPr>
                <w:t>dBm/SCS</w:t>
              </w:r>
            </w:ins>
          </w:p>
        </w:tc>
        <w:tc>
          <w:tcPr>
            <w:tcW w:w="1942" w:type="dxa"/>
            <w:gridSpan w:val="4"/>
            <w:tcBorders>
              <w:top w:val="single" w:sz="4" w:space="0" w:color="auto"/>
              <w:left w:val="single" w:sz="4" w:space="0" w:color="auto"/>
              <w:bottom w:val="nil"/>
              <w:right w:val="single" w:sz="4" w:space="0" w:color="auto"/>
            </w:tcBorders>
            <w:hideMark/>
          </w:tcPr>
          <w:p w14:paraId="63427768" w14:textId="77777777" w:rsidR="00D62D46" w:rsidRPr="00115CAE" w:rsidRDefault="00D62D46" w:rsidP="00D62D46">
            <w:pPr>
              <w:keepNext/>
              <w:keepLines/>
              <w:spacing w:after="0" w:line="256" w:lineRule="auto"/>
              <w:jc w:val="center"/>
              <w:rPr>
                <w:ins w:id="2370" w:author="NSB" w:date="2020-10-22T14:35:00Z"/>
                <w:rFonts w:ascii="Arial" w:eastAsia="宋体" w:hAnsi="Arial"/>
                <w:sz w:val="18"/>
                <w:lang w:val="en-US"/>
              </w:rPr>
            </w:pPr>
            <w:ins w:id="2371" w:author="NSB" w:date="2020-10-22T14:35:00Z">
              <w:r w:rsidRPr="00115CAE">
                <w:rPr>
                  <w:rFonts w:ascii="Arial" w:eastAsia="宋体" w:hAnsi="Arial"/>
                  <w:sz w:val="18"/>
                  <w:lang w:val="en-US"/>
                </w:rPr>
                <w:t>-84.65</w:t>
              </w:r>
            </w:ins>
          </w:p>
        </w:tc>
        <w:tc>
          <w:tcPr>
            <w:tcW w:w="1035" w:type="dxa"/>
            <w:gridSpan w:val="2"/>
            <w:tcBorders>
              <w:top w:val="single" w:sz="4" w:space="0" w:color="auto"/>
              <w:left w:val="single" w:sz="4" w:space="0" w:color="auto"/>
              <w:bottom w:val="nil"/>
              <w:right w:val="single" w:sz="4" w:space="0" w:color="auto"/>
            </w:tcBorders>
            <w:hideMark/>
          </w:tcPr>
          <w:p w14:paraId="07EBAB4C" w14:textId="77777777" w:rsidR="00D62D46" w:rsidRPr="00115CAE" w:rsidRDefault="00D62D46" w:rsidP="00D62D46">
            <w:pPr>
              <w:keepNext/>
              <w:keepLines/>
              <w:spacing w:after="0" w:line="256" w:lineRule="auto"/>
              <w:jc w:val="center"/>
              <w:rPr>
                <w:ins w:id="2372" w:author="NSB" w:date="2020-10-22T14:35:00Z"/>
                <w:rFonts w:ascii="Arial" w:eastAsia="宋体" w:hAnsi="Arial"/>
                <w:sz w:val="18"/>
                <w:lang w:val="en-US"/>
              </w:rPr>
            </w:pPr>
            <w:ins w:id="2373" w:author="NSB" w:date="2020-10-22T14:35:00Z">
              <w:r w:rsidRPr="00115CAE">
                <w:rPr>
                  <w:rFonts w:ascii="Arial" w:eastAsia="宋体" w:hAnsi="Arial"/>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7174644" w14:textId="77777777" w:rsidR="00D62D46" w:rsidRPr="00115CAE" w:rsidRDefault="00D62D46" w:rsidP="00D62D46">
            <w:pPr>
              <w:keepNext/>
              <w:keepLines/>
              <w:spacing w:after="0" w:line="256" w:lineRule="auto"/>
              <w:jc w:val="center"/>
              <w:rPr>
                <w:ins w:id="2374" w:author="NSB" w:date="2020-10-22T14:35:00Z"/>
                <w:rFonts w:ascii="Arial" w:eastAsia="宋体" w:hAnsi="Arial"/>
                <w:sz w:val="18"/>
                <w:szCs w:val="18"/>
                <w:lang w:val="en-US"/>
              </w:rPr>
            </w:pPr>
            <w:ins w:id="2375" w:author="NSB" w:date="2020-10-22T14:35:00Z">
              <w:r w:rsidRPr="00115CAE">
                <w:rPr>
                  <w:rFonts w:ascii="Arial" w:eastAsia="宋体" w:hAnsi="Arial"/>
                  <w:sz w:val="18"/>
                  <w:szCs w:val="18"/>
                </w:rPr>
                <w:t>-118.00</w:t>
              </w:r>
            </w:ins>
          </w:p>
        </w:tc>
      </w:tr>
      <w:tr w:rsidR="00D62D46" w:rsidRPr="00115CAE" w14:paraId="7C07AA62" w14:textId="77777777" w:rsidTr="00115CAE">
        <w:trPr>
          <w:trHeight w:val="150"/>
          <w:jc w:val="center"/>
          <w:ins w:id="2376" w:author="NSB" w:date="2020-10-22T14:35:00Z"/>
        </w:trPr>
        <w:tc>
          <w:tcPr>
            <w:tcW w:w="1038" w:type="dxa"/>
            <w:tcBorders>
              <w:top w:val="nil"/>
              <w:left w:val="single" w:sz="4" w:space="0" w:color="auto"/>
              <w:bottom w:val="nil"/>
              <w:right w:val="single" w:sz="4" w:space="0" w:color="auto"/>
            </w:tcBorders>
            <w:hideMark/>
          </w:tcPr>
          <w:p w14:paraId="4DCF9AAE" w14:textId="77777777" w:rsidR="00D62D46" w:rsidRPr="00115CAE" w:rsidRDefault="00D62D46" w:rsidP="00D62D46">
            <w:pPr>
              <w:rPr>
                <w:ins w:id="2377" w:author="NSB" w:date="2020-10-22T14:35: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6DE592" w14:textId="77777777" w:rsidR="00D62D46" w:rsidRPr="00115CAE" w:rsidRDefault="00D62D46" w:rsidP="00D62D46">
            <w:pPr>
              <w:keepNext/>
              <w:keepLines/>
              <w:spacing w:after="0" w:line="256" w:lineRule="auto"/>
              <w:rPr>
                <w:ins w:id="2378" w:author="NSB" w:date="2020-10-22T14:35:00Z"/>
                <w:rFonts w:ascii="Arial" w:eastAsia="Calibri" w:hAnsi="Arial"/>
                <w:sz w:val="15"/>
                <w:szCs w:val="15"/>
                <w:lang w:val="en-US"/>
              </w:rPr>
            </w:pPr>
            <w:ins w:id="2379" w:author="NSB" w:date="2020-10-22T14:35: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030CDC26" w14:textId="77777777" w:rsidR="00D62D46" w:rsidRPr="00115CAE" w:rsidRDefault="00D62D46" w:rsidP="00D62D46">
            <w:pPr>
              <w:rPr>
                <w:ins w:id="2380"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1F664392" w14:textId="77777777" w:rsidR="00D62D46" w:rsidRPr="00115CAE" w:rsidRDefault="00D62D46" w:rsidP="00D62D46">
            <w:pPr>
              <w:spacing w:after="0" w:line="256" w:lineRule="auto"/>
              <w:rPr>
                <w:ins w:id="238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13B0080" w14:textId="77777777" w:rsidR="00D62D46" w:rsidRPr="00115CAE" w:rsidRDefault="00D62D46" w:rsidP="00D62D46">
            <w:pPr>
              <w:spacing w:after="0" w:line="256" w:lineRule="auto"/>
              <w:rPr>
                <w:ins w:id="238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F8EEB6B" w14:textId="77777777" w:rsidR="00D62D46" w:rsidRPr="00115CAE" w:rsidRDefault="00D62D46" w:rsidP="00D62D46">
            <w:pPr>
              <w:spacing w:after="0" w:line="256" w:lineRule="auto"/>
              <w:rPr>
                <w:ins w:id="238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EA3532" w14:textId="77777777" w:rsidR="00D62D46" w:rsidRPr="00115CAE" w:rsidRDefault="00D62D46" w:rsidP="00D62D46">
            <w:pPr>
              <w:keepNext/>
              <w:keepLines/>
              <w:spacing w:after="0" w:line="256" w:lineRule="auto"/>
              <w:jc w:val="center"/>
              <w:rPr>
                <w:ins w:id="2384" w:author="NSB" w:date="2020-10-22T14:35:00Z"/>
                <w:rFonts w:ascii="Arial" w:eastAsia="宋体" w:hAnsi="Arial"/>
                <w:sz w:val="18"/>
                <w:szCs w:val="18"/>
                <w:lang w:val="en-US"/>
              </w:rPr>
            </w:pPr>
            <w:ins w:id="2385" w:author="NSB" w:date="2020-10-22T14:35:00Z">
              <w:r w:rsidRPr="00115CAE">
                <w:rPr>
                  <w:rFonts w:ascii="Arial" w:eastAsia="宋体" w:hAnsi="Arial"/>
                  <w:sz w:val="18"/>
                  <w:szCs w:val="18"/>
                </w:rPr>
                <w:t>-117.50</w:t>
              </w:r>
            </w:ins>
          </w:p>
        </w:tc>
      </w:tr>
      <w:tr w:rsidR="00D62D46" w:rsidRPr="00115CAE" w14:paraId="3FDF4632" w14:textId="77777777" w:rsidTr="00115CAE">
        <w:trPr>
          <w:trHeight w:val="150"/>
          <w:jc w:val="center"/>
          <w:ins w:id="2386" w:author="NSB" w:date="2020-10-22T14:35:00Z"/>
        </w:trPr>
        <w:tc>
          <w:tcPr>
            <w:tcW w:w="1038" w:type="dxa"/>
            <w:tcBorders>
              <w:top w:val="nil"/>
              <w:left w:val="single" w:sz="4" w:space="0" w:color="auto"/>
              <w:bottom w:val="nil"/>
              <w:right w:val="single" w:sz="4" w:space="0" w:color="auto"/>
            </w:tcBorders>
            <w:hideMark/>
          </w:tcPr>
          <w:p w14:paraId="4D206F08" w14:textId="77777777" w:rsidR="00D62D46" w:rsidRPr="00115CAE" w:rsidRDefault="00D62D46" w:rsidP="00D62D46">
            <w:pPr>
              <w:rPr>
                <w:ins w:id="2387" w:author="NSB" w:date="2020-10-22T14:35: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506271" w14:textId="77777777" w:rsidR="00D62D46" w:rsidRPr="00115CAE" w:rsidRDefault="00D62D46" w:rsidP="00D62D46">
            <w:pPr>
              <w:keepNext/>
              <w:keepLines/>
              <w:spacing w:after="0" w:line="256" w:lineRule="auto"/>
              <w:rPr>
                <w:ins w:id="2388" w:author="NSB" w:date="2020-10-22T14:35:00Z"/>
                <w:rFonts w:ascii="Arial" w:eastAsia="Calibri" w:hAnsi="Arial"/>
                <w:sz w:val="15"/>
                <w:szCs w:val="15"/>
                <w:lang w:val="en-US"/>
              </w:rPr>
            </w:pPr>
            <w:ins w:id="2389" w:author="NSB" w:date="2020-10-22T14:35: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56DD6F67" w14:textId="77777777" w:rsidR="00D62D46" w:rsidRPr="00115CAE" w:rsidRDefault="00D62D46" w:rsidP="00D62D46">
            <w:pPr>
              <w:rPr>
                <w:ins w:id="2390"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0807A10E" w14:textId="77777777" w:rsidR="00D62D46" w:rsidRPr="00115CAE" w:rsidRDefault="00D62D46" w:rsidP="00D62D46">
            <w:pPr>
              <w:spacing w:after="0" w:line="256" w:lineRule="auto"/>
              <w:rPr>
                <w:ins w:id="239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7BA5960" w14:textId="77777777" w:rsidR="00D62D46" w:rsidRPr="00115CAE" w:rsidRDefault="00D62D46" w:rsidP="00D62D46">
            <w:pPr>
              <w:spacing w:after="0" w:line="256" w:lineRule="auto"/>
              <w:rPr>
                <w:ins w:id="239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3036FB3" w14:textId="77777777" w:rsidR="00D62D46" w:rsidRPr="00115CAE" w:rsidRDefault="00D62D46" w:rsidP="00D62D46">
            <w:pPr>
              <w:spacing w:after="0" w:line="256" w:lineRule="auto"/>
              <w:rPr>
                <w:ins w:id="239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E0E5DE" w14:textId="77777777" w:rsidR="00D62D46" w:rsidRPr="00115CAE" w:rsidRDefault="00D62D46" w:rsidP="00D62D46">
            <w:pPr>
              <w:keepNext/>
              <w:keepLines/>
              <w:spacing w:after="0" w:line="256" w:lineRule="auto"/>
              <w:jc w:val="center"/>
              <w:rPr>
                <w:ins w:id="2394" w:author="NSB" w:date="2020-10-22T14:35:00Z"/>
                <w:rFonts w:ascii="Arial" w:eastAsia="宋体" w:hAnsi="Arial"/>
                <w:sz w:val="18"/>
                <w:szCs w:val="18"/>
                <w:lang w:val="en-US"/>
              </w:rPr>
            </w:pPr>
            <w:ins w:id="2395" w:author="NSB" w:date="2020-10-22T14:35:00Z">
              <w:r w:rsidRPr="00115CAE">
                <w:rPr>
                  <w:rFonts w:ascii="Arial" w:eastAsia="宋体" w:hAnsi="Arial"/>
                  <w:sz w:val="18"/>
                  <w:szCs w:val="18"/>
                </w:rPr>
                <w:t>-117.00</w:t>
              </w:r>
            </w:ins>
          </w:p>
        </w:tc>
      </w:tr>
      <w:tr w:rsidR="00D62D46" w:rsidRPr="00115CAE" w14:paraId="45692E03" w14:textId="77777777" w:rsidTr="00115CAE">
        <w:trPr>
          <w:trHeight w:val="150"/>
          <w:jc w:val="center"/>
          <w:ins w:id="2396" w:author="NSB" w:date="2020-10-22T14:35:00Z"/>
        </w:trPr>
        <w:tc>
          <w:tcPr>
            <w:tcW w:w="1038" w:type="dxa"/>
            <w:tcBorders>
              <w:top w:val="nil"/>
              <w:left w:val="single" w:sz="4" w:space="0" w:color="auto"/>
              <w:bottom w:val="nil"/>
              <w:right w:val="single" w:sz="4" w:space="0" w:color="auto"/>
            </w:tcBorders>
            <w:hideMark/>
          </w:tcPr>
          <w:p w14:paraId="7394D01E" w14:textId="77777777" w:rsidR="00D62D46" w:rsidRPr="00115CAE" w:rsidRDefault="00D62D46" w:rsidP="00D62D46">
            <w:pPr>
              <w:rPr>
                <w:ins w:id="2397" w:author="NSB" w:date="2020-10-22T14:35: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00F494" w14:textId="77777777" w:rsidR="00D62D46" w:rsidRPr="00115CAE" w:rsidRDefault="00D62D46" w:rsidP="00D62D46">
            <w:pPr>
              <w:keepNext/>
              <w:keepLines/>
              <w:spacing w:after="0" w:line="256" w:lineRule="auto"/>
              <w:rPr>
                <w:ins w:id="2398" w:author="NSB" w:date="2020-10-22T14:35:00Z"/>
                <w:rFonts w:ascii="Arial" w:eastAsia="Calibri" w:hAnsi="Arial"/>
                <w:sz w:val="15"/>
                <w:szCs w:val="15"/>
                <w:lang w:val="sv-SE"/>
              </w:rPr>
            </w:pPr>
            <w:ins w:id="2399" w:author="NSB" w:date="2020-10-22T14:35: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52B397F9" w14:textId="77777777" w:rsidR="00D62D46" w:rsidRPr="00115CAE" w:rsidRDefault="00D62D46" w:rsidP="00D62D46">
            <w:pPr>
              <w:rPr>
                <w:ins w:id="2400"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4EDA0CDD" w14:textId="77777777" w:rsidR="00D62D46" w:rsidRPr="00115CAE" w:rsidRDefault="00D62D46" w:rsidP="00D62D46">
            <w:pPr>
              <w:spacing w:after="0" w:line="256" w:lineRule="auto"/>
              <w:rPr>
                <w:ins w:id="240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E2C5939" w14:textId="77777777" w:rsidR="00D62D46" w:rsidRPr="00115CAE" w:rsidRDefault="00D62D46" w:rsidP="00D62D46">
            <w:pPr>
              <w:spacing w:after="0" w:line="256" w:lineRule="auto"/>
              <w:rPr>
                <w:ins w:id="240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679881" w14:textId="77777777" w:rsidR="00D62D46" w:rsidRPr="00115CAE" w:rsidRDefault="00D62D46" w:rsidP="00D62D46">
            <w:pPr>
              <w:spacing w:after="0" w:line="256" w:lineRule="auto"/>
              <w:rPr>
                <w:ins w:id="240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525A90" w14:textId="77777777" w:rsidR="00D62D46" w:rsidRPr="00115CAE" w:rsidRDefault="00D62D46" w:rsidP="00D62D46">
            <w:pPr>
              <w:keepNext/>
              <w:keepLines/>
              <w:spacing w:after="0" w:line="256" w:lineRule="auto"/>
              <w:jc w:val="center"/>
              <w:rPr>
                <w:ins w:id="2404" w:author="NSB" w:date="2020-10-22T14:35:00Z"/>
                <w:rFonts w:ascii="Arial" w:eastAsia="宋体" w:hAnsi="Arial"/>
                <w:sz w:val="18"/>
                <w:szCs w:val="18"/>
                <w:lang w:val="en-US"/>
              </w:rPr>
            </w:pPr>
            <w:ins w:id="2405" w:author="NSB" w:date="2020-10-22T14:35:00Z">
              <w:r w:rsidRPr="00115CAE">
                <w:rPr>
                  <w:rFonts w:ascii="Arial" w:eastAsia="宋体" w:hAnsi="Arial"/>
                  <w:sz w:val="18"/>
                  <w:szCs w:val="18"/>
                </w:rPr>
                <w:t>-116.50</w:t>
              </w:r>
            </w:ins>
          </w:p>
        </w:tc>
      </w:tr>
      <w:tr w:rsidR="00D62D46" w:rsidRPr="00115CAE" w14:paraId="5AC67B5D" w14:textId="77777777" w:rsidTr="00115CAE">
        <w:trPr>
          <w:trHeight w:val="150"/>
          <w:jc w:val="center"/>
          <w:ins w:id="2406" w:author="NSB" w:date="2020-10-22T14:35:00Z"/>
        </w:trPr>
        <w:tc>
          <w:tcPr>
            <w:tcW w:w="1038" w:type="dxa"/>
            <w:tcBorders>
              <w:top w:val="nil"/>
              <w:left w:val="single" w:sz="4" w:space="0" w:color="auto"/>
              <w:bottom w:val="nil"/>
              <w:right w:val="single" w:sz="4" w:space="0" w:color="auto"/>
            </w:tcBorders>
            <w:hideMark/>
          </w:tcPr>
          <w:p w14:paraId="6F1711E9" w14:textId="77777777" w:rsidR="00D62D46" w:rsidRPr="00115CAE" w:rsidRDefault="00D62D46" w:rsidP="00D62D46">
            <w:pPr>
              <w:rPr>
                <w:ins w:id="2407" w:author="NSB" w:date="2020-10-22T14:35: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171C44" w14:textId="77777777" w:rsidR="00D62D46" w:rsidRPr="00115CAE" w:rsidRDefault="00D62D46" w:rsidP="00D62D46">
            <w:pPr>
              <w:keepNext/>
              <w:keepLines/>
              <w:spacing w:after="0" w:line="256" w:lineRule="auto"/>
              <w:rPr>
                <w:ins w:id="2408" w:author="NSB" w:date="2020-10-22T14:35:00Z"/>
                <w:rFonts w:ascii="Arial" w:eastAsia="Calibri" w:hAnsi="Arial"/>
                <w:sz w:val="15"/>
                <w:szCs w:val="15"/>
                <w:lang w:val="sv-SE"/>
              </w:rPr>
            </w:pPr>
            <w:ins w:id="2409" w:author="NSB" w:date="2020-10-22T14:35: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08A44A07" w14:textId="77777777" w:rsidR="00D62D46" w:rsidRPr="00115CAE" w:rsidRDefault="00D62D46" w:rsidP="00D62D46">
            <w:pPr>
              <w:rPr>
                <w:ins w:id="2410"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21B8A28C" w14:textId="77777777" w:rsidR="00D62D46" w:rsidRPr="00115CAE" w:rsidRDefault="00D62D46" w:rsidP="00D62D46">
            <w:pPr>
              <w:spacing w:after="0" w:line="256" w:lineRule="auto"/>
              <w:rPr>
                <w:ins w:id="241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3408A95" w14:textId="77777777" w:rsidR="00D62D46" w:rsidRPr="00115CAE" w:rsidRDefault="00D62D46" w:rsidP="00D62D46">
            <w:pPr>
              <w:spacing w:after="0" w:line="256" w:lineRule="auto"/>
              <w:rPr>
                <w:ins w:id="241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E115909" w14:textId="77777777" w:rsidR="00D62D46" w:rsidRPr="00115CAE" w:rsidRDefault="00D62D46" w:rsidP="00D62D46">
            <w:pPr>
              <w:spacing w:after="0" w:line="256" w:lineRule="auto"/>
              <w:rPr>
                <w:ins w:id="241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917F1F" w14:textId="77777777" w:rsidR="00D62D46" w:rsidRPr="00115CAE" w:rsidRDefault="00D62D46" w:rsidP="00D62D46">
            <w:pPr>
              <w:keepNext/>
              <w:keepLines/>
              <w:spacing w:after="0" w:line="256" w:lineRule="auto"/>
              <w:jc w:val="center"/>
              <w:rPr>
                <w:ins w:id="2414" w:author="NSB" w:date="2020-10-22T14:35:00Z"/>
                <w:rFonts w:ascii="Arial" w:eastAsia="宋体" w:hAnsi="Arial"/>
                <w:sz w:val="18"/>
                <w:szCs w:val="18"/>
                <w:lang w:val="en-US"/>
              </w:rPr>
            </w:pPr>
            <w:ins w:id="2415" w:author="NSB" w:date="2020-10-22T14:35:00Z">
              <w:r w:rsidRPr="00115CAE">
                <w:rPr>
                  <w:rFonts w:ascii="Arial" w:eastAsia="宋体" w:hAnsi="Arial"/>
                  <w:sz w:val="18"/>
                  <w:szCs w:val="18"/>
                </w:rPr>
                <w:t>-116.00</w:t>
              </w:r>
            </w:ins>
          </w:p>
        </w:tc>
      </w:tr>
      <w:tr w:rsidR="00D62D46" w:rsidRPr="00115CAE" w14:paraId="6712D086" w14:textId="77777777" w:rsidTr="00115CAE">
        <w:trPr>
          <w:trHeight w:val="150"/>
          <w:jc w:val="center"/>
          <w:ins w:id="2416" w:author="NSB" w:date="2020-10-22T14:35:00Z"/>
        </w:trPr>
        <w:tc>
          <w:tcPr>
            <w:tcW w:w="1038" w:type="dxa"/>
            <w:tcBorders>
              <w:top w:val="nil"/>
              <w:left w:val="single" w:sz="4" w:space="0" w:color="auto"/>
              <w:bottom w:val="nil"/>
              <w:right w:val="single" w:sz="4" w:space="0" w:color="auto"/>
            </w:tcBorders>
          </w:tcPr>
          <w:p w14:paraId="0B7773FB" w14:textId="77777777" w:rsidR="00D62D46" w:rsidRPr="00115CAE" w:rsidRDefault="00D62D46" w:rsidP="00D62D46">
            <w:pPr>
              <w:keepNext/>
              <w:keepLines/>
              <w:spacing w:after="0" w:line="256" w:lineRule="auto"/>
              <w:rPr>
                <w:ins w:id="2417" w:author="NSB" w:date="2020-10-22T14:35: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A92BD2" w14:textId="77777777" w:rsidR="00D62D46" w:rsidRPr="00115CAE" w:rsidRDefault="00D62D46" w:rsidP="00D62D46">
            <w:pPr>
              <w:keepNext/>
              <w:keepLines/>
              <w:spacing w:after="0" w:line="256" w:lineRule="auto"/>
              <w:rPr>
                <w:ins w:id="2418" w:author="NSB" w:date="2020-10-22T14:35:00Z"/>
                <w:rFonts w:ascii="Arial" w:eastAsia="宋体" w:hAnsi="Arial"/>
                <w:sz w:val="15"/>
                <w:szCs w:val="15"/>
                <w:lang w:val="sv-SE"/>
              </w:rPr>
            </w:pPr>
            <w:ins w:id="2419" w:author="NSB" w:date="2020-10-22T14:35: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7502BD46" w14:textId="77777777" w:rsidR="00D62D46" w:rsidRPr="00115CAE" w:rsidRDefault="00D62D46" w:rsidP="00D62D46">
            <w:pPr>
              <w:keepNext/>
              <w:keepLines/>
              <w:spacing w:after="0" w:line="256" w:lineRule="auto"/>
              <w:jc w:val="center"/>
              <w:rPr>
                <w:ins w:id="2420" w:author="NSB" w:date="2020-10-22T14:35:00Z"/>
                <w:rFonts w:ascii="Arial" w:eastAsia="宋体" w:hAnsi="Arial"/>
                <w:sz w:val="18"/>
              </w:rPr>
            </w:pPr>
          </w:p>
        </w:tc>
        <w:tc>
          <w:tcPr>
            <w:tcW w:w="893" w:type="dxa"/>
            <w:tcBorders>
              <w:top w:val="nil"/>
              <w:left w:val="single" w:sz="4" w:space="0" w:color="auto"/>
              <w:bottom w:val="nil"/>
              <w:right w:val="single" w:sz="4" w:space="0" w:color="auto"/>
            </w:tcBorders>
          </w:tcPr>
          <w:p w14:paraId="05242A29" w14:textId="77777777" w:rsidR="00D62D46" w:rsidRPr="00115CAE" w:rsidRDefault="00D62D46" w:rsidP="00D62D46">
            <w:pPr>
              <w:keepNext/>
              <w:keepLines/>
              <w:spacing w:after="0" w:line="256" w:lineRule="auto"/>
              <w:jc w:val="center"/>
              <w:rPr>
                <w:ins w:id="2421" w:author="NSB" w:date="2020-10-22T14:35: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57720BFC" w14:textId="77777777" w:rsidR="00D62D46" w:rsidRPr="00115CAE" w:rsidRDefault="00D62D46" w:rsidP="00D62D46">
            <w:pPr>
              <w:keepNext/>
              <w:keepLines/>
              <w:spacing w:after="0" w:line="256" w:lineRule="auto"/>
              <w:jc w:val="center"/>
              <w:rPr>
                <w:ins w:id="2422" w:author="NSB" w:date="2020-10-22T14:35: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4D429903" w14:textId="77777777" w:rsidR="00D62D46" w:rsidRPr="00115CAE" w:rsidRDefault="00D62D46" w:rsidP="00D62D46">
            <w:pPr>
              <w:keepNext/>
              <w:keepLines/>
              <w:spacing w:after="0" w:line="256" w:lineRule="auto"/>
              <w:jc w:val="center"/>
              <w:rPr>
                <w:ins w:id="2423" w:author="NSB" w:date="2020-10-22T14:35: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F4F976" w14:textId="77777777" w:rsidR="00D62D46" w:rsidRPr="00115CAE" w:rsidRDefault="00D62D46" w:rsidP="00D62D46">
            <w:pPr>
              <w:keepNext/>
              <w:keepLines/>
              <w:spacing w:after="0" w:line="256" w:lineRule="auto"/>
              <w:jc w:val="center"/>
              <w:rPr>
                <w:ins w:id="2424" w:author="NSB" w:date="2020-10-22T14:35:00Z"/>
                <w:rFonts w:ascii="Arial" w:eastAsia="宋体" w:hAnsi="Arial"/>
                <w:sz w:val="18"/>
                <w:szCs w:val="18"/>
              </w:rPr>
            </w:pPr>
            <w:ins w:id="2425" w:author="NSB" w:date="2020-10-22T14:35:00Z">
              <w:r w:rsidRPr="00115CAE">
                <w:rPr>
                  <w:rFonts w:ascii="Arial" w:eastAsia="宋体" w:hAnsi="Arial"/>
                  <w:sz w:val="18"/>
                  <w:szCs w:val="18"/>
                </w:rPr>
                <w:t>-115.50</w:t>
              </w:r>
            </w:ins>
          </w:p>
        </w:tc>
      </w:tr>
      <w:tr w:rsidR="00D62D46" w:rsidRPr="00115CAE" w14:paraId="4199BF99" w14:textId="77777777" w:rsidTr="00115CAE">
        <w:trPr>
          <w:trHeight w:val="150"/>
          <w:jc w:val="center"/>
          <w:ins w:id="2426" w:author="NSB" w:date="2020-10-22T14:35:00Z"/>
        </w:trPr>
        <w:tc>
          <w:tcPr>
            <w:tcW w:w="1038" w:type="dxa"/>
            <w:tcBorders>
              <w:top w:val="nil"/>
              <w:left w:val="single" w:sz="4" w:space="0" w:color="auto"/>
              <w:bottom w:val="nil"/>
              <w:right w:val="single" w:sz="4" w:space="0" w:color="auto"/>
            </w:tcBorders>
            <w:hideMark/>
          </w:tcPr>
          <w:p w14:paraId="57D68868" w14:textId="77777777" w:rsidR="00D62D46" w:rsidRPr="00115CAE" w:rsidRDefault="00D62D46" w:rsidP="00D62D46">
            <w:pPr>
              <w:rPr>
                <w:ins w:id="2427" w:author="NSB" w:date="2020-10-22T14:35:00Z"/>
                <w:rFonts w:eastAsia="宋体"/>
                <w:szCs w:val="18"/>
              </w:rPr>
            </w:pPr>
          </w:p>
        </w:tc>
        <w:tc>
          <w:tcPr>
            <w:tcW w:w="1651" w:type="dxa"/>
            <w:tcBorders>
              <w:top w:val="single" w:sz="4" w:space="0" w:color="auto"/>
              <w:left w:val="single" w:sz="4" w:space="0" w:color="auto"/>
              <w:bottom w:val="single" w:sz="4" w:space="0" w:color="auto"/>
              <w:right w:val="single" w:sz="4" w:space="0" w:color="auto"/>
            </w:tcBorders>
            <w:hideMark/>
          </w:tcPr>
          <w:p w14:paraId="5C3BF4EA" w14:textId="77777777" w:rsidR="00D62D46" w:rsidRPr="00115CAE" w:rsidRDefault="00D62D46" w:rsidP="00D62D46">
            <w:pPr>
              <w:keepNext/>
              <w:keepLines/>
              <w:spacing w:after="0" w:line="256" w:lineRule="auto"/>
              <w:rPr>
                <w:ins w:id="2428" w:author="NSB" w:date="2020-10-22T14:35:00Z"/>
                <w:rFonts w:ascii="Arial" w:eastAsia="Calibri" w:hAnsi="Arial"/>
                <w:sz w:val="15"/>
                <w:szCs w:val="15"/>
                <w:lang w:val="en-US"/>
              </w:rPr>
            </w:pPr>
            <w:ins w:id="2429" w:author="NSB" w:date="2020-10-22T14:35: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032FADDF" w14:textId="77777777" w:rsidR="00D62D46" w:rsidRPr="00115CAE" w:rsidRDefault="00D62D46" w:rsidP="00D62D46">
            <w:pPr>
              <w:rPr>
                <w:ins w:id="2430"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572DF6F6" w14:textId="77777777" w:rsidR="00D62D46" w:rsidRPr="00115CAE" w:rsidRDefault="00D62D46" w:rsidP="00D62D46">
            <w:pPr>
              <w:spacing w:after="0" w:line="256" w:lineRule="auto"/>
              <w:rPr>
                <w:ins w:id="243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96828FE" w14:textId="77777777" w:rsidR="00D62D46" w:rsidRPr="00115CAE" w:rsidRDefault="00D62D46" w:rsidP="00D62D46">
            <w:pPr>
              <w:spacing w:after="0" w:line="256" w:lineRule="auto"/>
              <w:rPr>
                <w:ins w:id="243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BF958C9" w14:textId="77777777" w:rsidR="00D62D46" w:rsidRPr="00115CAE" w:rsidRDefault="00D62D46" w:rsidP="00D62D46">
            <w:pPr>
              <w:spacing w:after="0" w:line="256" w:lineRule="auto"/>
              <w:rPr>
                <w:ins w:id="243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CFFFEC" w14:textId="77777777" w:rsidR="00D62D46" w:rsidRPr="00115CAE" w:rsidRDefault="00D62D46" w:rsidP="00D62D46">
            <w:pPr>
              <w:keepNext/>
              <w:keepLines/>
              <w:spacing w:after="0" w:line="256" w:lineRule="auto"/>
              <w:jc w:val="center"/>
              <w:rPr>
                <w:ins w:id="2434" w:author="NSB" w:date="2020-10-22T14:35:00Z"/>
                <w:rFonts w:ascii="Arial" w:eastAsia="宋体" w:hAnsi="Arial"/>
                <w:sz w:val="18"/>
                <w:szCs w:val="18"/>
                <w:lang w:val="en-US"/>
              </w:rPr>
            </w:pPr>
            <w:ins w:id="2435" w:author="NSB" w:date="2020-10-22T14:35:00Z">
              <w:r w:rsidRPr="00115CAE">
                <w:rPr>
                  <w:rFonts w:ascii="Arial" w:eastAsia="宋体" w:hAnsi="Arial"/>
                  <w:sz w:val="18"/>
                  <w:szCs w:val="18"/>
                </w:rPr>
                <w:t>-115.00</w:t>
              </w:r>
            </w:ins>
          </w:p>
        </w:tc>
      </w:tr>
      <w:tr w:rsidR="00D62D46" w:rsidRPr="00115CAE" w14:paraId="07B11BA9" w14:textId="77777777" w:rsidTr="00115CAE">
        <w:trPr>
          <w:trHeight w:val="150"/>
          <w:jc w:val="center"/>
          <w:ins w:id="2436" w:author="NSB" w:date="2020-10-22T14:35:00Z"/>
        </w:trPr>
        <w:tc>
          <w:tcPr>
            <w:tcW w:w="1038" w:type="dxa"/>
            <w:tcBorders>
              <w:top w:val="nil"/>
              <w:left w:val="single" w:sz="4" w:space="0" w:color="auto"/>
              <w:bottom w:val="nil"/>
              <w:right w:val="single" w:sz="4" w:space="0" w:color="auto"/>
            </w:tcBorders>
            <w:hideMark/>
          </w:tcPr>
          <w:p w14:paraId="425839A2" w14:textId="77777777" w:rsidR="00D62D46" w:rsidRPr="00115CAE" w:rsidRDefault="00D62D46" w:rsidP="00D62D46">
            <w:pPr>
              <w:rPr>
                <w:ins w:id="2437" w:author="NSB" w:date="2020-10-22T14:35: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A7C8A7" w14:textId="77777777" w:rsidR="00D62D46" w:rsidRPr="00115CAE" w:rsidRDefault="00D62D46" w:rsidP="00D62D46">
            <w:pPr>
              <w:keepNext/>
              <w:keepLines/>
              <w:spacing w:after="0" w:line="256" w:lineRule="auto"/>
              <w:rPr>
                <w:ins w:id="2438" w:author="NSB" w:date="2020-10-22T14:35:00Z"/>
                <w:rFonts w:ascii="Arial" w:eastAsia="Calibri" w:hAnsi="Arial"/>
                <w:sz w:val="15"/>
                <w:szCs w:val="15"/>
                <w:lang w:val="en-US"/>
              </w:rPr>
            </w:pPr>
            <w:ins w:id="2439" w:author="NSB" w:date="2020-10-22T14:35: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38C98F7A" w14:textId="77777777" w:rsidR="00D62D46" w:rsidRPr="00115CAE" w:rsidRDefault="00D62D46" w:rsidP="00D62D46">
            <w:pPr>
              <w:rPr>
                <w:ins w:id="2440"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279208DF" w14:textId="77777777" w:rsidR="00D62D46" w:rsidRPr="00115CAE" w:rsidRDefault="00D62D46" w:rsidP="00D62D46">
            <w:pPr>
              <w:spacing w:after="0" w:line="256" w:lineRule="auto"/>
              <w:rPr>
                <w:ins w:id="2441" w:author="NSB" w:date="2020-10-22T14:35: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86B2CC7" w14:textId="77777777" w:rsidR="00D62D46" w:rsidRPr="00115CAE" w:rsidRDefault="00D62D46" w:rsidP="00D62D46">
            <w:pPr>
              <w:spacing w:after="0" w:line="256" w:lineRule="auto"/>
              <w:rPr>
                <w:ins w:id="2442" w:author="NSB" w:date="2020-10-22T14:35: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2A198FF" w14:textId="77777777" w:rsidR="00D62D46" w:rsidRPr="00115CAE" w:rsidRDefault="00D62D46" w:rsidP="00D62D46">
            <w:pPr>
              <w:spacing w:after="0" w:line="256" w:lineRule="auto"/>
              <w:rPr>
                <w:ins w:id="244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774C25" w14:textId="77777777" w:rsidR="00D62D46" w:rsidRPr="00115CAE" w:rsidRDefault="00D62D46" w:rsidP="00D62D46">
            <w:pPr>
              <w:keepNext/>
              <w:keepLines/>
              <w:spacing w:after="0" w:line="256" w:lineRule="auto"/>
              <w:jc w:val="center"/>
              <w:rPr>
                <w:ins w:id="2444" w:author="NSB" w:date="2020-10-22T14:35:00Z"/>
                <w:rFonts w:ascii="Arial" w:eastAsia="宋体" w:hAnsi="Arial"/>
                <w:sz w:val="18"/>
                <w:szCs w:val="18"/>
                <w:lang w:val="en-US"/>
              </w:rPr>
            </w:pPr>
            <w:ins w:id="2445" w:author="NSB" w:date="2020-10-22T14:35:00Z">
              <w:r w:rsidRPr="00115CAE">
                <w:rPr>
                  <w:rFonts w:ascii="Arial" w:eastAsia="宋体" w:hAnsi="Arial"/>
                  <w:sz w:val="18"/>
                  <w:szCs w:val="18"/>
                </w:rPr>
                <w:t>-114.50</w:t>
              </w:r>
            </w:ins>
          </w:p>
        </w:tc>
      </w:tr>
      <w:tr w:rsidR="00D62D46" w:rsidRPr="00115CAE" w14:paraId="1244F878" w14:textId="77777777" w:rsidTr="00115CAE">
        <w:trPr>
          <w:trHeight w:val="150"/>
          <w:jc w:val="center"/>
          <w:ins w:id="2446" w:author="NSB" w:date="2020-10-22T14:35:00Z"/>
        </w:trPr>
        <w:tc>
          <w:tcPr>
            <w:tcW w:w="1038" w:type="dxa"/>
            <w:tcBorders>
              <w:top w:val="nil"/>
              <w:left w:val="single" w:sz="4" w:space="0" w:color="auto"/>
              <w:bottom w:val="nil"/>
              <w:right w:val="single" w:sz="4" w:space="0" w:color="auto"/>
            </w:tcBorders>
            <w:hideMark/>
          </w:tcPr>
          <w:p w14:paraId="307ECB62" w14:textId="77777777" w:rsidR="00D62D46" w:rsidRPr="00115CAE" w:rsidRDefault="00D62D46" w:rsidP="00D62D46">
            <w:pPr>
              <w:rPr>
                <w:ins w:id="2447" w:author="NSB" w:date="2020-10-22T14:35: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4D2FCB" w14:textId="77777777" w:rsidR="00D62D46" w:rsidRPr="00115CAE" w:rsidRDefault="00D62D46" w:rsidP="00D62D46">
            <w:pPr>
              <w:keepNext/>
              <w:keepLines/>
              <w:spacing w:after="0" w:line="256" w:lineRule="auto"/>
              <w:rPr>
                <w:ins w:id="2448" w:author="NSB" w:date="2020-10-22T14:35:00Z"/>
                <w:rFonts w:ascii="Arial" w:eastAsia="宋体" w:hAnsi="Arial"/>
                <w:sz w:val="15"/>
                <w:szCs w:val="15"/>
              </w:rPr>
            </w:pPr>
            <w:ins w:id="2449" w:author="NSB" w:date="2020-10-22T14:35: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5</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2B2F3346" w14:textId="77777777" w:rsidR="00D62D46" w:rsidRPr="00115CAE" w:rsidRDefault="00D62D46" w:rsidP="00D62D46">
            <w:pPr>
              <w:keepNext/>
              <w:keepLines/>
              <w:spacing w:after="0" w:line="256" w:lineRule="auto"/>
              <w:jc w:val="center"/>
              <w:rPr>
                <w:ins w:id="2450" w:author="NSB" w:date="2020-10-22T14:35:00Z"/>
                <w:rFonts w:ascii="Arial" w:eastAsia="宋体" w:hAnsi="Arial"/>
                <w:sz w:val="18"/>
                <w:lang w:val="en-US"/>
              </w:rPr>
            </w:pPr>
            <w:ins w:id="2451" w:author="NSB" w:date="2020-10-22T14:35:00Z">
              <w:r w:rsidRPr="00115CAE">
                <w:rPr>
                  <w:rFonts w:ascii="Arial" w:eastAsia="宋体" w:hAnsi="Arial"/>
                  <w:sz w:val="18"/>
                  <w:lang w:val="en-US"/>
                </w:rPr>
                <w:t>3,6</w:t>
              </w:r>
            </w:ins>
          </w:p>
        </w:tc>
        <w:tc>
          <w:tcPr>
            <w:tcW w:w="893" w:type="dxa"/>
            <w:tcBorders>
              <w:top w:val="nil"/>
              <w:left w:val="single" w:sz="4" w:space="0" w:color="auto"/>
              <w:bottom w:val="nil"/>
              <w:right w:val="single" w:sz="4" w:space="0" w:color="auto"/>
            </w:tcBorders>
            <w:hideMark/>
          </w:tcPr>
          <w:p w14:paraId="4CCEC491" w14:textId="77777777" w:rsidR="00D62D46" w:rsidRPr="00115CAE" w:rsidRDefault="00D62D46" w:rsidP="00D62D46">
            <w:pPr>
              <w:rPr>
                <w:ins w:id="2452" w:author="NSB" w:date="2020-10-22T14:35:00Z"/>
                <w:rFonts w:eastAsia="宋体"/>
                <w:lang w:val="en-US"/>
              </w:rPr>
            </w:pPr>
          </w:p>
        </w:tc>
        <w:tc>
          <w:tcPr>
            <w:tcW w:w="1942" w:type="dxa"/>
            <w:gridSpan w:val="4"/>
            <w:tcBorders>
              <w:top w:val="single" w:sz="4" w:space="0" w:color="auto"/>
              <w:left w:val="single" w:sz="4" w:space="0" w:color="auto"/>
              <w:bottom w:val="nil"/>
              <w:right w:val="single" w:sz="4" w:space="0" w:color="auto"/>
            </w:tcBorders>
            <w:hideMark/>
          </w:tcPr>
          <w:p w14:paraId="3357DB19" w14:textId="77777777" w:rsidR="00D62D46" w:rsidRPr="00115CAE" w:rsidRDefault="00D62D46" w:rsidP="00D62D46">
            <w:pPr>
              <w:keepNext/>
              <w:keepLines/>
              <w:spacing w:after="0" w:line="256" w:lineRule="auto"/>
              <w:jc w:val="center"/>
              <w:rPr>
                <w:ins w:id="2453" w:author="NSB" w:date="2020-10-22T14:35:00Z"/>
                <w:rFonts w:ascii="Arial" w:eastAsia="宋体" w:hAnsi="Arial"/>
                <w:sz w:val="18"/>
                <w:lang w:val="en-US"/>
              </w:rPr>
            </w:pPr>
            <w:ins w:id="2454" w:author="NSB" w:date="2020-10-22T14:35:00Z">
              <w:r w:rsidRPr="00115CAE">
                <w:rPr>
                  <w:rFonts w:ascii="Arial" w:eastAsia="宋体" w:hAnsi="Arial"/>
                  <w:sz w:val="18"/>
                  <w:lang w:val="en-US"/>
                </w:rPr>
                <w:t>-81.65</w:t>
              </w:r>
            </w:ins>
          </w:p>
        </w:tc>
        <w:tc>
          <w:tcPr>
            <w:tcW w:w="1035" w:type="dxa"/>
            <w:gridSpan w:val="2"/>
            <w:tcBorders>
              <w:top w:val="single" w:sz="4" w:space="0" w:color="auto"/>
              <w:left w:val="single" w:sz="4" w:space="0" w:color="auto"/>
              <w:bottom w:val="nil"/>
              <w:right w:val="single" w:sz="4" w:space="0" w:color="auto"/>
            </w:tcBorders>
            <w:hideMark/>
          </w:tcPr>
          <w:p w14:paraId="4C7D218D" w14:textId="77777777" w:rsidR="00D62D46" w:rsidRPr="00115CAE" w:rsidRDefault="00D62D46" w:rsidP="00D62D46">
            <w:pPr>
              <w:keepNext/>
              <w:keepLines/>
              <w:spacing w:after="0" w:line="256" w:lineRule="auto"/>
              <w:jc w:val="center"/>
              <w:rPr>
                <w:ins w:id="2455" w:author="NSB" w:date="2020-10-22T14:35:00Z"/>
                <w:rFonts w:ascii="Arial" w:eastAsia="宋体" w:hAnsi="Arial"/>
                <w:sz w:val="18"/>
                <w:lang w:val="en-US"/>
              </w:rPr>
            </w:pPr>
            <w:ins w:id="2456" w:author="NSB" w:date="2020-10-22T14:35:00Z">
              <w:r w:rsidRPr="00115CAE">
                <w:rPr>
                  <w:rFonts w:ascii="Arial" w:eastAsia="宋体" w:hAnsi="Arial"/>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77D0565" w14:textId="77777777" w:rsidR="00D62D46" w:rsidRPr="00115CAE" w:rsidRDefault="00D62D46" w:rsidP="00D62D46">
            <w:pPr>
              <w:keepNext/>
              <w:keepLines/>
              <w:spacing w:after="0" w:line="256" w:lineRule="auto"/>
              <w:jc w:val="center"/>
              <w:rPr>
                <w:ins w:id="2457" w:author="NSB" w:date="2020-10-22T14:35:00Z"/>
                <w:rFonts w:ascii="Arial" w:eastAsia="宋体" w:hAnsi="Arial"/>
                <w:sz w:val="18"/>
                <w:lang w:val="en-US"/>
              </w:rPr>
            </w:pPr>
            <w:ins w:id="2458" w:author="NSB" w:date="2020-10-22T14:35:00Z">
              <w:r w:rsidRPr="00115CAE">
                <w:rPr>
                  <w:rFonts w:ascii="Arial" w:eastAsia="宋体" w:hAnsi="Arial"/>
                  <w:sz w:val="18"/>
                </w:rPr>
                <w:t>-115.00</w:t>
              </w:r>
            </w:ins>
          </w:p>
        </w:tc>
      </w:tr>
      <w:tr w:rsidR="00D62D46" w:rsidRPr="00115CAE" w14:paraId="7DBDA6EC" w14:textId="77777777" w:rsidTr="00115CAE">
        <w:trPr>
          <w:trHeight w:val="150"/>
          <w:jc w:val="center"/>
          <w:ins w:id="2459" w:author="NSB" w:date="2020-10-22T14:35:00Z"/>
        </w:trPr>
        <w:tc>
          <w:tcPr>
            <w:tcW w:w="1038" w:type="dxa"/>
            <w:tcBorders>
              <w:top w:val="nil"/>
              <w:left w:val="single" w:sz="4" w:space="0" w:color="auto"/>
              <w:bottom w:val="nil"/>
              <w:right w:val="single" w:sz="4" w:space="0" w:color="auto"/>
            </w:tcBorders>
            <w:hideMark/>
          </w:tcPr>
          <w:p w14:paraId="7AFCC1F9" w14:textId="77777777" w:rsidR="00D62D46" w:rsidRPr="00115CAE" w:rsidRDefault="00D62D46" w:rsidP="00D62D46">
            <w:pPr>
              <w:rPr>
                <w:ins w:id="246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AA5801" w14:textId="77777777" w:rsidR="00D62D46" w:rsidRPr="00115CAE" w:rsidRDefault="00D62D46" w:rsidP="00D62D46">
            <w:pPr>
              <w:keepNext/>
              <w:keepLines/>
              <w:spacing w:after="0" w:line="256" w:lineRule="auto"/>
              <w:rPr>
                <w:ins w:id="2461" w:author="NSB" w:date="2020-10-22T14:35:00Z"/>
                <w:rFonts w:ascii="Arial" w:eastAsia="Calibri" w:hAnsi="Arial"/>
                <w:sz w:val="15"/>
                <w:szCs w:val="15"/>
                <w:lang w:val="en-US"/>
              </w:rPr>
            </w:pPr>
            <w:ins w:id="2462" w:author="NSB" w:date="2020-10-22T14:35: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1AFF0398" w14:textId="77777777" w:rsidR="00D62D46" w:rsidRPr="00115CAE" w:rsidRDefault="00D62D46" w:rsidP="00D62D46">
            <w:pPr>
              <w:rPr>
                <w:ins w:id="2463"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4439A0E8" w14:textId="77777777" w:rsidR="00D62D46" w:rsidRPr="00115CAE" w:rsidRDefault="00D62D46" w:rsidP="00D62D46">
            <w:pPr>
              <w:spacing w:after="0" w:line="256" w:lineRule="auto"/>
              <w:rPr>
                <w:ins w:id="246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1DEB114" w14:textId="77777777" w:rsidR="00D62D46" w:rsidRPr="00115CAE" w:rsidRDefault="00D62D46" w:rsidP="00D62D46">
            <w:pPr>
              <w:spacing w:after="0" w:line="256" w:lineRule="auto"/>
              <w:rPr>
                <w:ins w:id="246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73C5371" w14:textId="77777777" w:rsidR="00D62D46" w:rsidRPr="00115CAE" w:rsidRDefault="00D62D46" w:rsidP="00D62D46">
            <w:pPr>
              <w:spacing w:after="0" w:line="256" w:lineRule="auto"/>
              <w:rPr>
                <w:ins w:id="246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59BD3D" w14:textId="77777777" w:rsidR="00D62D46" w:rsidRPr="00115CAE" w:rsidRDefault="00D62D46" w:rsidP="00D62D46">
            <w:pPr>
              <w:keepNext/>
              <w:keepLines/>
              <w:spacing w:after="0" w:line="256" w:lineRule="auto"/>
              <w:jc w:val="center"/>
              <w:rPr>
                <w:ins w:id="2467" w:author="NSB" w:date="2020-10-22T14:35:00Z"/>
                <w:rFonts w:ascii="Arial" w:eastAsia="宋体" w:hAnsi="Arial"/>
                <w:sz w:val="18"/>
                <w:lang w:val="en-US"/>
              </w:rPr>
            </w:pPr>
            <w:ins w:id="2468" w:author="NSB" w:date="2020-10-22T14:35:00Z">
              <w:r w:rsidRPr="00115CAE">
                <w:rPr>
                  <w:rFonts w:ascii="Arial" w:eastAsia="宋体" w:hAnsi="Arial"/>
                  <w:sz w:val="18"/>
                </w:rPr>
                <w:t>-114.50</w:t>
              </w:r>
            </w:ins>
          </w:p>
        </w:tc>
      </w:tr>
      <w:tr w:rsidR="00D62D46" w:rsidRPr="00115CAE" w14:paraId="4156E8B0" w14:textId="77777777" w:rsidTr="00115CAE">
        <w:trPr>
          <w:trHeight w:val="150"/>
          <w:jc w:val="center"/>
          <w:ins w:id="2469" w:author="NSB" w:date="2020-10-22T14:35:00Z"/>
        </w:trPr>
        <w:tc>
          <w:tcPr>
            <w:tcW w:w="1038" w:type="dxa"/>
            <w:tcBorders>
              <w:top w:val="nil"/>
              <w:left w:val="single" w:sz="4" w:space="0" w:color="auto"/>
              <w:bottom w:val="nil"/>
              <w:right w:val="single" w:sz="4" w:space="0" w:color="auto"/>
            </w:tcBorders>
            <w:hideMark/>
          </w:tcPr>
          <w:p w14:paraId="6FB99CCC" w14:textId="77777777" w:rsidR="00D62D46" w:rsidRPr="00115CAE" w:rsidRDefault="00D62D46" w:rsidP="00D62D46">
            <w:pPr>
              <w:rPr>
                <w:ins w:id="247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EC1420F" w14:textId="77777777" w:rsidR="00D62D46" w:rsidRPr="00115CAE" w:rsidRDefault="00D62D46" w:rsidP="00D62D46">
            <w:pPr>
              <w:keepNext/>
              <w:keepLines/>
              <w:spacing w:after="0" w:line="256" w:lineRule="auto"/>
              <w:rPr>
                <w:ins w:id="2471" w:author="NSB" w:date="2020-10-22T14:35:00Z"/>
                <w:rFonts w:ascii="Arial" w:eastAsia="Calibri" w:hAnsi="Arial"/>
                <w:sz w:val="15"/>
                <w:szCs w:val="15"/>
                <w:lang w:val="en-US"/>
              </w:rPr>
            </w:pPr>
            <w:ins w:id="2472" w:author="NSB" w:date="2020-10-22T14:35: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17100E59" w14:textId="77777777" w:rsidR="00D62D46" w:rsidRPr="00115CAE" w:rsidRDefault="00D62D46" w:rsidP="00D62D46">
            <w:pPr>
              <w:rPr>
                <w:ins w:id="2473"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5E031817" w14:textId="77777777" w:rsidR="00D62D46" w:rsidRPr="00115CAE" w:rsidRDefault="00D62D46" w:rsidP="00D62D46">
            <w:pPr>
              <w:spacing w:after="0" w:line="256" w:lineRule="auto"/>
              <w:rPr>
                <w:ins w:id="247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7C00731" w14:textId="77777777" w:rsidR="00D62D46" w:rsidRPr="00115CAE" w:rsidRDefault="00D62D46" w:rsidP="00D62D46">
            <w:pPr>
              <w:spacing w:after="0" w:line="256" w:lineRule="auto"/>
              <w:rPr>
                <w:ins w:id="247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CE0BEA9" w14:textId="77777777" w:rsidR="00D62D46" w:rsidRPr="00115CAE" w:rsidRDefault="00D62D46" w:rsidP="00D62D46">
            <w:pPr>
              <w:spacing w:after="0" w:line="256" w:lineRule="auto"/>
              <w:rPr>
                <w:ins w:id="247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FF4DC2" w14:textId="77777777" w:rsidR="00D62D46" w:rsidRPr="00115CAE" w:rsidRDefault="00D62D46" w:rsidP="00D62D46">
            <w:pPr>
              <w:keepNext/>
              <w:keepLines/>
              <w:spacing w:after="0" w:line="256" w:lineRule="auto"/>
              <w:jc w:val="center"/>
              <w:rPr>
                <w:ins w:id="2477" w:author="NSB" w:date="2020-10-22T14:35:00Z"/>
                <w:rFonts w:ascii="Arial" w:eastAsia="宋体" w:hAnsi="Arial"/>
                <w:sz w:val="18"/>
                <w:lang w:val="en-US"/>
              </w:rPr>
            </w:pPr>
            <w:ins w:id="2478" w:author="NSB" w:date="2020-10-22T14:35:00Z">
              <w:r w:rsidRPr="00115CAE">
                <w:rPr>
                  <w:rFonts w:ascii="Arial" w:eastAsia="宋体" w:hAnsi="Arial"/>
                  <w:sz w:val="18"/>
                </w:rPr>
                <w:t>-114.00</w:t>
              </w:r>
            </w:ins>
          </w:p>
        </w:tc>
      </w:tr>
      <w:tr w:rsidR="00D62D46" w:rsidRPr="00115CAE" w14:paraId="27AAB958" w14:textId="77777777" w:rsidTr="00115CAE">
        <w:trPr>
          <w:trHeight w:val="150"/>
          <w:jc w:val="center"/>
          <w:ins w:id="2479" w:author="NSB" w:date="2020-10-22T14:35:00Z"/>
        </w:trPr>
        <w:tc>
          <w:tcPr>
            <w:tcW w:w="1038" w:type="dxa"/>
            <w:tcBorders>
              <w:top w:val="nil"/>
              <w:left w:val="single" w:sz="4" w:space="0" w:color="auto"/>
              <w:bottom w:val="nil"/>
              <w:right w:val="single" w:sz="4" w:space="0" w:color="auto"/>
            </w:tcBorders>
            <w:hideMark/>
          </w:tcPr>
          <w:p w14:paraId="3E298047" w14:textId="77777777" w:rsidR="00D62D46" w:rsidRPr="00115CAE" w:rsidRDefault="00D62D46" w:rsidP="00D62D46">
            <w:pPr>
              <w:rPr>
                <w:ins w:id="248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2B038D" w14:textId="77777777" w:rsidR="00D62D46" w:rsidRPr="00115CAE" w:rsidRDefault="00D62D46" w:rsidP="00D62D46">
            <w:pPr>
              <w:keepNext/>
              <w:keepLines/>
              <w:spacing w:after="0" w:line="256" w:lineRule="auto"/>
              <w:rPr>
                <w:ins w:id="2481" w:author="NSB" w:date="2020-10-22T14:35:00Z"/>
                <w:rFonts w:ascii="Arial" w:eastAsia="Calibri" w:hAnsi="Arial"/>
                <w:sz w:val="15"/>
                <w:szCs w:val="15"/>
                <w:lang w:val="sv-SE"/>
              </w:rPr>
            </w:pPr>
            <w:ins w:id="2482" w:author="NSB" w:date="2020-10-22T14:35: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6234174E" w14:textId="77777777" w:rsidR="00D62D46" w:rsidRPr="00115CAE" w:rsidRDefault="00D62D46" w:rsidP="00D62D46">
            <w:pPr>
              <w:rPr>
                <w:ins w:id="2483"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036EF870" w14:textId="77777777" w:rsidR="00D62D46" w:rsidRPr="00115CAE" w:rsidRDefault="00D62D46" w:rsidP="00D62D46">
            <w:pPr>
              <w:spacing w:after="0" w:line="256" w:lineRule="auto"/>
              <w:rPr>
                <w:ins w:id="248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33D7FC8" w14:textId="77777777" w:rsidR="00D62D46" w:rsidRPr="00115CAE" w:rsidRDefault="00D62D46" w:rsidP="00D62D46">
            <w:pPr>
              <w:spacing w:after="0" w:line="256" w:lineRule="auto"/>
              <w:rPr>
                <w:ins w:id="248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95C041A" w14:textId="77777777" w:rsidR="00D62D46" w:rsidRPr="00115CAE" w:rsidRDefault="00D62D46" w:rsidP="00D62D46">
            <w:pPr>
              <w:spacing w:after="0" w:line="256" w:lineRule="auto"/>
              <w:rPr>
                <w:ins w:id="248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166197" w14:textId="77777777" w:rsidR="00D62D46" w:rsidRPr="00115CAE" w:rsidRDefault="00D62D46" w:rsidP="00D62D46">
            <w:pPr>
              <w:keepNext/>
              <w:keepLines/>
              <w:spacing w:after="0" w:line="256" w:lineRule="auto"/>
              <w:jc w:val="center"/>
              <w:rPr>
                <w:ins w:id="2487" w:author="NSB" w:date="2020-10-22T14:35:00Z"/>
                <w:rFonts w:ascii="Arial" w:eastAsia="宋体" w:hAnsi="Arial"/>
                <w:sz w:val="18"/>
                <w:lang w:val="en-US"/>
              </w:rPr>
            </w:pPr>
            <w:ins w:id="2488" w:author="NSB" w:date="2020-10-22T14:35:00Z">
              <w:r w:rsidRPr="00115CAE">
                <w:rPr>
                  <w:rFonts w:ascii="Arial" w:eastAsia="宋体" w:hAnsi="Arial"/>
                  <w:sz w:val="18"/>
                </w:rPr>
                <w:t>-113.50</w:t>
              </w:r>
            </w:ins>
          </w:p>
        </w:tc>
      </w:tr>
      <w:tr w:rsidR="00D62D46" w:rsidRPr="00115CAE" w14:paraId="6E443AEB" w14:textId="77777777" w:rsidTr="00115CAE">
        <w:trPr>
          <w:trHeight w:val="150"/>
          <w:jc w:val="center"/>
          <w:ins w:id="2489" w:author="NSB" w:date="2020-10-22T14:35:00Z"/>
        </w:trPr>
        <w:tc>
          <w:tcPr>
            <w:tcW w:w="1038" w:type="dxa"/>
            <w:tcBorders>
              <w:top w:val="nil"/>
              <w:left w:val="single" w:sz="4" w:space="0" w:color="auto"/>
              <w:bottom w:val="nil"/>
              <w:right w:val="single" w:sz="4" w:space="0" w:color="auto"/>
            </w:tcBorders>
            <w:hideMark/>
          </w:tcPr>
          <w:p w14:paraId="5B95367D" w14:textId="77777777" w:rsidR="00D62D46" w:rsidRPr="00115CAE" w:rsidRDefault="00D62D46" w:rsidP="00D62D46">
            <w:pPr>
              <w:rPr>
                <w:ins w:id="249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584B3B" w14:textId="77777777" w:rsidR="00D62D46" w:rsidRPr="00115CAE" w:rsidRDefault="00D62D46" w:rsidP="00D62D46">
            <w:pPr>
              <w:keepNext/>
              <w:keepLines/>
              <w:spacing w:after="0" w:line="256" w:lineRule="auto"/>
              <w:rPr>
                <w:ins w:id="2491" w:author="NSB" w:date="2020-10-22T14:35:00Z"/>
                <w:rFonts w:ascii="Arial" w:eastAsia="Calibri" w:hAnsi="Arial"/>
                <w:sz w:val="15"/>
                <w:szCs w:val="15"/>
                <w:lang w:val="sv-SE"/>
              </w:rPr>
            </w:pPr>
            <w:ins w:id="2492" w:author="NSB" w:date="2020-10-22T14:35: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044AC68B" w14:textId="77777777" w:rsidR="00D62D46" w:rsidRPr="00115CAE" w:rsidRDefault="00D62D46" w:rsidP="00D62D46">
            <w:pPr>
              <w:rPr>
                <w:ins w:id="2493"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43AF6723" w14:textId="77777777" w:rsidR="00D62D46" w:rsidRPr="00115CAE" w:rsidRDefault="00D62D46" w:rsidP="00D62D46">
            <w:pPr>
              <w:spacing w:after="0" w:line="256" w:lineRule="auto"/>
              <w:rPr>
                <w:ins w:id="249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B147CBC" w14:textId="77777777" w:rsidR="00D62D46" w:rsidRPr="00115CAE" w:rsidRDefault="00D62D46" w:rsidP="00D62D46">
            <w:pPr>
              <w:spacing w:after="0" w:line="256" w:lineRule="auto"/>
              <w:rPr>
                <w:ins w:id="249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021C07" w14:textId="77777777" w:rsidR="00D62D46" w:rsidRPr="00115CAE" w:rsidRDefault="00D62D46" w:rsidP="00D62D46">
            <w:pPr>
              <w:spacing w:after="0" w:line="256" w:lineRule="auto"/>
              <w:rPr>
                <w:ins w:id="249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FA0952" w14:textId="77777777" w:rsidR="00D62D46" w:rsidRPr="00115CAE" w:rsidRDefault="00D62D46" w:rsidP="00D62D46">
            <w:pPr>
              <w:keepNext/>
              <w:keepLines/>
              <w:spacing w:after="0" w:line="256" w:lineRule="auto"/>
              <w:jc w:val="center"/>
              <w:rPr>
                <w:ins w:id="2497" w:author="NSB" w:date="2020-10-22T14:35:00Z"/>
                <w:rFonts w:ascii="Arial" w:eastAsia="宋体" w:hAnsi="Arial"/>
                <w:sz w:val="18"/>
                <w:lang w:val="en-US"/>
              </w:rPr>
            </w:pPr>
            <w:ins w:id="2498" w:author="NSB" w:date="2020-10-22T14:35:00Z">
              <w:r w:rsidRPr="00115CAE">
                <w:rPr>
                  <w:rFonts w:ascii="Arial" w:eastAsia="宋体" w:hAnsi="Arial"/>
                  <w:sz w:val="18"/>
                </w:rPr>
                <w:t>-113.00</w:t>
              </w:r>
            </w:ins>
          </w:p>
        </w:tc>
      </w:tr>
      <w:tr w:rsidR="00D62D46" w:rsidRPr="00115CAE" w14:paraId="50F5D901" w14:textId="77777777" w:rsidTr="00115CAE">
        <w:trPr>
          <w:trHeight w:val="150"/>
          <w:jc w:val="center"/>
          <w:ins w:id="2499" w:author="NSB" w:date="2020-10-22T14:35:00Z"/>
        </w:trPr>
        <w:tc>
          <w:tcPr>
            <w:tcW w:w="1038" w:type="dxa"/>
            <w:tcBorders>
              <w:top w:val="nil"/>
              <w:left w:val="single" w:sz="4" w:space="0" w:color="auto"/>
              <w:bottom w:val="nil"/>
              <w:right w:val="single" w:sz="4" w:space="0" w:color="auto"/>
            </w:tcBorders>
          </w:tcPr>
          <w:p w14:paraId="4A95490C" w14:textId="77777777" w:rsidR="00D62D46" w:rsidRPr="00115CAE" w:rsidRDefault="00D62D46" w:rsidP="00D62D46">
            <w:pPr>
              <w:keepNext/>
              <w:keepLines/>
              <w:spacing w:after="0" w:line="256" w:lineRule="auto"/>
              <w:rPr>
                <w:ins w:id="2500" w:author="NSB" w:date="2020-10-22T14:35: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C203EFA" w14:textId="77777777" w:rsidR="00D62D46" w:rsidRPr="00115CAE" w:rsidRDefault="00D62D46" w:rsidP="00D62D46">
            <w:pPr>
              <w:keepNext/>
              <w:keepLines/>
              <w:spacing w:after="0" w:line="256" w:lineRule="auto"/>
              <w:rPr>
                <w:ins w:id="2501" w:author="NSB" w:date="2020-10-22T14:35:00Z"/>
                <w:rFonts w:ascii="Arial" w:eastAsia="宋体" w:hAnsi="Arial"/>
                <w:sz w:val="15"/>
                <w:szCs w:val="15"/>
                <w:lang w:val="sv-SE"/>
              </w:rPr>
            </w:pPr>
            <w:ins w:id="2502" w:author="NSB" w:date="2020-10-22T14:35: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5C1CF30E" w14:textId="77777777" w:rsidR="00D62D46" w:rsidRPr="00115CAE" w:rsidRDefault="00D62D46" w:rsidP="00D62D46">
            <w:pPr>
              <w:keepNext/>
              <w:keepLines/>
              <w:spacing w:after="0" w:line="256" w:lineRule="auto"/>
              <w:jc w:val="center"/>
              <w:rPr>
                <w:ins w:id="2503" w:author="NSB" w:date="2020-10-22T14:35:00Z"/>
                <w:rFonts w:ascii="Arial" w:eastAsia="宋体" w:hAnsi="Arial"/>
                <w:sz w:val="18"/>
                <w:lang w:val="en-US"/>
              </w:rPr>
            </w:pPr>
          </w:p>
        </w:tc>
        <w:tc>
          <w:tcPr>
            <w:tcW w:w="893" w:type="dxa"/>
            <w:tcBorders>
              <w:top w:val="nil"/>
              <w:left w:val="single" w:sz="4" w:space="0" w:color="auto"/>
              <w:bottom w:val="nil"/>
              <w:right w:val="single" w:sz="4" w:space="0" w:color="auto"/>
            </w:tcBorders>
          </w:tcPr>
          <w:p w14:paraId="5DA5520D" w14:textId="77777777" w:rsidR="00D62D46" w:rsidRPr="00115CAE" w:rsidRDefault="00D62D46" w:rsidP="00D62D46">
            <w:pPr>
              <w:keepNext/>
              <w:keepLines/>
              <w:spacing w:after="0" w:line="256" w:lineRule="auto"/>
              <w:jc w:val="center"/>
              <w:rPr>
                <w:ins w:id="2504" w:author="NSB" w:date="2020-10-22T14:35: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2A49A121" w14:textId="77777777" w:rsidR="00D62D46" w:rsidRPr="00115CAE" w:rsidRDefault="00D62D46" w:rsidP="00D62D46">
            <w:pPr>
              <w:keepNext/>
              <w:keepLines/>
              <w:spacing w:after="0" w:line="256" w:lineRule="auto"/>
              <w:jc w:val="center"/>
              <w:rPr>
                <w:ins w:id="2505" w:author="NSB" w:date="2020-10-22T14:35: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65B731BF" w14:textId="77777777" w:rsidR="00D62D46" w:rsidRPr="00115CAE" w:rsidRDefault="00D62D46" w:rsidP="00D62D46">
            <w:pPr>
              <w:keepNext/>
              <w:keepLines/>
              <w:spacing w:after="0" w:line="256" w:lineRule="auto"/>
              <w:jc w:val="center"/>
              <w:rPr>
                <w:ins w:id="2506" w:author="NSB" w:date="2020-10-22T14:35: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FC6685" w14:textId="77777777" w:rsidR="00D62D46" w:rsidRPr="00115CAE" w:rsidRDefault="00D62D46" w:rsidP="00D62D46">
            <w:pPr>
              <w:keepNext/>
              <w:keepLines/>
              <w:spacing w:after="0" w:line="256" w:lineRule="auto"/>
              <w:jc w:val="center"/>
              <w:rPr>
                <w:ins w:id="2507" w:author="NSB" w:date="2020-10-22T14:35:00Z"/>
                <w:rFonts w:ascii="Arial" w:eastAsia="宋体" w:hAnsi="Arial"/>
                <w:sz w:val="18"/>
              </w:rPr>
            </w:pPr>
            <w:ins w:id="2508" w:author="NSB" w:date="2020-10-22T14:35:00Z">
              <w:r w:rsidRPr="00115CAE">
                <w:rPr>
                  <w:rFonts w:ascii="Arial" w:eastAsia="宋体" w:hAnsi="Arial"/>
                  <w:sz w:val="18"/>
                </w:rPr>
                <w:t>-112.50</w:t>
              </w:r>
            </w:ins>
          </w:p>
        </w:tc>
      </w:tr>
      <w:tr w:rsidR="00D62D46" w:rsidRPr="00115CAE" w14:paraId="21EC9642" w14:textId="77777777" w:rsidTr="00115CAE">
        <w:trPr>
          <w:trHeight w:val="150"/>
          <w:jc w:val="center"/>
          <w:ins w:id="2509" w:author="NSB" w:date="2020-10-22T14:35:00Z"/>
        </w:trPr>
        <w:tc>
          <w:tcPr>
            <w:tcW w:w="1038" w:type="dxa"/>
            <w:tcBorders>
              <w:top w:val="nil"/>
              <w:left w:val="single" w:sz="4" w:space="0" w:color="auto"/>
              <w:bottom w:val="nil"/>
              <w:right w:val="single" w:sz="4" w:space="0" w:color="auto"/>
            </w:tcBorders>
            <w:hideMark/>
          </w:tcPr>
          <w:p w14:paraId="0292C94B" w14:textId="77777777" w:rsidR="00D62D46" w:rsidRPr="00115CAE" w:rsidRDefault="00D62D46" w:rsidP="00D62D46">
            <w:pPr>
              <w:rPr>
                <w:ins w:id="2510" w:author="NSB" w:date="2020-10-22T14:35: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5440F220" w14:textId="77777777" w:rsidR="00D62D46" w:rsidRPr="00115CAE" w:rsidRDefault="00D62D46" w:rsidP="00D62D46">
            <w:pPr>
              <w:keepNext/>
              <w:keepLines/>
              <w:spacing w:after="0" w:line="256" w:lineRule="auto"/>
              <w:rPr>
                <w:ins w:id="2511" w:author="NSB" w:date="2020-10-22T14:35:00Z"/>
                <w:rFonts w:ascii="Arial" w:eastAsia="Calibri" w:hAnsi="Arial"/>
                <w:sz w:val="15"/>
                <w:szCs w:val="15"/>
                <w:lang w:val="en-US"/>
              </w:rPr>
            </w:pPr>
            <w:ins w:id="2512" w:author="NSB" w:date="2020-10-22T14:35: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5A959216" w14:textId="77777777" w:rsidR="00D62D46" w:rsidRPr="00115CAE" w:rsidRDefault="00D62D46" w:rsidP="00D62D46">
            <w:pPr>
              <w:rPr>
                <w:ins w:id="2513"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37124C61" w14:textId="77777777" w:rsidR="00D62D46" w:rsidRPr="00115CAE" w:rsidRDefault="00D62D46" w:rsidP="00D62D46">
            <w:pPr>
              <w:spacing w:after="0" w:line="256" w:lineRule="auto"/>
              <w:rPr>
                <w:ins w:id="2514"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408FEC7" w14:textId="77777777" w:rsidR="00D62D46" w:rsidRPr="00115CAE" w:rsidRDefault="00D62D46" w:rsidP="00D62D46">
            <w:pPr>
              <w:spacing w:after="0" w:line="256" w:lineRule="auto"/>
              <w:rPr>
                <w:ins w:id="2515"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822F474" w14:textId="77777777" w:rsidR="00D62D46" w:rsidRPr="00115CAE" w:rsidRDefault="00D62D46" w:rsidP="00D62D46">
            <w:pPr>
              <w:spacing w:after="0" w:line="256" w:lineRule="auto"/>
              <w:rPr>
                <w:ins w:id="251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08F003" w14:textId="77777777" w:rsidR="00D62D46" w:rsidRPr="00115CAE" w:rsidRDefault="00D62D46" w:rsidP="00D62D46">
            <w:pPr>
              <w:keepNext/>
              <w:keepLines/>
              <w:spacing w:after="0" w:line="256" w:lineRule="auto"/>
              <w:jc w:val="center"/>
              <w:rPr>
                <w:ins w:id="2517" w:author="NSB" w:date="2020-10-22T14:35:00Z"/>
                <w:rFonts w:ascii="Arial" w:eastAsia="宋体" w:hAnsi="Arial"/>
                <w:sz w:val="18"/>
                <w:lang w:val="en-US"/>
              </w:rPr>
            </w:pPr>
            <w:ins w:id="2518" w:author="NSB" w:date="2020-10-22T14:35:00Z">
              <w:r w:rsidRPr="00115CAE">
                <w:rPr>
                  <w:rFonts w:ascii="Arial" w:eastAsia="宋体" w:hAnsi="Arial"/>
                  <w:sz w:val="18"/>
                </w:rPr>
                <w:t>-112.00</w:t>
              </w:r>
            </w:ins>
          </w:p>
        </w:tc>
      </w:tr>
      <w:tr w:rsidR="00D62D46" w:rsidRPr="00115CAE" w14:paraId="03A33AC6" w14:textId="77777777" w:rsidTr="00115CAE">
        <w:trPr>
          <w:trHeight w:val="150"/>
          <w:jc w:val="center"/>
          <w:ins w:id="2519" w:author="NSB" w:date="2020-10-22T14:35:00Z"/>
        </w:trPr>
        <w:tc>
          <w:tcPr>
            <w:tcW w:w="1038" w:type="dxa"/>
            <w:tcBorders>
              <w:top w:val="nil"/>
              <w:left w:val="single" w:sz="4" w:space="0" w:color="auto"/>
              <w:bottom w:val="single" w:sz="4" w:space="0" w:color="auto"/>
              <w:right w:val="single" w:sz="4" w:space="0" w:color="auto"/>
            </w:tcBorders>
            <w:hideMark/>
          </w:tcPr>
          <w:p w14:paraId="0C4D1C80" w14:textId="77777777" w:rsidR="00D62D46" w:rsidRPr="00115CAE" w:rsidRDefault="00D62D46" w:rsidP="00D62D46">
            <w:pPr>
              <w:rPr>
                <w:ins w:id="2520"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54B08A9" w14:textId="77777777" w:rsidR="00D62D46" w:rsidRPr="00115CAE" w:rsidRDefault="00D62D46" w:rsidP="00D62D46">
            <w:pPr>
              <w:keepNext/>
              <w:keepLines/>
              <w:spacing w:after="0" w:line="256" w:lineRule="auto"/>
              <w:rPr>
                <w:ins w:id="2521" w:author="NSB" w:date="2020-10-22T14:35:00Z"/>
                <w:rFonts w:ascii="Arial" w:eastAsia="Calibri" w:hAnsi="Arial"/>
                <w:sz w:val="15"/>
                <w:szCs w:val="15"/>
                <w:lang w:val="en-US"/>
              </w:rPr>
            </w:pPr>
            <w:ins w:id="2522" w:author="NSB" w:date="2020-10-22T14:35: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2A97EAAD" w14:textId="77777777" w:rsidR="00D62D46" w:rsidRPr="00115CAE" w:rsidRDefault="00D62D46" w:rsidP="00D62D46">
            <w:pPr>
              <w:rPr>
                <w:ins w:id="2523" w:author="NSB" w:date="2020-10-22T14:35: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112B9EE" w14:textId="77777777" w:rsidR="00D62D46" w:rsidRPr="00115CAE" w:rsidRDefault="00D62D46" w:rsidP="00D62D46">
            <w:pPr>
              <w:spacing w:after="0" w:line="256" w:lineRule="auto"/>
              <w:rPr>
                <w:ins w:id="2524" w:author="NSB" w:date="2020-10-22T14:35: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6739316" w14:textId="77777777" w:rsidR="00D62D46" w:rsidRPr="00115CAE" w:rsidRDefault="00D62D46" w:rsidP="00D62D46">
            <w:pPr>
              <w:spacing w:after="0" w:line="256" w:lineRule="auto"/>
              <w:rPr>
                <w:ins w:id="2525" w:author="NSB" w:date="2020-10-22T14:35: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ADE9299" w14:textId="77777777" w:rsidR="00D62D46" w:rsidRPr="00115CAE" w:rsidRDefault="00D62D46" w:rsidP="00D62D46">
            <w:pPr>
              <w:spacing w:after="0" w:line="256" w:lineRule="auto"/>
              <w:rPr>
                <w:ins w:id="2526"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AAEF18" w14:textId="77777777" w:rsidR="00D62D46" w:rsidRPr="00115CAE" w:rsidRDefault="00D62D46" w:rsidP="00D62D46">
            <w:pPr>
              <w:keepNext/>
              <w:keepLines/>
              <w:spacing w:after="0" w:line="256" w:lineRule="auto"/>
              <w:jc w:val="center"/>
              <w:rPr>
                <w:ins w:id="2527" w:author="NSB" w:date="2020-10-22T14:35:00Z"/>
                <w:rFonts w:ascii="Arial" w:eastAsia="宋体" w:hAnsi="Arial"/>
                <w:sz w:val="18"/>
                <w:lang w:val="en-US"/>
              </w:rPr>
            </w:pPr>
            <w:ins w:id="2528" w:author="NSB" w:date="2020-10-22T14:35:00Z">
              <w:r w:rsidRPr="00115CAE">
                <w:rPr>
                  <w:rFonts w:ascii="Arial" w:eastAsia="宋体" w:hAnsi="Arial"/>
                  <w:sz w:val="18"/>
                </w:rPr>
                <w:t>-111.50</w:t>
              </w:r>
            </w:ins>
          </w:p>
        </w:tc>
      </w:tr>
      <w:tr w:rsidR="00D62D46" w:rsidRPr="00115CAE" w14:paraId="2EC5397D" w14:textId="77777777" w:rsidTr="00115CAE">
        <w:trPr>
          <w:trHeight w:val="75"/>
          <w:jc w:val="center"/>
          <w:ins w:id="2529" w:author="NSB" w:date="2020-10-22T14:35:00Z"/>
        </w:trPr>
        <w:tc>
          <w:tcPr>
            <w:tcW w:w="1038" w:type="dxa"/>
            <w:tcBorders>
              <w:top w:val="single" w:sz="4" w:space="0" w:color="auto"/>
              <w:left w:val="single" w:sz="4" w:space="0" w:color="auto"/>
              <w:bottom w:val="nil"/>
              <w:right w:val="single" w:sz="4" w:space="0" w:color="auto"/>
            </w:tcBorders>
            <w:hideMark/>
          </w:tcPr>
          <w:p w14:paraId="2812633F" w14:textId="77777777" w:rsidR="00D62D46" w:rsidRPr="00115CAE" w:rsidRDefault="00D62D46" w:rsidP="00D62D46">
            <w:pPr>
              <w:keepNext/>
              <w:keepLines/>
              <w:spacing w:after="0" w:line="256" w:lineRule="auto"/>
              <w:rPr>
                <w:ins w:id="2530" w:author="NSB" w:date="2020-10-22T14:35:00Z"/>
                <w:rFonts w:ascii="Arial" w:eastAsia="宋体" w:hAnsi="Arial"/>
                <w:sz w:val="18"/>
                <w:lang w:val="en-US"/>
              </w:rPr>
            </w:pPr>
            <w:ins w:id="2531" w:author="NSB" w:date="2020-10-22T14:35:00Z">
              <w:r w:rsidRPr="00115CAE">
                <w:rPr>
                  <w:rFonts w:ascii="Arial" w:eastAsia="宋体" w:hAnsi="Arial"/>
                  <w:sz w:val="18"/>
                  <w:lang w:val="en-US"/>
                </w:rPr>
                <w:t>Io</w:t>
              </w:r>
              <w:r w:rsidRPr="00115CAE">
                <w:rPr>
                  <w:rFonts w:ascii="Arial" w:eastAsia="宋体" w:hAnsi="Arial"/>
                  <w:sz w:val="18"/>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64762CE5" w14:textId="77777777" w:rsidR="00D62D46" w:rsidRPr="00115CAE" w:rsidRDefault="00D62D46" w:rsidP="00D62D46">
            <w:pPr>
              <w:keepNext/>
              <w:keepLines/>
              <w:spacing w:after="0" w:line="256" w:lineRule="auto"/>
              <w:rPr>
                <w:ins w:id="2532" w:author="NSB" w:date="2020-10-22T14:35:00Z"/>
                <w:rFonts w:ascii="Arial" w:eastAsia="宋体" w:hAnsi="Arial"/>
                <w:sz w:val="15"/>
                <w:szCs w:val="15"/>
              </w:rPr>
            </w:pPr>
            <w:ins w:id="2533" w:author="NSB" w:date="2020-10-22T14:35: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6</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24A53232" w14:textId="77777777" w:rsidR="00D62D46" w:rsidRPr="00115CAE" w:rsidRDefault="00D62D46" w:rsidP="00D62D46">
            <w:pPr>
              <w:keepNext/>
              <w:keepLines/>
              <w:spacing w:after="0" w:line="256" w:lineRule="auto"/>
              <w:jc w:val="center"/>
              <w:rPr>
                <w:ins w:id="2534" w:author="NSB" w:date="2020-10-22T14:35:00Z"/>
                <w:rFonts w:ascii="Arial" w:eastAsia="宋体" w:hAnsi="Arial"/>
                <w:sz w:val="18"/>
              </w:rPr>
            </w:pPr>
            <w:ins w:id="2535" w:author="NSB" w:date="2020-10-22T14:35:00Z">
              <w:r w:rsidRPr="00115CAE">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70837C4E" w14:textId="77777777" w:rsidR="00D62D46" w:rsidRPr="00115CAE" w:rsidRDefault="00D62D46" w:rsidP="00D62D46">
            <w:pPr>
              <w:keepNext/>
              <w:keepLines/>
              <w:spacing w:after="0" w:line="256" w:lineRule="auto"/>
              <w:jc w:val="center"/>
              <w:rPr>
                <w:ins w:id="2536" w:author="NSB" w:date="2020-10-22T14:35:00Z"/>
                <w:rFonts w:ascii="Arial" w:eastAsia="宋体" w:hAnsi="Arial"/>
                <w:sz w:val="18"/>
                <w:lang w:val="en-US"/>
              </w:rPr>
            </w:pPr>
            <w:ins w:id="2537" w:author="NSB" w:date="2020-10-22T14:35:00Z">
              <w:r w:rsidRPr="00115CAE">
                <w:rPr>
                  <w:rFonts w:ascii="Arial" w:eastAsia="宋体" w:hAnsi="Arial"/>
                  <w:sz w:val="18"/>
                  <w:lang w:val="en-US"/>
                </w:rPr>
                <w:t>dBm/</w:t>
              </w:r>
            </w:ins>
          </w:p>
          <w:p w14:paraId="7F44BBDC" w14:textId="77777777" w:rsidR="00D62D46" w:rsidRPr="00115CAE" w:rsidRDefault="00D62D46" w:rsidP="00D62D46">
            <w:pPr>
              <w:keepNext/>
              <w:keepLines/>
              <w:spacing w:after="0" w:line="256" w:lineRule="auto"/>
              <w:jc w:val="center"/>
              <w:rPr>
                <w:ins w:id="2538" w:author="NSB" w:date="2020-10-22T14:35:00Z"/>
                <w:rFonts w:ascii="Arial" w:eastAsia="宋体" w:hAnsi="Arial"/>
                <w:sz w:val="18"/>
                <w:lang w:val="en-US"/>
              </w:rPr>
            </w:pPr>
            <w:ins w:id="2539" w:author="NSB" w:date="2020-10-22T14:35:00Z">
              <w:r w:rsidRPr="00115CAE">
                <w:rPr>
                  <w:rFonts w:ascii="Arial" w:eastAsia="宋体" w:hAnsi="Arial"/>
                  <w:sz w:val="18"/>
                  <w:lang w:val="en-US"/>
                </w:rPr>
                <w:t>9.36MHz</w:t>
              </w:r>
            </w:ins>
          </w:p>
        </w:tc>
        <w:tc>
          <w:tcPr>
            <w:tcW w:w="1942" w:type="dxa"/>
            <w:gridSpan w:val="4"/>
            <w:tcBorders>
              <w:top w:val="single" w:sz="4" w:space="0" w:color="auto"/>
              <w:left w:val="single" w:sz="4" w:space="0" w:color="auto"/>
              <w:bottom w:val="nil"/>
              <w:right w:val="single" w:sz="4" w:space="0" w:color="auto"/>
            </w:tcBorders>
            <w:hideMark/>
          </w:tcPr>
          <w:p w14:paraId="0AE7ED1F" w14:textId="77777777" w:rsidR="00D62D46" w:rsidRPr="00115CAE" w:rsidRDefault="00D62D46" w:rsidP="00D62D46">
            <w:pPr>
              <w:keepNext/>
              <w:keepLines/>
              <w:spacing w:after="0" w:line="256" w:lineRule="auto"/>
              <w:jc w:val="center"/>
              <w:rPr>
                <w:ins w:id="2540" w:author="NSB" w:date="2020-10-22T14:35:00Z"/>
                <w:rFonts w:ascii="Arial" w:eastAsia="宋体" w:hAnsi="Arial"/>
                <w:sz w:val="18"/>
                <w:lang w:val="en-US"/>
              </w:rPr>
            </w:pPr>
            <w:ins w:id="2541" w:author="NSB" w:date="2020-10-22T14:35:00Z">
              <w:r w:rsidRPr="00115CAE">
                <w:rPr>
                  <w:rFonts w:ascii="Arial" w:eastAsia="宋体" w:hAnsi="Arial"/>
                  <w:sz w:val="18"/>
                  <w:lang w:val="en-US"/>
                </w:rPr>
                <w:t>-56.28</w:t>
              </w:r>
            </w:ins>
          </w:p>
        </w:tc>
        <w:tc>
          <w:tcPr>
            <w:tcW w:w="1035" w:type="dxa"/>
            <w:gridSpan w:val="2"/>
            <w:tcBorders>
              <w:top w:val="single" w:sz="4" w:space="0" w:color="auto"/>
              <w:left w:val="single" w:sz="4" w:space="0" w:color="auto"/>
              <w:bottom w:val="nil"/>
              <w:right w:val="single" w:sz="4" w:space="0" w:color="auto"/>
            </w:tcBorders>
            <w:hideMark/>
          </w:tcPr>
          <w:p w14:paraId="7E807E06" w14:textId="77777777" w:rsidR="00D62D46" w:rsidRPr="00115CAE" w:rsidRDefault="00D62D46" w:rsidP="00D62D46">
            <w:pPr>
              <w:keepNext/>
              <w:keepLines/>
              <w:spacing w:after="0" w:line="256" w:lineRule="auto"/>
              <w:jc w:val="center"/>
              <w:rPr>
                <w:ins w:id="2542" w:author="NSB" w:date="2020-10-22T14:35:00Z"/>
                <w:rFonts w:ascii="Arial" w:eastAsia="宋体" w:hAnsi="Arial"/>
                <w:sz w:val="18"/>
                <w:lang w:val="en-US"/>
              </w:rPr>
            </w:pPr>
            <w:ins w:id="2543" w:author="NSB" w:date="2020-10-22T14:35:00Z">
              <w:r w:rsidRPr="00115CAE">
                <w:rPr>
                  <w:rFonts w:ascii="Arial" w:eastAsia="宋体" w:hAnsi="Arial"/>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26F9C20" w14:textId="77777777" w:rsidR="00D62D46" w:rsidRPr="00115CAE" w:rsidRDefault="00D62D46" w:rsidP="00D62D46">
            <w:pPr>
              <w:keepNext/>
              <w:keepLines/>
              <w:spacing w:after="0" w:line="256" w:lineRule="auto"/>
              <w:jc w:val="center"/>
              <w:rPr>
                <w:ins w:id="2544" w:author="NSB" w:date="2020-10-22T14:35:00Z"/>
                <w:rFonts w:ascii="Arial" w:eastAsia="宋体" w:hAnsi="Arial"/>
                <w:sz w:val="18"/>
                <w:lang w:val="en-US"/>
              </w:rPr>
            </w:pPr>
            <w:ins w:id="2545" w:author="NSB" w:date="2020-10-22T14:35:00Z">
              <w:r w:rsidRPr="00115CAE">
                <w:rPr>
                  <w:rFonts w:ascii="Arial" w:eastAsia="宋体" w:hAnsi="Arial"/>
                  <w:sz w:val="18"/>
                </w:rPr>
                <w:t>-85.28</w:t>
              </w:r>
            </w:ins>
          </w:p>
        </w:tc>
      </w:tr>
      <w:tr w:rsidR="00D62D46" w:rsidRPr="00115CAE" w14:paraId="727ADC1E" w14:textId="77777777" w:rsidTr="00115CAE">
        <w:trPr>
          <w:trHeight w:val="75"/>
          <w:jc w:val="center"/>
          <w:ins w:id="2546" w:author="NSB" w:date="2020-10-22T14:35:00Z"/>
        </w:trPr>
        <w:tc>
          <w:tcPr>
            <w:tcW w:w="1038" w:type="dxa"/>
            <w:tcBorders>
              <w:top w:val="nil"/>
              <w:left w:val="single" w:sz="4" w:space="0" w:color="auto"/>
              <w:bottom w:val="nil"/>
              <w:right w:val="single" w:sz="4" w:space="0" w:color="auto"/>
            </w:tcBorders>
            <w:hideMark/>
          </w:tcPr>
          <w:p w14:paraId="5F3B3D49" w14:textId="77777777" w:rsidR="00D62D46" w:rsidRPr="00115CAE" w:rsidRDefault="00D62D46" w:rsidP="00D62D46">
            <w:pPr>
              <w:rPr>
                <w:ins w:id="2547"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AB014B" w14:textId="77777777" w:rsidR="00D62D46" w:rsidRPr="00115CAE" w:rsidRDefault="00D62D46" w:rsidP="00D62D46">
            <w:pPr>
              <w:keepNext/>
              <w:keepLines/>
              <w:spacing w:after="0" w:line="256" w:lineRule="auto"/>
              <w:rPr>
                <w:ins w:id="2548" w:author="NSB" w:date="2020-10-22T14:35:00Z"/>
                <w:rFonts w:ascii="Arial" w:eastAsia="Calibri" w:hAnsi="Arial"/>
                <w:sz w:val="15"/>
                <w:szCs w:val="15"/>
                <w:lang w:val="en-US"/>
              </w:rPr>
            </w:pPr>
            <w:ins w:id="2549" w:author="NSB" w:date="2020-10-22T14:35: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015D8A0B" w14:textId="77777777" w:rsidR="00D62D46" w:rsidRPr="00115CAE" w:rsidRDefault="00D62D46" w:rsidP="00D62D46">
            <w:pPr>
              <w:rPr>
                <w:ins w:id="2550"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7C857BC5" w14:textId="77777777" w:rsidR="00D62D46" w:rsidRPr="00115CAE" w:rsidRDefault="00D62D46" w:rsidP="00D62D46">
            <w:pPr>
              <w:spacing w:after="0" w:line="256" w:lineRule="auto"/>
              <w:rPr>
                <w:ins w:id="255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7EA221D" w14:textId="77777777" w:rsidR="00D62D46" w:rsidRPr="00115CAE" w:rsidRDefault="00D62D46" w:rsidP="00D62D46">
            <w:pPr>
              <w:spacing w:after="0" w:line="256" w:lineRule="auto"/>
              <w:rPr>
                <w:ins w:id="255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C2B86FA" w14:textId="77777777" w:rsidR="00D62D46" w:rsidRPr="00115CAE" w:rsidRDefault="00D62D46" w:rsidP="00D62D46">
            <w:pPr>
              <w:spacing w:after="0" w:line="256" w:lineRule="auto"/>
              <w:rPr>
                <w:ins w:id="255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E619DD" w14:textId="77777777" w:rsidR="00D62D46" w:rsidRPr="00115CAE" w:rsidRDefault="00D62D46" w:rsidP="00D62D46">
            <w:pPr>
              <w:keepNext/>
              <w:keepLines/>
              <w:spacing w:after="0" w:line="256" w:lineRule="auto"/>
              <w:jc w:val="center"/>
              <w:rPr>
                <w:ins w:id="2554" w:author="NSB" w:date="2020-10-22T14:35:00Z"/>
                <w:rFonts w:ascii="Arial" w:eastAsia="宋体" w:hAnsi="Arial"/>
                <w:sz w:val="18"/>
                <w:lang w:val="en-US"/>
              </w:rPr>
            </w:pPr>
            <w:ins w:id="2555" w:author="NSB" w:date="2020-10-22T14:35:00Z">
              <w:r w:rsidRPr="00115CAE">
                <w:rPr>
                  <w:rFonts w:ascii="Arial" w:eastAsia="宋体" w:hAnsi="Arial"/>
                  <w:sz w:val="18"/>
                </w:rPr>
                <w:t>-84.78</w:t>
              </w:r>
            </w:ins>
          </w:p>
        </w:tc>
      </w:tr>
      <w:tr w:rsidR="00D62D46" w:rsidRPr="00115CAE" w14:paraId="3BB438AD" w14:textId="77777777" w:rsidTr="00115CAE">
        <w:trPr>
          <w:trHeight w:val="75"/>
          <w:jc w:val="center"/>
          <w:ins w:id="2556" w:author="NSB" w:date="2020-10-22T14:35:00Z"/>
        </w:trPr>
        <w:tc>
          <w:tcPr>
            <w:tcW w:w="1038" w:type="dxa"/>
            <w:tcBorders>
              <w:top w:val="nil"/>
              <w:left w:val="single" w:sz="4" w:space="0" w:color="auto"/>
              <w:bottom w:val="nil"/>
              <w:right w:val="single" w:sz="4" w:space="0" w:color="auto"/>
            </w:tcBorders>
            <w:hideMark/>
          </w:tcPr>
          <w:p w14:paraId="6E5B6AE0" w14:textId="77777777" w:rsidR="00D62D46" w:rsidRPr="00115CAE" w:rsidRDefault="00D62D46" w:rsidP="00D62D46">
            <w:pPr>
              <w:rPr>
                <w:ins w:id="2557"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1FF681" w14:textId="77777777" w:rsidR="00D62D46" w:rsidRPr="00115CAE" w:rsidRDefault="00D62D46" w:rsidP="00D62D46">
            <w:pPr>
              <w:keepNext/>
              <w:keepLines/>
              <w:spacing w:after="0" w:line="256" w:lineRule="auto"/>
              <w:rPr>
                <w:ins w:id="2558" w:author="NSB" w:date="2020-10-22T14:35:00Z"/>
                <w:rFonts w:ascii="Arial" w:eastAsia="Calibri" w:hAnsi="Arial"/>
                <w:sz w:val="15"/>
                <w:szCs w:val="15"/>
                <w:lang w:val="en-US"/>
              </w:rPr>
            </w:pPr>
            <w:ins w:id="2559" w:author="NSB" w:date="2020-10-22T14:35: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194098B2" w14:textId="77777777" w:rsidR="00D62D46" w:rsidRPr="00115CAE" w:rsidRDefault="00D62D46" w:rsidP="00D62D46">
            <w:pPr>
              <w:rPr>
                <w:ins w:id="2560"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5E2E925E" w14:textId="77777777" w:rsidR="00D62D46" w:rsidRPr="00115CAE" w:rsidRDefault="00D62D46" w:rsidP="00D62D46">
            <w:pPr>
              <w:spacing w:after="0" w:line="256" w:lineRule="auto"/>
              <w:rPr>
                <w:ins w:id="256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BB218B5" w14:textId="77777777" w:rsidR="00D62D46" w:rsidRPr="00115CAE" w:rsidRDefault="00D62D46" w:rsidP="00D62D46">
            <w:pPr>
              <w:spacing w:after="0" w:line="256" w:lineRule="auto"/>
              <w:rPr>
                <w:ins w:id="256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A6ABB8F" w14:textId="77777777" w:rsidR="00D62D46" w:rsidRPr="00115CAE" w:rsidRDefault="00D62D46" w:rsidP="00D62D46">
            <w:pPr>
              <w:spacing w:after="0" w:line="256" w:lineRule="auto"/>
              <w:rPr>
                <w:ins w:id="256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AA34B1" w14:textId="77777777" w:rsidR="00D62D46" w:rsidRPr="00115CAE" w:rsidRDefault="00D62D46" w:rsidP="00D62D46">
            <w:pPr>
              <w:keepNext/>
              <w:keepLines/>
              <w:spacing w:after="0" w:line="256" w:lineRule="auto"/>
              <w:jc w:val="center"/>
              <w:rPr>
                <w:ins w:id="2564" w:author="NSB" w:date="2020-10-22T14:35:00Z"/>
                <w:rFonts w:ascii="Arial" w:eastAsia="宋体" w:hAnsi="Arial"/>
                <w:sz w:val="18"/>
                <w:lang w:val="en-US"/>
              </w:rPr>
            </w:pPr>
            <w:ins w:id="2565" w:author="NSB" w:date="2020-10-22T14:35:00Z">
              <w:r w:rsidRPr="00115CAE">
                <w:rPr>
                  <w:rFonts w:ascii="Arial" w:eastAsia="宋体" w:hAnsi="Arial"/>
                  <w:sz w:val="18"/>
                </w:rPr>
                <w:t>-84.28</w:t>
              </w:r>
            </w:ins>
          </w:p>
        </w:tc>
      </w:tr>
      <w:tr w:rsidR="00D62D46" w:rsidRPr="00115CAE" w14:paraId="17877F5E" w14:textId="77777777" w:rsidTr="00115CAE">
        <w:trPr>
          <w:trHeight w:val="75"/>
          <w:jc w:val="center"/>
          <w:ins w:id="2566" w:author="NSB" w:date="2020-10-22T14:35:00Z"/>
        </w:trPr>
        <w:tc>
          <w:tcPr>
            <w:tcW w:w="1038" w:type="dxa"/>
            <w:tcBorders>
              <w:top w:val="nil"/>
              <w:left w:val="single" w:sz="4" w:space="0" w:color="auto"/>
              <w:bottom w:val="nil"/>
              <w:right w:val="single" w:sz="4" w:space="0" w:color="auto"/>
            </w:tcBorders>
            <w:hideMark/>
          </w:tcPr>
          <w:p w14:paraId="0BEF1E8A" w14:textId="77777777" w:rsidR="00D62D46" w:rsidRPr="00115CAE" w:rsidRDefault="00D62D46" w:rsidP="00D62D46">
            <w:pPr>
              <w:rPr>
                <w:ins w:id="2567"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7357DE" w14:textId="77777777" w:rsidR="00D62D46" w:rsidRPr="00115CAE" w:rsidRDefault="00D62D46" w:rsidP="00D62D46">
            <w:pPr>
              <w:keepNext/>
              <w:keepLines/>
              <w:spacing w:after="0" w:line="256" w:lineRule="auto"/>
              <w:rPr>
                <w:ins w:id="2568" w:author="NSB" w:date="2020-10-22T14:35:00Z"/>
                <w:rFonts w:ascii="Arial" w:eastAsia="Calibri" w:hAnsi="Arial"/>
                <w:sz w:val="15"/>
                <w:szCs w:val="15"/>
                <w:lang w:val="sv-SE"/>
              </w:rPr>
            </w:pPr>
            <w:ins w:id="2569" w:author="NSB" w:date="2020-10-22T14:35: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36FEC148" w14:textId="77777777" w:rsidR="00D62D46" w:rsidRPr="00115CAE" w:rsidRDefault="00D62D46" w:rsidP="00D62D46">
            <w:pPr>
              <w:rPr>
                <w:ins w:id="2570"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6649B4B4" w14:textId="77777777" w:rsidR="00D62D46" w:rsidRPr="00115CAE" w:rsidRDefault="00D62D46" w:rsidP="00D62D46">
            <w:pPr>
              <w:spacing w:after="0" w:line="256" w:lineRule="auto"/>
              <w:rPr>
                <w:ins w:id="257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A65D85" w14:textId="77777777" w:rsidR="00D62D46" w:rsidRPr="00115CAE" w:rsidRDefault="00D62D46" w:rsidP="00D62D46">
            <w:pPr>
              <w:spacing w:after="0" w:line="256" w:lineRule="auto"/>
              <w:rPr>
                <w:ins w:id="257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D5E8204" w14:textId="77777777" w:rsidR="00D62D46" w:rsidRPr="00115CAE" w:rsidRDefault="00D62D46" w:rsidP="00D62D46">
            <w:pPr>
              <w:spacing w:after="0" w:line="256" w:lineRule="auto"/>
              <w:rPr>
                <w:ins w:id="257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AED753" w14:textId="77777777" w:rsidR="00D62D46" w:rsidRPr="00115CAE" w:rsidRDefault="00D62D46" w:rsidP="00D62D46">
            <w:pPr>
              <w:keepNext/>
              <w:keepLines/>
              <w:spacing w:after="0" w:line="256" w:lineRule="auto"/>
              <w:jc w:val="center"/>
              <w:rPr>
                <w:ins w:id="2574" w:author="NSB" w:date="2020-10-22T14:35:00Z"/>
                <w:rFonts w:ascii="Arial" w:eastAsia="宋体" w:hAnsi="Arial"/>
                <w:sz w:val="18"/>
                <w:lang w:val="en-US"/>
              </w:rPr>
            </w:pPr>
            <w:ins w:id="2575" w:author="NSB" w:date="2020-10-22T14:35:00Z">
              <w:r w:rsidRPr="00115CAE">
                <w:rPr>
                  <w:rFonts w:ascii="Arial" w:eastAsia="宋体" w:hAnsi="Arial"/>
                  <w:sz w:val="18"/>
                </w:rPr>
                <w:t>-83.78</w:t>
              </w:r>
            </w:ins>
          </w:p>
        </w:tc>
      </w:tr>
      <w:tr w:rsidR="00D62D46" w:rsidRPr="00115CAE" w14:paraId="55719100" w14:textId="77777777" w:rsidTr="00115CAE">
        <w:trPr>
          <w:trHeight w:val="75"/>
          <w:jc w:val="center"/>
          <w:ins w:id="2576" w:author="NSB" w:date="2020-10-22T14:35:00Z"/>
        </w:trPr>
        <w:tc>
          <w:tcPr>
            <w:tcW w:w="1038" w:type="dxa"/>
            <w:tcBorders>
              <w:top w:val="nil"/>
              <w:left w:val="single" w:sz="4" w:space="0" w:color="auto"/>
              <w:bottom w:val="nil"/>
              <w:right w:val="single" w:sz="4" w:space="0" w:color="auto"/>
            </w:tcBorders>
            <w:hideMark/>
          </w:tcPr>
          <w:p w14:paraId="442E086C" w14:textId="77777777" w:rsidR="00D62D46" w:rsidRPr="00115CAE" w:rsidRDefault="00D62D46" w:rsidP="00D62D46">
            <w:pPr>
              <w:rPr>
                <w:ins w:id="2577"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05F7D1" w14:textId="77777777" w:rsidR="00D62D46" w:rsidRPr="00115CAE" w:rsidRDefault="00D62D46" w:rsidP="00D62D46">
            <w:pPr>
              <w:keepNext/>
              <w:keepLines/>
              <w:spacing w:after="0" w:line="256" w:lineRule="auto"/>
              <w:rPr>
                <w:ins w:id="2578" w:author="NSB" w:date="2020-10-22T14:35:00Z"/>
                <w:rFonts w:ascii="Arial" w:eastAsia="Calibri" w:hAnsi="Arial"/>
                <w:sz w:val="15"/>
                <w:szCs w:val="15"/>
                <w:lang w:val="sv-SE"/>
              </w:rPr>
            </w:pPr>
            <w:ins w:id="2579" w:author="NSB" w:date="2020-10-22T14:35: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4100EBEF" w14:textId="77777777" w:rsidR="00D62D46" w:rsidRPr="00115CAE" w:rsidRDefault="00D62D46" w:rsidP="00D62D46">
            <w:pPr>
              <w:rPr>
                <w:ins w:id="2580"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5B6815F3" w14:textId="77777777" w:rsidR="00D62D46" w:rsidRPr="00115CAE" w:rsidRDefault="00D62D46" w:rsidP="00D62D46">
            <w:pPr>
              <w:spacing w:after="0" w:line="256" w:lineRule="auto"/>
              <w:rPr>
                <w:ins w:id="258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31EFB38" w14:textId="77777777" w:rsidR="00D62D46" w:rsidRPr="00115CAE" w:rsidRDefault="00D62D46" w:rsidP="00D62D46">
            <w:pPr>
              <w:spacing w:after="0" w:line="256" w:lineRule="auto"/>
              <w:rPr>
                <w:ins w:id="258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6987B6C" w14:textId="77777777" w:rsidR="00D62D46" w:rsidRPr="00115CAE" w:rsidRDefault="00D62D46" w:rsidP="00D62D46">
            <w:pPr>
              <w:spacing w:after="0" w:line="256" w:lineRule="auto"/>
              <w:rPr>
                <w:ins w:id="258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2C39D2C" w14:textId="77777777" w:rsidR="00D62D46" w:rsidRPr="00115CAE" w:rsidRDefault="00D62D46" w:rsidP="00D62D46">
            <w:pPr>
              <w:keepNext/>
              <w:keepLines/>
              <w:spacing w:after="0" w:line="256" w:lineRule="auto"/>
              <w:jc w:val="center"/>
              <w:rPr>
                <w:ins w:id="2584" w:author="NSB" w:date="2020-10-22T14:35:00Z"/>
                <w:rFonts w:ascii="Arial" w:eastAsia="宋体" w:hAnsi="Arial"/>
                <w:sz w:val="18"/>
                <w:lang w:val="en-US"/>
              </w:rPr>
            </w:pPr>
            <w:ins w:id="2585" w:author="NSB" w:date="2020-10-22T14:35:00Z">
              <w:r w:rsidRPr="00115CAE">
                <w:rPr>
                  <w:rFonts w:ascii="Arial" w:eastAsia="宋体" w:hAnsi="Arial"/>
                  <w:sz w:val="18"/>
                </w:rPr>
                <w:t>-83.28</w:t>
              </w:r>
            </w:ins>
          </w:p>
        </w:tc>
      </w:tr>
      <w:tr w:rsidR="00D62D46" w:rsidRPr="00115CAE" w14:paraId="2441D266" w14:textId="77777777" w:rsidTr="00115CAE">
        <w:trPr>
          <w:trHeight w:val="75"/>
          <w:jc w:val="center"/>
          <w:ins w:id="2586" w:author="NSB" w:date="2020-10-22T14:35:00Z"/>
        </w:trPr>
        <w:tc>
          <w:tcPr>
            <w:tcW w:w="1038" w:type="dxa"/>
            <w:tcBorders>
              <w:top w:val="nil"/>
              <w:left w:val="single" w:sz="4" w:space="0" w:color="auto"/>
              <w:bottom w:val="nil"/>
              <w:right w:val="single" w:sz="4" w:space="0" w:color="auto"/>
            </w:tcBorders>
          </w:tcPr>
          <w:p w14:paraId="00D49C1F" w14:textId="77777777" w:rsidR="00D62D46" w:rsidRPr="00115CAE" w:rsidRDefault="00D62D46" w:rsidP="00D62D46">
            <w:pPr>
              <w:keepNext/>
              <w:keepLines/>
              <w:spacing w:after="0" w:line="256" w:lineRule="auto"/>
              <w:rPr>
                <w:ins w:id="2587" w:author="NSB" w:date="2020-10-22T14:35: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776130C" w14:textId="77777777" w:rsidR="00D62D46" w:rsidRPr="00115CAE" w:rsidRDefault="00D62D46" w:rsidP="00D62D46">
            <w:pPr>
              <w:keepNext/>
              <w:keepLines/>
              <w:spacing w:after="0" w:line="256" w:lineRule="auto"/>
              <w:rPr>
                <w:ins w:id="2588" w:author="NSB" w:date="2020-10-22T14:35:00Z"/>
                <w:rFonts w:ascii="Arial" w:eastAsia="宋体" w:hAnsi="Arial"/>
                <w:sz w:val="15"/>
                <w:szCs w:val="15"/>
                <w:lang w:val="sv-SE"/>
              </w:rPr>
            </w:pPr>
            <w:ins w:id="2589" w:author="NSB" w:date="2020-10-22T14:35: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07C59FA3" w14:textId="77777777" w:rsidR="00D62D46" w:rsidRPr="00115CAE" w:rsidRDefault="00D62D46" w:rsidP="00D62D46">
            <w:pPr>
              <w:keepNext/>
              <w:keepLines/>
              <w:spacing w:after="0" w:line="256" w:lineRule="auto"/>
              <w:jc w:val="center"/>
              <w:rPr>
                <w:ins w:id="2590" w:author="NSB" w:date="2020-10-22T14:35:00Z"/>
                <w:rFonts w:ascii="Arial" w:eastAsia="宋体" w:hAnsi="Arial"/>
                <w:sz w:val="18"/>
              </w:rPr>
            </w:pPr>
          </w:p>
        </w:tc>
        <w:tc>
          <w:tcPr>
            <w:tcW w:w="893" w:type="dxa"/>
            <w:tcBorders>
              <w:top w:val="nil"/>
              <w:left w:val="single" w:sz="4" w:space="0" w:color="auto"/>
              <w:bottom w:val="nil"/>
              <w:right w:val="single" w:sz="4" w:space="0" w:color="auto"/>
            </w:tcBorders>
          </w:tcPr>
          <w:p w14:paraId="4389DB00" w14:textId="77777777" w:rsidR="00D62D46" w:rsidRPr="00115CAE" w:rsidRDefault="00D62D46" w:rsidP="00D62D46">
            <w:pPr>
              <w:keepNext/>
              <w:keepLines/>
              <w:spacing w:after="0" w:line="256" w:lineRule="auto"/>
              <w:jc w:val="center"/>
              <w:rPr>
                <w:ins w:id="2591" w:author="NSB" w:date="2020-10-22T14:35: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1AA35DFA" w14:textId="77777777" w:rsidR="00D62D46" w:rsidRPr="00115CAE" w:rsidRDefault="00D62D46" w:rsidP="00D62D46">
            <w:pPr>
              <w:keepNext/>
              <w:keepLines/>
              <w:spacing w:after="0" w:line="256" w:lineRule="auto"/>
              <w:jc w:val="center"/>
              <w:rPr>
                <w:ins w:id="2592" w:author="NSB" w:date="2020-10-22T14:35: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08590489" w14:textId="77777777" w:rsidR="00D62D46" w:rsidRPr="00115CAE" w:rsidRDefault="00D62D46" w:rsidP="00D62D46">
            <w:pPr>
              <w:keepNext/>
              <w:keepLines/>
              <w:spacing w:after="0" w:line="256" w:lineRule="auto"/>
              <w:jc w:val="center"/>
              <w:rPr>
                <w:ins w:id="2593" w:author="NSB" w:date="2020-10-22T14:35: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0F9E89" w14:textId="77777777" w:rsidR="00D62D46" w:rsidRPr="00115CAE" w:rsidRDefault="00D62D46" w:rsidP="00D62D46">
            <w:pPr>
              <w:keepNext/>
              <w:keepLines/>
              <w:spacing w:after="0" w:line="256" w:lineRule="auto"/>
              <w:jc w:val="center"/>
              <w:rPr>
                <w:ins w:id="2594" w:author="NSB" w:date="2020-10-22T14:35:00Z"/>
                <w:rFonts w:ascii="Arial" w:eastAsia="宋体" w:hAnsi="Arial"/>
                <w:sz w:val="18"/>
              </w:rPr>
            </w:pPr>
            <w:ins w:id="2595" w:author="NSB" w:date="2020-10-22T14:35:00Z">
              <w:r w:rsidRPr="00115CAE">
                <w:rPr>
                  <w:rFonts w:ascii="Arial" w:eastAsia="宋体" w:hAnsi="Arial"/>
                  <w:sz w:val="18"/>
                </w:rPr>
                <w:t>-82.78</w:t>
              </w:r>
            </w:ins>
          </w:p>
        </w:tc>
      </w:tr>
      <w:tr w:rsidR="00D62D46" w:rsidRPr="00115CAE" w14:paraId="3952306C" w14:textId="77777777" w:rsidTr="00115CAE">
        <w:trPr>
          <w:trHeight w:val="75"/>
          <w:jc w:val="center"/>
          <w:ins w:id="2596" w:author="NSB" w:date="2020-10-22T14:35:00Z"/>
        </w:trPr>
        <w:tc>
          <w:tcPr>
            <w:tcW w:w="1038" w:type="dxa"/>
            <w:tcBorders>
              <w:top w:val="nil"/>
              <w:left w:val="single" w:sz="4" w:space="0" w:color="auto"/>
              <w:bottom w:val="nil"/>
              <w:right w:val="single" w:sz="4" w:space="0" w:color="auto"/>
            </w:tcBorders>
            <w:hideMark/>
          </w:tcPr>
          <w:p w14:paraId="0C316AB9" w14:textId="77777777" w:rsidR="00D62D46" w:rsidRPr="00115CAE" w:rsidRDefault="00D62D46" w:rsidP="00D62D46">
            <w:pPr>
              <w:rPr>
                <w:ins w:id="2597" w:author="NSB" w:date="2020-10-22T14:35: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5ED8029D" w14:textId="77777777" w:rsidR="00D62D46" w:rsidRPr="00115CAE" w:rsidRDefault="00D62D46" w:rsidP="00D62D46">
            <w:pPr>
              <w:keepNext/>
              <w:keepLines/>
              <w:spacing w:after="0" w:line="256" w:lineRule="auto"/>
              <w:rPr>
                <w:ins w:id="2598" w:author="NSB" w:date="2020-10-22T14:35:00Z"/>
                <w:rFonts w:ascii="Arial" w:eastAsia="Calibri" w:hAnsi="Arial"/>
                <w:sz w:val="15"/>
                <w:szCs w:val="15"/>
                <w:lang w:val="en-US"/>
              </w:rPr>
            </w:pPr>
            <w:ins w:id="2599" w:author="NSB" w:date="2020-10-22T14:35: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1FE91ED9" w14:textId="77777777" w:rsidR="00D62D46" w:rsidRPr="00115CAE" w:rsidRDefault="00D62D46" w:rsidP="00D62D46">
            <w:pPr>
              <w:rPr>
                <w:ins w:id="2600"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4D512E31" w14:textId="77777777" w:rsidR="00D62D46" w:rsidRPr="00115CAE" w:rsidRDefault="00D62D46" w:rsidP="00D62D46">
            <w:pPr>
              <w:spacing w:after="0" w:line="256" w:lineRule="auto"/>
              <w:rPr>
                <w:ins w:id="2601"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E65F2F4" w14:textId="77777777" w:rsidR="00D62D46" w:rsidRPr="00115CAE" w:rsidRDefault="00D62D46" w:rsidP="00D62D46">
            <w:pPr>
              <w:spacing w:after="0" w:line="256" w:lineRule="auto"/>
              <w:rPr>
                <w:ins w:id="2602"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8265CB8" w14:textId="77777777" w:rsidR="00D62D46" w:rsidRPr="00115CAE" w:rsidRDefault="00D62D46" w:rsidP="00D62D46">
            <w:pPr>
              <w:spacing w:after="0" w:line="256" w:lineRule="auto"/>
              <w:rPr>
                <w:ins w:id="260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BFF622" w14:textId="77777777" w:rsidR="00D62D46" w:rsidRPr="00115CAE" w:rsidRDefault="00D62D46" w:rsidP="00D62D46">
            <w:pPr>
              <w:keepNext/>
              <w:keepLines/>
              <w:spacing w:after="0" w:line="256" w:lineRule="auto"/>
              <w:jc w:val="center"/>
              <w:rPr>
                <w:ins w:id="2604" w:author="NSB" w:date="2020-10-22T14:35:00Z"/>
                <w:rFonts w:ascii="Arial" w:eastAsia="宋体" w:hAnsi="Arial"/>
                <w:sz w:val="18"/>
                <w:lang w:val="en-US"/>
              </w:rPr>
            </w:pPr>
            <w:ins w:id="2605" w:author="NSB" w:date="2020-10-22T14:35:00Z">
              <w:r w:rsidRPr="00115CAE">
                <w:rPr>
                  <w:rFonts w:ascii="Arial" w:eastAsia="宋体" w:hAnsi="Arial"/>
                  <w:sz w:val="18"/>
                </w:rPr>
                <w:t>-82.28</w:t>
              </w:r>
            </w:ins>
          </w:p>
        </w:tc>
      </w:tr>
      <w:tr w:rsidR="00D62D46" w:rsidRPr="00115CAE" w14:paraId="64A4F0F6" w14:textId="77777777" w:rsidTr="00115CAE">
        <w:trPr>
          <w:trHeight w:val="75"/>
          <w:jc w:val="center"/>
          <w:ins w:id="2606" w:author="NSB" w:date="2020-10-22T14:35:00Z"/>
        </w:trPr>
        <w:tc>
          <w:tcPr>
            <w:tcW w:w="1038" w:type="dxa"/>
            <w:tcBorders>
              <w:top w:val="nil"/>
              <w:left w:val="single" w:sz="4" w:space="0" w:color="auto"/>
              <w:bottom w:val="nil"/>
              <w:right w:val="single" w:sz="4" w:space="0" w:color="auto"/>
            </w:tcBorders>
            <w:hideMark/>
          </w:tcPr>
          <w:p w14:paraId="2118704F" w14:textId="77777777" w:rsidR="00D62D46" w:rsidRPr="00115CAE" w:rsidRDefault="00D62D46" w:rsidP="00D62D46">
            <w:pPr>
              <w:rPr>
                <w:ins w:id="2607"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994EB5" w14:textId="77777777" w:rsidR="00D62D46" w:rsidRPr="00115CAE" w:rsidRDefault="00D62D46" w:rsidP="00D62D46">
            <w:pPr>
              <w:keepNext/>
              <w:keepLines/>
              <w:spacing w:after="0" w:line="256" w:lineRule="auto"/>
              <w:rPr>
                <w:ins w:id="2608" w:author="NSB" w:date="2020-10-22T14:35:00Z"/>
                <w:rFonts w:ascii="Arial" w:eastAsia="Calibri" w:hAnsi="Arial"/>
                <w:sz w:val="15"/>
                <w:szCs w:val="15"/>
                <w:lang w:val="en-US"/>
              </w:rPr>
            </w:pPr>
            <w:ins w:id="2609" w:author="NSB" w:date="2020-10-22T14:35: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316D3E96" w14:textId="77777777" w:rsidR="00D62D46" w:rsidRPr="00115CAE" w:rsidRDefault="00D62D46" w:rsidP="00D62D46">
            <w:pPr>
              <w:rPr>
                <w:ins w:id="2610" w:author="NSB" w:date="2020-10-22T14:35: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4706C93F" w14:textId="77777777" w:rsidR="00D62D46" w:rsidRPr="00115CAE" w:rsidRDefault="00D62D46" w:rsidP="00D62D46">
            <w:pPr>
              <w:spacing w:after="0" w:line="256" w:lineRule="auto"/>
              <w:rPr>
                <w:ins w:id="2611" w:author="NSB" w:date="2020-10-22T14:35: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A635E09" w14:textId="77777777" w:rsidR="00D62D46" w:rsidRPr="00115CAE" w:rsidRDefault="00D62D46" w:rsidP="00D62D46">
            <w:pPr>
              <w:spacing w:after="0" w:line="256" w:lineRule="auto"/>
              <w:rPr>
                <w:ins w:id="2612" w:author="NSB" w:date="2020-10-22T14:35: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11B6B8C" w14:textId="77777777" w:rsidR="00D62D46" w:rsidRPr="00115CAE" w:rsidRDefault="00D62D46" w:rsidP="00D62D46">
            <w:pPr>
              <w:spacing w:after="0" w:line="256" w:lineRule="auto"/>
              <w:rPr>
                <w:ins w:id="2613"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3F97908" w14:textId="77777777" w:rsidR="00D62D46" w:rsidRPr="00115CAE" w:rsidRDefault="00D62D46" w:rsidP="00D62D46">
            <w:pPr>
              <w:keepNext/>
              <w:keepLines/>
              <w:spacing w:after="0" w:line="256" w:lineRule="auto"/>
              <w:jc w:val="center"/>
              <w:rPr>
                <w:ins w:id="2614" w:author="NSB" w:date="2020-10-22T14:35:00Z"/>
                <w:rFonts w:ascii="Arial" w:eastAsia="宋体" w:hAnsi="Arial"/>
                <w:sz w:val="18"/>
                <w:lang w:val="en-US"/>
              </w:rPr>
            </w:pPr>
            <w:ins w:id="2615" w:author="NSB" w:date="2020-10-22T14:35:00Z">
              <w:r w:rsidRPr="00115CAE">
                <w:rPr>
                  <w:rFonts w:ascii="Arial" w:eastAsia="宋体" w:hAnsi="Arial"/>
                  <w:sz w:val="18"/>
                </w:rPr>
                <w:t>-81.78</w:t>
              </w:r>
            </w:ins>
          </w:p>
        </w:tc>
      </w:tr>
      <w:tr w:rsidR="00D62D46" w:rsidRPr="00115CAE" w14:paraId="0B07A01B" w14:textId="77777777" w:rsidTr="00115CAE">
        <w:trPr>
          <w:trHeight w:val="75"/>
          <w:jc w:val="center"/>
          <w:ins w:id="2616" w:author="NSB" w:date="2020-10-22T14:35:00Z"/>
        </w:trPr>
        <w:tc>
          <w:tcPr>
            <w:tcW w:w="1038" w:type="dxa"/>
            <w:tcBorders>
              <w:top w:val="nil"/>
              <w:left w:val="single" w:sz="4" w:space="0" w:color="auto"/>
              <w:bottom w:val="nil"/>
              <w:right w:val="single" w:sz="4" w:space="0" w:color="auto"/>
            </w:tcBorders>
            <w:hideMark/>
          </w:tcPr>
          <w:p w14:paraId="26BCF688" w14:textId="77777777" w:rsidR="00D62D46" w:rsidRPr="00115CAE" w:rsidRDefault="00D62D46" w:rsidP="00D62D46">
            <w:pPr>
              <w:rPr>
                <w:ins w:id="2617"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4A8371" w14:textId="77777777" w:rsidR="00D62D46" w:rsidRPr="00115CAE" w:rsidRDefault="00D62D46" w:rsidP="00D62D46">
            <w:pPr>
              <w:keepNext/>
              <w:keepLines/>
              <w:spacing w:after="0" w:line="256" w:lineRule="auto"/>
              <w:rPr>
                <w:ins w:id="2618" w:author="NSB" w:date="2020-10-22T14:35:00Z"/>
                <w:rFonts w:ascii="Arial" w:eastAsia="宋体" w:hAnsi="Arial"/>
                <w:sz w:val="15"/>
                <w:szCs w:val="15"/>
              </w:rPr>
            </w:pPr>
            <w:ins w:id="2619" w:author="NSB" w:date="2020-10-22T14:35:00Z">
              <w:r w:rsidRPr="00115CAE">
                <w:rPr>
                  <w:rFonts w:ascii="Arial" w:eastAsia="宋体" w:hAnsi="Arial"/>
                  <w:sz w:val="15"/>
                  <w:szCs w:val="15"/>
                </w:rPr>
                <w:t xml:space="preserve">NR_FDD_FR1_A, NR_TDD_FR1_A </w:t>
              </w:r>
              <w:r w:rsidRPr="00115CAE">
                <w:rPr>
                  <w:rFonts w:ascii="Arial" w:eastAsia="宋体" w:hAnsi="Arial"/>
                  <w:sz w:val="15"/>
                  <w:szCs w:val="15"/>
                  <w:vertAlign w:val="superscript"/>
                </w:rPr>
                <w:t>NOTE 6</w:t>
              </w:r>
              <w:r w:rsidRPr="00115CAE">
                <w:rPr>
                  <w:rFonts w:ascii="Arial" w:eastAsia="宋体" w:hAnsi="Arial"/>
                  <w:sz w:val="15"/>
                  <w:szCs w:val="15"/>
                </w:rPr>
                <w:t>,</w:t>
              </w:r>
            </w:ins>
          </w:p>
        </w:tc>
        <w:tc>
          <w:tcPr>
            <w:tcW w:w="850" w:type="dxa"/>
            <w:tcBorders>
              <w:top w:val="single" w:sz="4" w:space="0" w:color="auto"/>
              <w:left w:val="single" w:sz="4" w:space="0" w:color="auto"/>
              <w:bottom w:val="nil"/>
              <w:right w:val="single" w:sz="4" w:space="0" w:color="auto"/>
            </w:tcBorders>
            <w:hideMark/>
          </w:tcPr>
          <w:p w14:paraId="57A15D31" w14:textId="77777777" w:rsidR="00D62D46" w:rsidRPr="00115CAE" w:rsidRDefault="00D62D46" w:rsidP="00D62D46">
            <w:pPr>
              <w:keepNext/>
              <w:keepLines/>
              <w:spacing w:after="0" w:line="256" w:lineRule="auto"/>
              <w:jc w:val="center"/>
              <w:rPr>
                <w:ins w:id="2620" w:author="NSB" w:date="2020-10-22T14:35:00Z"/>
                <w:rFonts w:ascii="Arial" w:eastAsia="宋体" w:hAnsi="Arial"/>
                <w:sz w:val="18"/>
                <w:lang w:val="en-US"/>
              </w:rPr>
            </w:pPr>
            <w:ins w:id="2621" w:author="NSB" w:date="2020-10-22T14:35:00Z">
              <w:r w:rsidRPr="00115CAE">
                <w:rPr>
                  <w:rFonts w:ascii="Arial" w:eastAsia="宋体" w:hAnsi="Arial"/>
                  <w:sz w:val="18"/>
                  <w:lang w:val="en-US"/>
                </w:rPr>
                <w:t>3,6</w:t>
              </w:r>
            </w:ins>
          </w:p>
        </w:tc>
        <w:tc>
          <w:tcPr>
            <w:tcW w:w="893" w:type="dxa"/>
            <w:tcBorders>
              <w:top w:val="single" w:sz="4" w:space="0" w:color="auto"/>
              <w:left w:val="single" w:sz="4" w:space="0" w:color="auto"/>
              <w:bottom w:val="nil"/>
              <w:right w:val="single" w:sz="4" w:space="0" w:color="auto"/>
            </w:tcBorders>
            <w:hideMark/>
          </w:tcPr>
          <w:p w14:paraId="64810427" w14:textId="77777777" w:rsidR="00D62D46" w:rsidRPr="00115CAE" w:rsidRDefault="00D62D46" w:rsidP="00D62D46">
            <w:pPr>
              <w:keepNext/>
              <w:keepLines/>
              <w:spacing w:after="0" w:line="256" w:lineRule="auto"/>
              <w:jc w:val="center"/>
              <w:rPr>
                <w:ins w:id="2622" w:author="NSB" w:date="2020-10-22T14:35:00Z"/>
                <w:rFonts w:ascii="Arial" w:eastAsia="宋体" w:hAnsi="Arial"/>
                <w:sz w:val="18"/>
                <w:lang w:val="en-US"/>
              </w:rPr>
            </w:pPr>
            <w:ins w:id="2623" w:author="NSB" w:date="2020-10-22T14:35:00Z">
              <w:r w:rsidRPr="00115CAE">
                <w:rPr>
                  <w:rFonts w:ascii="Arial" w:eastAsia="宋体" w:hAnsi="Arial"/>
                  <w:sz w:val="18"/>
                  <w:lang w:val="en-US"/>
                </w:rPr>
                <w:t>dBm/</w:t>
              </w:r>
            </w:ins>
          </w:p>
          <w:p w14:paraId="448946D3" w14:textId="77777777" w:rsidR="00D62D46" w:rsidRPr="00115CAE" w:rsidRDefault="00D62D46" w:rsidP="00D62D46">
            <w:pPr>
              <w:keepNext/>
              <w:keepLines/>
              <w:spacing w:after="0" w:line="256" w:lineRule="auto"/>
              <w:jc w:val="center"/>
              <w:rPr>
                <w:ins w:id="2624" w:author="NSB" w:date="2020-10-22T14:35:00Z"/>
                <w:rFonts w:ascii="Arial" w:eastAsia="宋体" w:hAnsi="Arial"/>
                <w:sz w:val="18"/>
                <w:lang w:val="en-US"/>
              </w:rPr>
            </w:pPr>
            <w:ins w:id="2625" w:author="NSB" w:date="2020-10-22T14:35:00Z">
              <w:r w:rsidRPr="00115CAE">
                <w:rPr>
                  <w:rFonts w:ascii="Arial" w:eastAsia="宋体" w:hAnsi="Arial"/>
                  <w:sz w:val="18"/>
                  <w:lang w:val="en-US"/>
                </w:rPr>
                <w:t>38.16MHz</w:t>
              </w:r>
            </w:ins>
          </w:p>
        </w:tc>
        <w:tc>
          <w:tcPr>
            <w:tcW w:w="1942" w:type="dxa"/>
            <w:gridSpan w:val="4"/>
            <w:tcBorders>
              <w:top w:val="single" w:sz="4" w:space="0" w:color="auto"/>
              <w:left w:val="single" w:sz="4" w:space="0" w:color="auto"/>
              <w:bottom w:val="nil"/>
              <w:right w:val="single" w:sz="4" w:space="0" w:color="auto"/>
            </w:tcBorders>
            <w:hideMark/>
          </w:tcPr>
          <w:p w14:paraId="616EF3C1" w14:textId="77777777" w:rsidR="00D62D46" w:rsidRPr="00115CAE" w:rsidRDefault="00D62D46" w:rsidP="00D62D46">
            <w:pPr>
              <w:keepNext/>
              <w:keepLines/>
              <w:spacing w:after="0" w:line="256" w:lineRule="auto"/>
              <w:jc w:val="center"/>
              <w:rPr>
                <w:ins w:id="2626" w:author="NSB" w:date="2020-10-22T14:35:00Z"/>
                <w:rFonts w:ascii="Arial" w:eastAsia="宋体" w:hAnsi="Arial"/>
                <w:sz w:val="18"/>
                <w:lang w:val="en-US"/>
              </w:rPr>
            </w:pPr>
            <w:ins w:id="2627" w:author="NSB" w:date="2020-10-22T14:35:00Z">
              <w:r w:rsidRPr="00115CAE">
                <w:rPr>
                  <w:rFonts w:ascii="Arial" w:eastAsia="宋体" w:hAnsi="Arial"/>
                  <w:sz w:val="18"/>
                  <w:lang w:val="en-US"/>
                </w:rPr>
                <w:t>-50.19</w:t>
              </w:r>
            </w:ins>
          </w:p>
        </w:tc>
        <w:tc>
          <w:tcPr>
            <w:tcW w:w="1035" w:type="dxa"/>
            <w:gridSpan w:val="2"/>
            <w:tcBorders>
              <w:top w:val="single" w:sz="4" w:space="0" w:color="auto"/>
              <w:left w:val="single" w:sz="4" w:space="0" w:color="auto"/>
              <w:bottom w:val="nil"/>
              <w:right w:val="single" w:sz="4" w:space="0" w:color="auto"/>
            </w:tcBorders>
            <w:hideMark/>
          </w:tcPr>
          <w:p w14:paraId="788A0A8D" w14:textId="77777777" w:rsidR="00D62D46" w:rsidRPr="00115CAE" w:rsidRDefault="00D62D46" w:rsidP="00D62D46">
            <w:pPr>
              <w:keepNext/>
              <w:keepLines/>
              <w:spacing w:after="0" w:line="256" w:lineRule="auto"/>
              <w:jc w:val="center"/>
              <w:rPr>
                <w:ins w:id="2628" w:author="NSB" w:date="2020-10-22T14:35:00Z"/>
                <w:rFonts w:ascii="Arial" w:eastAsia="宋体" w:hAnsi="Arial"/>
                <w:sz w:val="18"/>
                <w:lang w:val="en-US"/>
              </w:rPr>
            </w:pPr>
            <w:ins w:id="2629" w:author="NSB" w:date="2020-10-22T14:35:00Z">
              <w:r w:rsidRPr="00115CAE">
                <w:rPr>
                  <w:rFonts w:ascii="Arial" w:eastAsia="宋体" w:hAnsi="Arial"/>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2C3C273" w14:textId="77777777" w:rsidR="00D62D46" w:rsidRPr="00115CAE" w:rsidRDefault="00D62D46" w:rsidP="00D62D46">
            <w:pPr>
              <w:keepNext/>
              <w:keepLines/>
              <w:spacing w:after="0" w:line="256" w:lineRule="auto"/>
              <w:jc w:val="center"/>
              <w:rPr>
                <w:ins w:id="2630" w:author="NSB" w:date="2020-10-22T14:35:00Z"/>
                <w:rFonts w:ascii="Arial" w:eastAsia="宋体" w:hAnsi="Arial"/>
                <w:sz w:val="18"/>
                <w:lang w:val="en-US"/>
              </w:rPr>
            </w:pPr>
            <w:ins w:id="2631" w:author="NSB" w:date="2020-10-22T14:35:00Z">
              <w:r w:rsidRPr="00115CAE">
                <w:rPr>
                  <w:rFonts w:ascii="Arial" w:eastAsia="宋体" w:hAnsi="Arial"/>
                  <w:sz w:val="18"/>
                </w:rPr>
                <w:t>-79.19</w:t>
              </w:r>
            </w:ins>
          </w:p>
        </w:tc>
      </w:tr>
      <w:tr w:rsidR="00D62D46" w:rsidRPr="00115CAE" w14:paraId="1B49B619" w14:textId="77777777" w:rsidTr="00115CAE">
        <w:trPr>
          <w:trHeight w:val="75"/>
          <w:jc w:val="center"/>
          <w:ins w:id="2632" w:author="NSB" w:date="2020-10-22T14:35:00Z"/>
        </w:trPr>
        <w:tc>
          <w:tcPr>
            <w:tcW w:w="1038" w:type="dxa"/>
            <w:tcBorders>
              <w:top w:val="nil"/>
              <w:left w:val="single" w:sz="4" w:space="0" w:color="auto"/>
              <w:bottom w:val="nil"/>
              <w:right w:val="single" w:sz="4" w:space="0" w:color="auto"/>
            </w:tcBorders>
            <w:hideMark/>
          </w:tcPr>
          <w:p w14:paraId="3E95D59E" w14:textId="77777777" w:rsidR="00D62D46" w:rsidRPr="00115CAE" w:rsidRDefault="00D62D46" w:rsidP="00D62D46">
            <w:pPr>
              <w:rPr>
                <w:ins w:id="2633"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30F5E1" w14:textId="77777777" w:rsidR="00D62D46" w:rsidRPr="00115CAE" w:rsidRDefault="00D62D46" w:rsidP="00D62D46">
            <w:pPr>
              <w:keepNext/>
              <w:keepLines/>
              <w:spacing w:after="0" w:line="256" w:lineRule="auto"/>
              <w:rPr>
                <w:ins w:id="2634" w:author="NSB" w:date="2020-10-22T14:35:00Z"/>
                <w:rFonts w:ascii="Arial" w:eastAsia="Calibri" w:hAnsi="Arial"/>
                <w:sz w:val="15"/>
                <w:szCs w:val="15"/>
                <w:lang w:val="en-US"/>
              </w:rPr>
            </w:pPr>
            <w:ins w:id="2635" w:author="NSB" w:date="2020-10-22T14:35:00Z">
              <w:r w:rsidRPr="00115CAE">
                <w:rPr>
                  <w:rFonts w:ascii="Arial" w:eastAsia="宋体" w:hAnsi="Arial"/>
                  <w:sz w:val="15"/>
                  <w:szCs w:val="15"/>
                  <w:lang w:val="sv-SE"/>
                </w:rPr>
                <w:t>NR_FDD_FR1_B</w:t>
              </w:r>
            </w:ins>
          </w:p>
        </w:tc>
        <w:tc>
          <w:tcPr>
            <w:tcW w:w="850" w:type="dxa"/>
            <w:tcBorders>
              <w:top w:val="nil"/>
              <w:left w:val="single" w:sz="4" w:space="0" w:color="auto"/>
              <w:bottom w:val="nil"/>
              <w:right w:val="single" w:sz="4" w:space="0" w:color="auto"/>
            </w:tcBorders>
            <w:hideMark/>
          </w:tcPr>
          <w:p w14:paraId="1255664C" w14:textId="77777777" w:rsidR="00D62D46" w:rsidRPr="00115CAE" w:rsidRDefault="00D62D46" w:rsidP="00D62D46">
            <w:pPr>
              <w:rPr>
                <w:ins w:id="2636"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714235DE" w14:textId="77777777" w:rsidR="00D62D46" w:rsidRPr="00115CAE" w:rsidRDefault="00D62D46" w:rsidP="00D62D46">
            <w:pPr>
              <w:spacing w:after="0" w:line="256" w:lineRule="auto"/>
              <w:rPr>
                <w:ins w:id="2637"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41971B3" w14:textId="77777777" w:rsidR="00D62D46" w:rsidRPr="00115CAE" w:rsidRDefault="00D62D46" w:rsidP="00D62D46">
            <w:pPr>
              <w:spacing w:after="0" w:line="256" w:lineRule="auto"/>
              <w:rPr>
                <w:ins w:id="2638"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F2B90CF" w14:textId="77777777" w:rsidR="00D62D46" w:rsidRPr="00115CAE" w:rsidRDefault="00D62D46" w:rsidP="00D62D46">
            <w:pPr>
              <w:spacing w:after="0" w:line="256" w:lineRule="auto"/>
              <w:rPr>
                <w:ins w:id="2639"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5F1231" w14:textId="77777777" w:rsidR="00D62D46" w:rsidRPr="00115CAE" w:rsidRDefault="00D62D46" w:rsidP="00D62D46">
            <w:pPr>
              <w:keepNext/>
              <w:keepLines/>
              <w:spacing w:after="0" w:line="256" w:lineRule="auto"/>
              <w:jc w:val="center"/>
              <w:rPr>
                <w:ins w:id="2640" w:author="NSB" w:date="2020-10-22T14:35:00Z"/>
                <w:rFonts w:ascii="Arial" w:eastAsia="宋体" w:hAnsi="Arial"/>
                <w:sz w:val="18"/>
                <w:lang w:val="en-US"/>
              </w:rPr>
            </w:pPr>
            <w:ins w:id="2641" w:author="NSB" w:date="2020-10-22T14:35:00Z">
              <w:r w:rsidRPr="00115CAE">
                <w:rPr>
                  <w:rFonts w:ascii="Arial" w:eastAsia="宋体" w:hAnsi="Arial"/>
                  <w:sz w:val="18"/>
                </w:rPr>
                <w:t>-78.69</w:t>
              </w:r>
            </w:ins>
          </w:p>
        </w:tc>
      </w:tr>
      <w:tr w:rsidR="00D62D46" w:rsidRPr="00115CAE" w14:paraId="234BFC6F" w14:textId="77777777" w:rsidTr="00115CAE">
        <w:trPr>
          <w:trHeight w:val="75"/>
          <w:jc w:val="center"/>
          <w:ins w:id="2642" w:author="NSB" w:date="2020-10-22T14:35:00Z"/>
        </w:trPr>
        <w:tc>
          <w:tcPr>
            <w:tcW w:w="1038" w:type="dxa"/>
            <w:tcBorders>
              <w:top w:val="nil"/>
              <w:left w:val="single" w:sz="4" w:space="0" w:color="auto"/>
              <w:bottom w:val="nil"/>
              <w:right w:val="single" w:sz="4" w:space="0" w:color="auto"/>
            </w:tcBorders>
            <w:hideMark/>
          </w:tcPr>
          <w:p w14:paraId="75DB9DD1" w14:textId="77777777" w:rsidR="00D62D46" w:rsidRPr="00115CAE" w:rsidRDefault="00D62D46" w:rsidP="00D62D46">
            <w:pPr>
              <w:rPr>
                <w:ins w:id="2643"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54258BC" w14:textId="77777777" w:rsidR="00D62D46" w:rsidRPr="00115CAE" w:rsidRDefault="00D62D46" w:rsidP="00D62D46">
            <w:pPr>
              <w:keepNext/>
              <w:keepLines/>
              <w:spacing w:after="0" w:line="256" w:lineRule="auto"/>
              <w:rPr>
                <w:ins w:id="2644" w:author="NSB" w:date="2020-10-22T14:35:00Z"/>
                <w:rFonts w:ascii="Arial" w:eastAsia="Calibri" w:hAnsi="Arial"/>
                <w:sz w:val="15"/>
                <w:szCs w:val="15"/>
                <w:lang w:val="en-US"/>
              </w:rPr>
            </w:pPr>
            <w:ins w:id="2645" w:author="NSB" w:date="2020-10-22T14:35:00Z">
              <w:r w:rsidRPr="00115CAE">
                <w:rPr>
                  <w:rFonts w:ascii="Arial" w:eastAsia="宋体" w:hAnsi="Arial"/>
                  <w:sz w:val="15"/>
                  <w:szCs w:val="15"/>
                  <w:lang w:val="sv-SE"/>
                </w:rPr>
                <w:t>NR_TDD_FR1_C</w:t>
              </w:r>
            </w:ins>
          </w:p>
        </w:tc>
        <w:tc>
          <w:tcPr>
            <w:tcW w:w="850" w:type="dxa"/>
            <w:tcBorders>
              <w:top w:val="nil"/>
              <w:left w:val="single" w:sz="4" w:space="0" w:color="auto"/>
              <w:bottom w:val="nil"/>
              <w:right w:val="single" w:sz="4" w:space="0" w:color="auto"/>
            </w:tcBorders>
            <w:hideMark/>
          </w:tcPr>
          <w:p w14:paraId="5D52D6DF" w14:textId="77777777" w:rsidR="00D62D46" w:rsidRPr="00115CAE" w:rsidRDefault="00D62D46" w:rsidP="00D62D46">
            <w:pPr>
              <w:rPr>
                <w:ins w:id="2646"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4E0A1A27" w14:textId="77777777" w:rsidR="00D62D46" w:rsidRPr="00115CAE" w:rsidRDefault="00D62D46" w:rsidP="00D62D46">
            <w:pPr>
              <w:spacing w:after="0" w:line="256" w:lineRule="auto"/>
              <w:rPr>
                <w:ins w:id="2647"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49A2EA5" w14:textId="77777777" w:rsidR="00D62D46" w:rsidRPr="00115CAE" w:rsidRDefault="00D62D46" w:rsidP="00D62D46">
            <w:pPr>
              <w:spacing w:after="0" w:line="256" w:lineRule="auto"/>
              <w:rPr>
                <w:ins w:id="2648"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9FC6008" w14:textId="77777777" w:rsidR="00D62D46" w:rsidRPr="00115CAE" w:rsidRDefault="00D62D46" w:rsidP="00D62D46">
            <w:pPr>
              <w:spacing w:after="0" w:line="256" w:lineRule="auto"/>
              <w:rPr>
                <w:ins w:id="2649"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FD08EB" w14:textId="77777777" w:rsidR="00D62D46" w:rsidRPr="00115CAE" w:rsidRDefault="00D62D46" w:rsidP="00D62D46">
            <w:pPr>
              <w:keepNext/>
              <w:keepLines/>
              <w:spacing w:after="0" w:line="256" w:lineRule="auto"/>
              <w:jc w:val="center"/>
              <w:rPr>
                <w:ins w:id="2650" w:author="NSB" w:date="2020-10-22T14:35:00Z"/>
                <w:rFonts w:ascii="Arial" w:eastAsia="宋体" w:hAnsi="Arial"/>
                <w:sz w:val="18"/>
                <w:lang w:val="en-US"/>
              </w:rPr>
            </w:pPr>
            <w:ins w:id="2651" w:author="NSB" w:date="2020-10-22T14:35:00Z">
              <w:r w:rsidRPr="00115CAE">
                <w:rPr>
                  <w:rFonts w:ascii="Arial" w:eastAsia="宋体" w:hAnsi="Arial"/>
                  <w:sz w:val="18"/>
                </w:rPr>
                <w:t>-78.19</w:t>
              </w:r>
            </w:ins>
          </w:p>
        </w:tc>
      </w:tr>
      <w:tr w:rsidR="00D62D46" w:rsidRPr="00115CAE" w14:paraId="6EBF1294" w14:textId="77777777" w:rsidTr="00115CAE">
        <w:trPr>
          <w:trHeight w:val="75"/>
          <w:jc w:val="center"/>
          <w:ins w:id="2652" w:author="NSB" w:date="2020-10-22T14:35:00Z"/>
        </w:trPr>
        <w:tc>
          <w:tcPr>
            <w:tcW w:w="1038" w:type="dxa"/>
            <w:tcBorders>
              <w:top w:val="nil"/>
              <w:left w:val="single" w:sz="4" w:space="0" w:color="auto"/>
              <w:bottom w:val="nil"/>
              <w:right w:val="single" w:sz="4" w:space="0" w:color="auto"/>
            </w:tcBorders>
            <w:hideMark/>
          </w:tcPr>
          <w:p w14:paraId="351FF8BB" w14:textId="77777777" w:rsidR="00D62D46" w:rsidRPr="00115CAE" w:rsidRDefault="00D62D46" w:rsidP="00D62D46">
            <w:pPr>
              <w:rPr>
                <w:ins w:id="2653"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695DF93" w14:textId="77777777" w:rsidR="00D62D46" w:rsidRPr="00115CAE" w:rsidRDefault="00D62D46" w:rsidP="00D62D46">
            <w:pPr>
              <w:keepNext/>
              <w:keepLines/>
              <w:spacing w:after="0" w:line="256" w:lineRule="auto"/>
              <w:rPr>
                <w:ins w:id="2654" w:author="NSB" w:date="2020-10-22T14:35:00Z"/>
                <w:rFonts w:ascii="Arial" w:eastAsia="Calibri" w:hAnsi="Arial"/>
                <w:sz w:val="15"/>
                <w:szCs w:val="15"/>
                <w:lang w:val="sv-SE"/>
              </w:rPr>
            </w:pPr>
            <w:ins w:id="2655" w:author="NSB" w:date="2020-10-22T14:35:00Z">
              <w:r w:rsidRPr="00115CAE">
                <w:rPr>
                  <w:rFonts w:ascii="Arial" w:eastAsia="宋体" w:hAnsi="Arial"/>
                  <w:sz w:val="15"/>
                  <w:szCs w:val="15"/>
                  <w:lang w:val="sv-SE"/>
                </w:rPr>
                <w:t>NR_FDD_FR1_D, NR_TDD_FR1_D</w:t>
              </w:r>
            </w:ins>
          </w:p>
        </w:tc>
        <w:tc>
          <w:tcPr>
            <w:tcW w:w="850" w:type="dxa"/>
            <w:tcBorders>
              <w:top w:val="nil"/>
              <w:left w:val="single" w:sz="4" w:space="0" w:color="auto"/>
              <w:bottom w:val="nil"/>
              <w:right w:val="single" w:sz="4" w:space="0" w:color="auto"/>
            </w:tcBorders>
            <w:hideMark/>
          </w:tcPr>
          <w:p w14:paraId="5EAEC25F" w14:textId="77777777" w:rsidR="00D62D46" w:rsidRPr="00115CAE" w:rsidRDefault="00D62D46" w:rsidP="00D62D46">
            <w:pPr>
              <w:rPr>
                <w:ins w:id="2656"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7163AAA6" w14:textId="77777777" w:rsidR="00D62D46" w:rsidRPr="00115CAE" w:rsidRDefault="00D62D46" w:rsidP="00D62D46">
            <w:pPr>
              <w:spacing w:after="0" w:line="256" w:lineRule="auto"/>
              <w:rPr>
                <w:ins w:id="2657"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79690FA" w14:textId="77777777" w:rsidR="00D62D46" w:rsidRPr="00115CAE" w:rsidRDefault="00D62D46" w:rsidP="00D62D46">
            <w:pPr>
              <w:spacing w:after="0" w:line="256" w:lineRule="auto"/>
              <w:rPr>
                <w:ins w:id="2658"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644853D" w14:textId="77777777" w:rsidR="00D62D46" w:rsidRPr="00115CAE" w:rsidRDefault="00D62D46" w:rsidP="00D62D46">
            <w:pPr>
              <w:spacing w:after="0" w:line="256" w:lineRule="auto"/>
              <w:rPr>
                <w:ins w:id="2659"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B83467" w14:textId="77777777" w:rsidR="00D62D46" w:rsidRPr="00115CAE" w:rsidRDefault="00D62D46" w:rsidP="00D62D46">
            <w:pPr>
              <w:keepNext/>
              <w:keepLines/>
              <w:spacing w:after="0" w:line="256" w:lineRule="auto"/>
              <w:jc w:val="center"/>
              <w:rPr>
                <w:ins w:id="2660" w:author="NSB" w:date="2020-10-22T14:35:00Z"/>
                <w:rFonts w:ascii="Arial" w:eastAsia="宋体" w:hAnsi="Arial"/>
                <w:sz w:val="18"/>
                <w:lang w:val="en-US"/>
              </w:rPr>
            </w:pPr>
            <w:ins w:id="2661" w:author="NSB" w:date="2020-10-22T14:35:00Z">
              <w:r w:rsidRPr="00115CAE">
                <w:rPr>
                  <w:rFonts w:ascii="Arial" w:eastAsia="宋体" w:hAnsi="Arial"/>
                  <w:sz w:val="18"/>
                </w:rPr>
                <w:t>-77.69</w:t>
              </w:r>
            </w:ins>
          </w:p>
        </w:tc>
      </w:tr>
      <w:tr w:rsidR="00D62D46" w:rsidRPr="00115CAE" w14:paraId="3161DB37" w14:textId="77777777" w:rsidTr="00115CAE">
        <w:trPr>
          <w:trHeight w:val="75"/>
          <w:jc w:val="center"/>
          <w:ins w:id="2662" w:author="NSB" w:date="2020-10-22T14:35:00Z"/>
        </w:trPr>
        <w:tc>
          <w:tcPr>
            <w:tcW w:w="1038" w:type="dxa"/>
            <w:tcBorders>
              <w:top w:val="nil"/>
              <w:left w:val="single" w:sz="4" w:space="0" w:color="auto"/>
              <w:bottom w:val="nil"/>
              <w:right w:val="single" w:sz="4" w:space="0" w:color="auto"/>
            </w:tcBorders>
            <w:hideMark/>
          </w:tcPr>
          <w:p w14:paraId="3338BCB1" w14:textId="77777777" w:rsidR="00D62D46" w:rsidRPr="00115CAE" w:rsidRDefault="00D62D46" w:rsidP="00D62D46">
            <w:pPr>
              <w:rPr>
                <w:ins w:id="2663"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AB8EC5" w14:textId="77777777" w:rsidR="00D62D46" w:rsidRPr="00115CAE" w:rsidRDefault="00D62D46" w:rsidP="00D62D46">
            <w:pPr>
              <w:keepNext/>
              <w:keepLines/>
              <w:spacing w:after="0" w:line="256" w:lineRule="auto"/>
              <w:rPr>
                <w:ins w:id="2664" w:author="NSB" w:date="2020-10-22T14:35:00Z"/>
                <w:rFonts w:ascii="Arial" w:eastAsia="Calibri" w:hAnsi="Arial"/>
                <w:sz w:val="15"/>
                <w:szCs w:val="15"/>
                <w:lang w:val="sv-SE"/>
              </w:rPr>
            </w:pPr>
            <w:ins w:id="2665" w:author="NSB" w:date="2020-10-22T14:35:00Z">
              <w:r w:rsidRPr="00115CAE">
                <w:rPr>
                  <w:rFonts w:ascii="Arial" w:eastAsia="宋体" w:hAnsi="Arial"/>
                  <w:sz w:val="15"/>
                  <w:szCs w:val="15"/>
                  <w:lang w:val="sv-SE"/>
                </w:rPr>
                <w:t>NR_FDD_FR1_E, NR_TDD_FR1_E</w:t>
              </w:r>
            </w:ins>
          </w:p>
        </w:tc>
        <w:tc>
          <w:tcPr>
            <w:tcW w:w="850" w:type="dxa"/>
            <w:tcBorders>
              <w:top w:val="nil"/>
              <w:left w:val="single" w:sz="4" w:space="0" w:color="auto"/>
              <w:bottom w:val="nil"/>
              <w:right w:val="single" w:sz="4" w:space="0" w:color="auto"/>
            </w:tcBorders>
            <w:hideMark/>
          </w:tcPr>
          <w:p w14:paraId="2A90E573" w14:textId="77777777" w:rsidR="00D62D46" w:rsidRPr="00115CAE" w:rsidRDefault="00D62D46" w:rsidP="00D62D46">
            <w:pPr>
              <w:rPr>
                <w:ins w:id="2666" w:author="NSB" w:date="2020-10-22T14:35:00Z"/>
                <w:rFonts w:eastAsia="Calibri"/>
                <w:sz w:val="15"/>
                <w:szCs w:val="15"/>
                <w:lang w:val="sv-SE"/>
              </w:rPr>
            </w:pPr>
          </w:p>
        </w:tc>
        <w:tc>
          <w:tcPr>
            <w:tcW w:w="893" w:type="dxa"/>
            <w:tcBorders>
              <w:top w:val="nil"/>
              <w:left w:val="single" w:sz="4" w:space="0" w:color="auto"/>
              <w:bottom w:val="nil"/>
              <w:right w:val="single" w:sz="4" w:space="0" w:color="auto"/>
            </w:tcBorders>
            <w:hideMark/>
          </w:tcPr>
          <w:p w14:paraId="13BF2401" w14:textId="77777777" w:rsidR="00D62D46" w:rsidRPr="00115CAE" w:rsidRDefault="00D62D46" w:rsidP="00D62D46">
            <w:pPr>
              <w:spacing w:after="0" w:line="256" w:lineRule="auto"/>
              <w:rPr>
                <w:ins w:id="2667"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6D4E8D2" w14:textId="77777777" w:rsidR="00D62D46" w:rsidRPr="00115CAE" w:rsidRDefault="00D62D46" w:rsidP="00D62D46">
            <w:pPr>
              <w:spacing w:after="0" w:line="256" w:lineRule="auto"/>
              <w:rPr>
                <w:ins w:id="2668"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0F48B71" w14:textId="77777777" w:rsidR="00D62D46" w:rsidRPr="00115CAE" w:rsidRDefault="00D62D46" w:rsidP="00D62D46">
            <w:pPr>
              <w:spacing w:after="0" w:line="256" w:lineRule="auto"/>
              <w:rPr>
                <w:ins w:id="2669"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964F02" w14:textId="77777777" w:rsidR="00D62D46" w:rsidRPr="00115CAE" w:rsidRDefault="00D62D46" w:rsidP="00D62D46">
            <w:pPr>
              <w:keepNext/>
              <w:keepLines/>
              <w:spacing w:after="0" w:line="256" w:lineRule="auto"/>
              <w:jc w:val="center"/>
              <w:rPr>
                <w:ins w:id="2670" w:author="NSB" w:date="2020-10-22T14:35:00Z"/>
                <w:rFonts w:ascii="Arial" w:eastAsia="宋体" w:hAnsi="Arial"/>
                <w:sz w:val="18"/>
                <w:lang w:val="en-US"/>
              </w:rPr>
            </w:pPr>
            <w:ins w:id="2671" w:author="NSB" w:date="2020-10-22T14:35:00Z">
              <w:r w:rsidRPr="00115CAE">
                <w:rPr>
                  <w:rFonts w:ascii="Arial" w:eastAsia="宋体" w:hAnsi="Arial"/>
                  <w:sz w:val="18"/>
                </w:rPr>
                <w:t>-77.19</w:t>
              </w:r>
            </w:ins>
          </w:p>
        </w:tc>
      </w:tr>
      <w:tr w:rsidR="00D62D46" w:rsidRPr="00115CAE" w14:paraId="405A32B0" w14:textId="77777777" w:rsidTr="00115CAE">
        <w:trPr>
          <w:trHeight w:val="75"/>
          <w:jc w:val="center"/>
          <w:ins w:id="2672" w:author="NSB" w:date="2020-10-22T14:35:00Z"/>
        </w:trPr>
        <w:tc>
          <w:tcPr>
            <w:tcW w:w="1038" w:type="dxa"/>
            <w:tcBorders>
              <w:top w:val="nil"/>
              <w:left w:val="single" w:sz="4" w:space="0" w:color="auto"/>
              <w:bottom w:val="nil"/>
              <w:right w:val="single" w:sz="4" w:space="0" w:color="auto"/>
            </w:tcBorders>
          </w:tcPr>
          <w:p w14:paraId="12239E81" w14:textId="77777777" w:rsidR="00D62D46" w:rsidRPr="00115CAE" w:rsidRDefault="00D62D46" w:rsidP="00D62D46">
            <w:pPr>
              <w:keepNext/>
              <w:keepLines/>
              <w:spacing w:after="0" w:line="256" w:lineRule="auto"/>
              <w:rPr>
                <w:ins w:id="2673" w:author="NSB" w:date="2020-10-22T14:35: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848650" w14:textId="77777777" w:rsidR="00D62D46" w:rsidRPr="00115CAE" w:rsidRDefault="00D62D46" w:rsidP="00D62D46">
            <w:pPr>
              <w:keepNext/>
              <w:keepLines/>
              <w:spacing w:after="0" w:line="256" w:lineRule="auto"/>
              <w:rPr>
                <w:ins w:id="2674" w:author="NSB" w:date="2020-10-22T14:35:00Z"/>
                <w:rFonts w:ascii="Arial" w:eastAsia="宋体" w:hAnsi="Arial"/>
                <w:sz w:val="15"/>
                <w:szCs w:val="15"/>
                <w:lang w:val="sv-SE"/>
              </w:rPr>
            </w:pPr>
            <w:ins w:id="2675" w:author="NSB" w:date="2020-10-22T14:35:00Z">
              <w:r w:rsidRPr="00115CAE">
                <w:rPr>
                  <w:rFonts w:ascii="Arial" w:eastAsia="宋体" w:hAnsi="Arial"/>
                  <w:sz w:val="15"/>
                  <w:szCs w:val="15"/>
                  <w:lang w:val="sv-SE"/>
                </w:rPr>
                <w:t>NR_FDD_FR1_F</w:t>
              </w:r>
            </w:ins>
          </w:p>
        </w:tc>
        <w:tc>
          <w:tcPr>
            <w:tcW w:w="850" w:type="dxa"/>
            <w:tcBorders>
              <w:top w:val="nil"/>
              <w:left w:val="single" w:sz="4" w:space="0" w:color="auto"/>
              <w:bottom w:val="nil"/>
              <w:right w:val="single" w:sz="4" w:space="0" w:color="auto"/>
            </w:tcBorders>
          </w:tcPr>
          <w:p w14:paraId="2621A7E5" w14:textId="77777777" w:rsidR="00D62D46" w:rsidRPr="00115CAE" w:rsidRDefault="00D62D46" w:rsidP="00D62D46">
            <w:pPr>
              <w:keepNext/>
              <w:keepLines/>
              <w:spacing w:after="0" w:line="256" w:lineRule="auto"/>
              <w:jc w:val="center"/>
              <w:rPr>
                <w:ins w:id="2676" w:author="NSB" w:date="2020-10-22T14:35:00Z"/>
                <w:rFonts w:ascii="Arial" w:eastAsia="宋体" w:hAnsi="Arial"/>
                <w:sz w:val="18"/>
                <w:lang w:val="en-US"/>
              </w:rPr>
            </w:pPr>
          </w:p>
        </w:tc>
        <w:tc>
          <w:tcPr>
            <w:tcW w:w="893" w:type="dxa"/>
            <w:tcBorders>
              <w:top w:val="nil"/>
              <w:left w:val="single" w:sz="4" w:space="0" w:color="auto"/>
              <w:bottom w:val="nil"/>
              <w:right w:val="single" w:sz="4" w:space="0" w:color="auto"/>
            </w:tcBorders>
          </w:tcPr>
          <w:p w14:paraId="7432C757" w14:textId="77777777" w:rsidR="00D62D46" w:rsidRPr="00115CAE" w:rsidRDefault="00D62D46" w:rsidP="00D62D46">
            <w:pPr>
              <w:keepNext/>
              <w:keepLines/>
              <w:spacing w:after="0" w:line="256" w:lineRule="auto"/>
              <w:jc w:val="center"/>
              <w:rPr>
                <w:ins w:id="2677" w:author="NSB" w:date="2020-10-22T14:35: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5B165BED" w14:textId="77777777" w:rsidR="00D62D46" w:rsidRPr="00115CAE" w:rsidRDefault="00D62D46" w:rsidP="00D62D46">
            <w:pPr>
              <w:keepNext/>
              <w:keepLines/>
              <w:spacing w:after="0" w:line="256" w:lineRule="auto"/>
              <w:jc w:val="center"/>
              <w:rPr>
                <w:ins w:id="2678" w:author="NSB" w:date="2020-10-22T14:35: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03D16EBD" w14:textId="77777777" w:rsidR="00D62D46" w:rsidRPr="00115CAE" w:rsidRDefault="00D62D46" w:rsidP="00D62D46">
            <w:pPr>
              <w:keepNext/>
              <w:keepLines/>
              <w:spacing w:after="0" w:line="256" w:lineRule="auto"/>
              <w:jc w:val="center"/>
              <w:rPr>
                <w:ins w:id="2679" w:author="NSB" w:date="2020-10-22T14:35: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9201C2" w14:textId="77777777" w:rsidR="00D62D46" w:rsidRPr="00115CAE" w:rsidRDefault="00D62D46" w:rsidP="00D62D46">
            <w:pPr>
              <w:keepNext/>
              <w:keepLines/>
              <w:spacing w:after="0" w:line="256" w:lineRule="auto"/>
              <w:jc w:val="center"/>
              <w:rPr>
                <w:ins w:id="2680" w:author="NSB" w:date="2020-10-22T14:35:00Z"/>
                <w:rFonts w:ascii="Arial" w:eastAsia="宋体" w:hAnsi="Arial"/>
                <w:sz w:val="18"/>
              </w:rPr>
            </w:pPr>
            <w:ins w:id="2681" w:author="NSB" w:date="2020-10-22T14:35:00Z">
              <w:r w:rsidRPr="00115CAE">
                <w:rPr>
                  <w:rFonts w:ascii="Arial" w:eastAsia="宋体" w:hAnsi="Arial"/>
                  <w:sz w:val="18"/>
                </w:rPr>
                <w:t>-76.69</w:t>
              </w:r>
            </w:ins>
          </w:p>
        </w:tc>
      </w:tr>
      <w:tr w:rsidR="00D62D46" w:rsidRPr="00115CAE" w14:paraId="268D71A0" w14:textId="77777777" w:rsidTr="00115CAE">
        <w:trPr>
          <w:trHeight w:val="75"/>
          <w:jc w:val="center"/>
          <w:ins w:id="2682" w:author="NSB" w:date="2020-10-22T14:35:00Z"/>
        </w:trPr>
        <w:tc>
          <w:tcPr>
            <w:tcW w:w="1038" w:type="dxa"/>
            <w:tcBorders>
              <w:top w:val="nil"/>
              <w:left w:val="single" w:sz="4" w:space="0" w:color="auto"/>
              <w:bottom w:val="nil"/>
              <w:right w:val="single" w:sz="4" w:space="0" w:color="auto"/>
            </w:tcBorders>
            <w:hideMark/>
          </w:tcPr>
          <w:p w14:paraId="5F576127" w14:textId="77777777" w:rsidR="00D62D46" w:rsidRPr="00115CAE" w:rsidRDefault="00D62D46" w:rsidP="00D62D46">
            <w:pPr>
              <w:rPr>
                <w:ins w:id="2683" w:author="NSB" w:date="2020-10-22T14:35: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3636FF7E" w14:textId="77777777" w:rsidR="00D62D46" w:rsidRPr="00115CAE" w:rsidRDefault="00D62D46" w:rsidP="00D62D46">
            <w:pPr>
              <w:keepNext/>
              <w:keepLines/>
              <w:spacing w:after="0" w:line="256" w:lineRule="auto"/>
              <w:rPr>
                <w:ins w:id="2684" w:author="NSB" w:date="2020-10-22T14:35:00Z"/>
                <w:rFonts w:ascii="Arial" w:eastAsia="Calibri" w:hAnsi="Arial"/>
                <w:sz w:val="15"/>
                <w:szCs w:val="15"/>
                <w:lang w:val="en-US"/>
              </w:rPr>
            </w:pPr>
            <w:ins w:id="2685" w:author="NSB" w:date="2020-10-22T14:35:00Z">
              <w:r w:rsidRPr="00115CAE">
                <w:rPr>
                  <w:rFonts w:ascii="Arial" w:eastAsia="宋体" w:hAnsi="Arial"/>
                  <w:sz w:val="15"/>
                  <w:szCs w:val="15"/>
                  <w:lang w:val="sv-SE"/>
                </w:rPr>
                <w:t>NR_FDD_FR1_G</w:t>
              </w:r>
            </w:ins>
          </w:p>
        </w:tc>
        <w:tc>
          <w:tcPr>
            <w:tcW w:w="850" w:type="dxa"/>
            <w:tcBorders>
              <w:top w:val="nil"/>
              <w:left w:val="single" w:sz="4" w:space="0" w:color="auto"/>
              <w:bottom w:val="nil"/>
              <w:right w:val="single" w:sz="4" w:space="0" w:color="auto"/>
            </w:tcBorders>
            <w:hideMark/>
          </w:tcPr>
          <w:p w14:paraId="76F454F2" w14:textId="77777777" w:rsidR="00D62D46" w:rsidRPr="00115CAE" w:rsidRDefault="00D62D46" w:rsidP="00D62D46">
            <w:pPr>
              <w:rPr>
                <w:ins w:id="2686" w:author="NSB" w:date="2020-10-22T14:35:00Z"/>
                <w:rFonts w:eastAsia="Calibri"/>
                <w:sz w:val="15"/>
                <w:szCs w:val="15"/>
                <w:lang w:val="en-US"/>
              </w:rPr>
            </w:pPr>
          </w:p>
        </w:tc>
        <w:tc>
          <w:tcPr>
            <w:tcW w:w="893" w:type="dxa"/>
            <w:tcBorders>
              <w:top w:val="nil"/>
              <w:left w:val="single" w:sz="4" w:space="0" w:color="auto"/>
              <w:bottom w:val="nil"/>
              <w:right w:val="single" w:sz="4" w:space="0" w:color="auto"/>
            </w:tcBorders>
            <w:hideMark/>
          </w:tcPr>
          <w:p w14:paraId="166BAF65" w14:textId="77777777" w:rsidR="00D62D46" w:rsidRPr="00115CAE" w:rsidRDefault="00D62D46" w:rsidP="00D62D46">
            <w:pPr>
              <w:spacing w:after="0" w:line="256" w:lineRule="auto"/>
              <w:rPr>
                <w:ins w:id="2687" w:author="NSB" w:date="2020-10-22T14:35: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C346353" w14:textId="77777777" w:rsidR="00D62D46" w:rsidRPr="00115CAE" w:rsidRDefault="00D62D46" w:rsidP="00D62D46">
            <w:pPr>
              <w:spacing w:after="0" w:line="256" w:lineRule="auto"/>
              <w:rPr>
                <w:ins w:id="2688" w:author="NSB" w:date="2020-10-22T14:35: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0D33261" w14:textId="77777777" w:rsidR="00D62D46" w:rsidRPr="00115CAE" w:rsidRDefault="00D62D46" w:rsidP="00D62D46">
            <w:pPr>
              <w:spacing w:after="0" w:line="256" w:lineRule="auto"/>
              <w:rPr>
                <w:ins w:id="2689"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1409B2B" w14:textId="77777777" w:rsidR="00D62D46" w:rsidRPr="00115CAE" w:rsidRDefault="00D62D46" w:rsidP="00D62D46">
            <w:pPr>
              <w:keepNext/>
              <w:keepLines/>
              <w:spacing w:after="0" w:line="256" w:lineRule="auto"/>
              <w:jc w:val="center"/>
              <w:rPr>
                <w:ins w:id="2690" w:author="NSB" w:date="2020-10-22T14:35:00Z"/>
                <w:rFonts w:ascii="Arial" w:eastAsia="宋体" w:hAnsi="Arial"/>
                <w:sz w:val="18"/>
                <w:lang w:val="en-US"/>
              </w:rPr>
            </w:pPr>
            <w:ins w:id="2691" w:author="NSB" w:date="2020-10-22T14:35:00Z">
              <w:r w:rsidRPr="00115CAE">
                <w:rPr>
                  <w:rFonts w:ascii="Arial" w:eastAsia="宋体" w:hAnsi="Arial"/>
                  <w:sz w:val="18"/>
                </w:rPr>
                <w:t>-76.19</w:t>
              </w:r>
            </w:ins>
          </w:p>
        </w:tc>
      </w:tr>
      <w:tr w:rsidR="00D62D46" w:rsidRPr="00115CAE" w14:paraId="1D8FBB95" w14:textId="77777777" w:rsidTr="00115CAE">
        <w:trPr>
          <w:trHeight w:val="75"/>
          <w:jc w:val="center"/>
          <w:ins w:id="2692" w:author="NSB" w:date="2020-10-22T14:35:00Z"/>
        </w:trPr>
        <w:tc>
          <w:tcPr>
            <w:tcW w:w="1038" w:type="dxa"/>
            <w:tcBorders>
              <w:top w:val="nil"/>
              <w:left w:val="single" w:sz="4" w:space="0" w:color="auto"/>
              <w:bottom w:val="single" w:sz="4" w:space="0" w:color="auto"/>
              <w:right w:val="single" w:sz="4" w:space="0" w:color="auto"/>
            </w:tcBorders>
            <w:hideMark/>
          </w:tcPr>
          <w:p w14:paraId="1B4CD906" w14:textId="77777777" w:rsidR="00D62D46" w:rsidRPr="00115CAE" w:rsidRDefault="00D62D46" w:rsidP="00D62D46">
            <w:pPr>
              <w:rPr>
                <w:ins w:id="2693" w:author="NSB" w:date="2020-10-22T14:35: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E2E8E9C" w14:textId="77777777" w:rsidR="00D62D46" w:rsidRPr="00115CAE" w:rsidRDefault="00D62D46" w:rsidP="00D62D46">
            <w:pPr>
              <w:keepNext/>
              <w:keepLines/>
              <w:spacing w:after="0" w:line="256" w:lineRule="auto"/>
              <w:rPr>
                <w:ins w:id="2694" w:author="NSB" w:date="2020-10-22T14:35:00Z"/>
                <w:rFonts w:ascii="Arial" w:eastAsia="Calibri" w:hAnsi="Arial"/>
                <w:sz w:val="15"/>
                <w:szCs w:val="15"/>
                <w:lang w:val="en-US"/>
              </w:rPr>
            </w:pPr>
            <w:ins w:id="2695" w:author="NSB" w:date="2020-10-22T14:35:00Z">
              <w:r w:rsidRPr="00115CAE">
                <w:rPr>
                  <w:rFonts w:ascii="Arial" w:eastAsia="宋体" w:hAnsi="Arial"/>
                  <w:sz w:val="15"/>
                  <w:szCs w:val="15"/>
                  <w:lang w:val="sv-SE"/>
                </w:rPr>
                <w:t>NR_FDD_FR1_H</w:t>
              </w:r>
            </w:ins>
          </w:p>
        </w:tc>
        <w:tc>
          <w:tcPr>
            <w:tcW w:w="850" w:type="dxa"/>
            <w:tcBorders>
              <w:top w:val="nil"/>
              <w:left w:val="single" w:sz="4" w:space="0" w:color="auto"/>
              <w:bottom w:val="single" w:sz="4" w:space="0" w:color="auto"/>
              <w:right w:val="single" w:sz="4" w:space="0" w:color="auto"/>
            </w:tcBorders>
            <w:hideMark/>
          </w:tcPr>
          <w:p w14:paraId="0B21ED8D" w14:textId="77777777" w:rsidR="00D62D46" w:rsidRPr="00115CAE" w:rsidRDefault="00D62D46" w:rsidP="00D62D46">
            <w:pPr>
              <w:rPr>
                <w:ins w:id="2696" w:author="NSB" w:date="2020-10-22T14:35: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FA2E143" w14:textId="77777777" w:rsidR="00D62D46" w:rsidRPr="00115CAE" w:rsidRDefault="00D62D46" w:rsidP="00D62D46">
            <w:pPr>
              <w:spacing w:after="0" w:line="256" w:lineRule="auto"/>
              <w:rPr>
                <w:ins w:id="2697" w:author="NSB" w:date="2020-10-22T14:35: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6A8932C" w14:textId="77777777" w:rsidR="00D62D46" w:rsidRPr="00115CAE" w:rsidRDefault="00D62D46" w:rsidP="00D62D46">
            <w:pPr>
              <w:spacing w:after="0" w:line="256" w:lineRule="auto"/>
              <w:rPr>
                <w:ins w:id="2698" w:author="NSB" w:date="2020-10-22T14:35: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C22AB91" w14:textId="77777777" w:rsidR="00D62D46" w:rsidRPr="00115CAE" w:rsidRDefault="00D62D46" w:rsidP="00D62D46">
            <w:pPr>
              <w:spacing w:after="0" w:line="256" w:lineRule="auto"/>
              <w:rPr>
                <w:ins w:id="2699" w:author="NSB" w:date="2020-10-22T14:35: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1CB670" w14:textId="77777777" w:rsidR="00D62D46" w:rsidRPr="00115CAE" w:rsidRDefault="00D62D46" w:rsidP="00D62D46">
            <w:pPr>
              <w:keepNext/>
              <w:keepLines/>
              <w:spacing w:after="0" w:line="256" w:lineRule="auto"/>
              <w:jc w:val="center"/>
              <w:rPr>
                <w:ins w:id="2700" w:author="NSB" w:date="2020-10-22T14:35:00Z"/>
                <w:rFonts w:ascii="Arial" w:eastAsia="宋体" w:hAnsi="Arial"/>
                <w:sz w:val="18"/>
                <w:lang w:val="en-US"/>
              </w:rPr>
            </w:pPr>
            <w:ins w:id="2701" w:author="NSB" w:date="2020-10-22T14:35:00Z">
              <w:r w:rsidRPr="00115CAE">
                <w:rPr>
                  <w:rFonts w:ascii="Arial" w:eastAsia="宋体" w:hAnsi="Arial"/>
                  <w:sz w:val="18"/>
                </w:rPr>
                <w:t>-75.69</w:t>
              </w:r>
            </w:ins>
          </w:p>
        </w:tc>
      </w:tr>
      <w:tr w:rsidR="00D62D46" w:rsidRPr="00115CAE" w14:paraId="4FE082AB" w14:textId="77777777" w:rsidTr="00115CAE">
        <w:trPr>
          <w:jc w:val="center"/>
          <w:ins w:id="2702"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2E1C1540" w14:textId="77777777" w:rsidR="00D62D46" w:rsidRPr="00115CAE" w:rsidRDefault="00D62D46" w:rsidP="00D62D46">
            <w:pPr>
              <w:keepNext/>
              <w:keepLines/>
              <w:spacing w:after="0" w:line="256" w:lineRule="auto"/>
              <w:rPr>
                <w:ins w:id="2703" w:author="NSB" w:date="2020-10-22T14:35:00Z"/>
                <w:rFonts w:ascii="Arial" w:eastAsia="宋体" w:hAnsi="Arial"/>
                <w:sz w:val="18"/>
                <w:lang w:val="en-US"/>
              </w:rPr>
            </w:pPr>
            <w:ins w:id="2704" w:author="NSB" w:date="2020-10-22T14:35:00Z">
              <w:r w:rsidRPr="00115CAE">
                <w:rPr>
                  <w:rFonts w:ascii="Arial" w:eastAsia="宋体" w:hAnsi="Arial"/>
                  <w:noProof/>
                  <w:sz w:val="18"/>
                  <w:lang w:val="en-US" w:eastAsia="zh-CN"/>
                </w:rPr>
                <w:drawing>
                  <wp:inline distT="0" distB="0" distL="0" distR="0" wp14:anchorId="399AD92F" wp14:editId="048AB007">
                    <wp:extent cx="520700" cy="25400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06681517" w14:textId="77777777" w:rsidR="00D62D46" w:rsidRPr="00115CAE" w:rsidRDefault="00D62D46" w:rsidP="00D62D46">
            <w:pPr>
              <w:keepNext/>
              <w:keepLines/>
              <w:spacing w:after="0" w:line="256" w:lineRule="auto"/>
              <w:jc w:val="center"/>
              <w:rPr>
                <w:ins w:id="2705" w:author="NSB" w:date="2020-10-22T14:35:00Z"/>
                <w:rFonts w:ascii="Arial" w:eastAsia="宋体" w:hAnsi="Arial"/>
                <w:sz w:val="18"/>
                <w:lang w:val="en-US"/>
              </w:rPr>
            </w:pPr>
            <w:ins w:id="2706" w:author="NSB" w:date="2020-10-22T14:35:00Z">
              <w:r w:rsidRPr="00115CAE">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61FDC8DA" w14:textId="77777777" w:rsidR="00D62D46" w:rsidRPr="00115CAE" w:rsidRDefault="00D62D46" w:rsidP="00D62D46">
            <w:pPr>
              <w:keepNext/>
              <w:keepLines/>
              <w:spacing w:after="0" w:line="256" w:lineRule="auto"/>
              <w:jc w:val="center"/>
              <w:rPr>
                <w:ins w:id="2707" w:author="NSB" w:date="2020-10-22T14:35:00Z"/>
                <w:rFonts w:ascii="Arial" w:eastAsia="宋体" w:hAnsi="Arial"/>
                <w:sz w:val="18"/>
                <w:lang w:val="en-US"/>
              </w:rPr>
            </w:pPr>
            <w:ins w:id="2708" w:author="NSB" w:date="2020-10-22T14:35:00Z">
              <w:r w:rsidRPr="00115CAE">
                <w:rPr>
                  <w:rFonts w:ascii="Arial" w:eastAsia="宋体" w:hAnsi="Arial"/>
                  <w:sz w:val="18"/>
                  <w:lang w:val="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600F478F" w14:textId="77777777" w:rsidR="00D62D46" w:rsidRPr="00115CAE" w:rsidRDefault="00D62D46" w:rsidP="00D62D46">
            <w:pPr>
              <w:keepNext/>
              <w:keepLines/>
              <w:spacing w:after="0" w:line="256" w:lineRule="auto"/>
              <w:jc w:val="center"/>
              <w:rPr>
                <w:ins w:id="2709" w:author="NSB" w:date="2020-10-22T14:35:00Z"/>
                <w:rFonts w:ascii="Arial" w:eastAsia="宋体" w:hAnsi="Arial"/>
                <w:sz w:val="18"/>
                <w:lang w:val="en-US"/>
              </w:rPr>
            </w:pPr>
            <w:ins w:id="2710" w:author="NSB" w:date="2020-10-22T14:35:00Z">
              <w:r w:rsidRPr="00115CAE">
                <w:rPr>
                  <w:rFonts w:ascii="Arial" w:eastAsia="宋体" w:hAnsi="Arial"/>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45391629" w14:textId="77777777" w:rsidR="00D62D46" w:rsidRPr="00115CAE" w:rsidRDefault="00D62D46" w:rsidP="00D62D46">
            <w:pPr>
              <w:keepNext/>
              <w:keepLines/>
              <w:spacing w:after="0" w:line="256" w:lineRule="auto"/>
              <w:jc w:val="center"/>
              <w:rPr>
                <w:ins w:id="2711" w:author="NSB" w:date="2020-10-22T14:35:00Z"/>
                <w:rFonts w:ascii="Arial" w:eastAsia="宋体" w:hAnsi="Arial"/>
                <w:sz w:val="18"/>
                <w:lang w:val="en-US"/>
              </w:rPr>
            </w:pPr>
            <w:ins w:id="2712" w:author="NSB" w:date="2020-10-22T14:35:00Z">
              <w:r w:rsidRPr="00115CAE">
                <w:rPr>
                  <w:rFonts w:ascii="Arial" w:eastAsia="宋体" w:hAnsi="Arial"/>
                  <w:sz w:val="18"/>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A13FB3C" w14:textId="77777777" w:rsidR="00D62D46" w:rsidRPr="00115CAE" w:rsidRDefault="00D62D46" w:rsidP="00D62D46">
            <w:pPr>
              <w:keepNext/>
              <w:keepLines/>
              <w:spacing w:after="0" w:line="256" w:lineRule="auto"/>
              <w:jc w:val="center"/>
              <w:rPr>
                <w:ins w:id="2713" w:author="NSB" w:date="2020-10-22T14:35:00Z"/>
                <w:rFonts w:ascii="Arial" w:eastAsia="宋体" w:hAnsi="Arial"/>
                <w:sz w:val="18"/>
                <w:lang w:val="en-US"/>
              </w:rPr>
            </w:pPr>
            <w:ins w:id="2714" w:author="NSB" w:date="2020-10-22T14:35:00Z">
              <w:r w:rsidRPr="00115CAE">
                <w:rPr>
                  <w:rFonts w:ascii="Arial" w:eastAsia="宋体" w:hAnsi="Arial"/>
                  <w:sz w:val="18"/>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B9A0C8F" w14:textId="77777777" w:rsidR="00D62D46" w:rsidRPr="00115CAE" w:rsidRDefault="00D62D46" w:rsidP="00D62D46">
            <w:pPr>
              <w:keepNext/>
              <w:keepLines/>
              <w:spacing w:after="0" w:line="256" w:lineRule="auto"/>
              <w:jc w:val="center"/>
              <w:rPr>
                <w:ins w:id="2715" w:author="NSB" w:date="2020-10-22T14:35:00Z"/>
                <w:rFonts w:ascii="Arial" w:eastAsia="宋体" w:hAnsi="Arial"/>
                <w:sz w:val="18"/>
                <w:lang w:val="en-US"/>
              </w:rPr>
            </w:pPr>
            <w:ins w:id="2716" w:author="NSB" w:date="2020-10-22T14:35:00Z">
              <w:r w:rsidRPr="00115CAE">
                <w:rPr>
                  <w:rFonts w:ascii="Arial" w:eastAsia="宋体" w:hAnsi="Arial"/>
                  <w:sz w:val="18"/>
                  <w:lang w:val="en-US"/>
                </w:rPr>
                <w:t>-3</w:t>
              </w:r>
            </w:ins>
          </w:p>
        </w:tc>
      </w:tr>
      <w:tr w:rsidR="00D62D46" w:rsidRPr="00115CAE" w14:paraId="0F41B2E8" w14:textId="77777777" w:rsidTr="00115CAE">
        <w:trPr>
          <w:jc w:val="center"/>
          <w:ins w:id="2717"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7301C737" w14:textId="77777777" w:rsidR="00D62D46" w:rsidRPr="00115CAE" w:rsidRDefault="00D62D46" w:rsidP="00D62D46">
            <w:pPr>
              <w:keepNext/>
              <w:keepLines/>
              <w:spacing w:after="0" w:line="256" w:lineRule="auto"/>
              <w:rPr>
                <w:ins w:id="2718" w:author="NSB" w:date="2020-10-22T14:35:00Z"/>
                <w:rFonts w:ascii="Arial" w:eastAsia="宋体" w:hAnsi="Arial"/>
                <w:sz w:val="18"/>
                <w:lang w:val="en-US"/>
              </w:rPr>
            </w:pPr>
            <w:ins w:id="2719" w:author="NSB" w:date="2020-10-22T14:35:00Z">
              <w:r w:rsidRPr="00115CAE">
                <w:rPr>
                  <w:rFonts w:ascii="Arial" w:eastAsia="宋体" w:hAnsi="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64474CE" w14:textId="77777777" w:rsidR="00D62D46" w:rsidRPr="00115CAE" w:rsidRDefault="00D62D46" w:rsidP="00D62D46">
            <w:pPr>
              <w:keepNext/>
              <w:keepLines/>
              <w:spacing w:after="0" w:line="256" w:lineRule="auto"/>
              <w:jc w:val="center"/>
              <w:rPr>
                <w:ins w:id="2720" w:author="NSB" w:date="2020-10-22T14:35:00Z"/>
                <w:rFonts w:ascii="Arial" w:eastAsia="宋体" w:hAnsi="Arial"/>
                <w:sz w:val="18"/>
                <w:lang w:val="en-US"/>
              </w:rPr>
            </w:pPr>
            <w:ins w:id="2721" w:author="NSB" w:date="2020-10-22T14:35:00Z">
              <w:r w:rsidRPr="00115CAE">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2B41C500" w14:textId="77777777" w:rsidR="00D62D46" w:rsidRPr="00115CAE" w:rsidRDefault="00D62D46" w:rsidP="00D62D46">
            <w:pPr>
              <w:keepNext/>
              <w:keepLines/>
              <w:spacing w:after="0" w:line="256" w:lineRule="auto"/>
              <w:jc w:val="center"/>
              <w:rPr>
                <w:ins w:id="2722" w:author="NSB" w:date="2020-10-22T14:35:00Z"/>
                <w:rFonts w:ascii="Arial" w:eastAsia="宋体" w:hAnsi="Arial"/>
                <w:sz w:val="18"/>
                <w:lang w:val="en-US"/>
              </w:rPr>
            </w:pPr>
            <w:ins w:id="2723" w:author="NSB" w:date="2020-10-22T14:35:00Z">
              <w:r w:rsidRPr="00115CAE">
                <w:rPr>
                  <w:rFonts w:ascii="Arial" w:eastAsia="宋体" w:hAnsi="Arial"/>
                  <w:sz w:val="18"/>
                  <w:lang w:val="en-US"/>
                </w:rPr>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152F5364" w14:textId="77777777" w:rsidR="00D62D46" w:rsidRPr="00115CAE" w:rsidRDefault="00D62D46" w:rsidP="00D62D46">
            <w:pPr>
              <w:keepNext/>
              <w:keepLines/>
              <w:spacing w:after="0" w:line="256" w:lineRule="auto"/>
              <w:jc w:val="center"/>
              <w:rPr>
                <w:ins w:id="2724" w:author="NSB" w:date="2020-10-22T14:35:00Z"/>
                <w:rFonts w:ascii="Arial" w:eastAsia="宋体" w:hAnsi="Arial"/>
                <w:sz w:val="18"/>
                <w:lang w:val="en-US"/>
              </w:rPr>
            </w:pPr>
            <w:ins w:id="2725" w:author="NSB" w:date="2020-10-22T14:35:00Z">
              <w:r w:rsidRPr="00115CAE">
                <w:rPr>
                  <w:rFonts w:ascii="Arial" w:eastAsia="宋体" w:hAnsi="Arial"/>
                  <w:sz w:val="18"/>
                  <w:lang w:val="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39ED441" w14:textId="77777777" w:rsidR="00D62D46" w:rsidRPr="00115CAE" w:rsidRDefault="00D62D46" w:rsidP="00D62D46">
            <w:pPr>
              <w:keepNext/>
              <w:keepLines/>
              <w:spacing w:after="0" w:line="256" w:lineRule="auto"/>
              <w:jc w:val="center"/>
              <w:rPr>
                <w:ins w:id="2726" w:author="NSB" w:date="2020-10-22T14:35:00Z"/>
                <w:rFonts w:ascii="Arial" w:eastAsia="宋体" w:hAnsi="Arial"/>
                <w:sz w:val="18"/>
                <w:lang w:val="en-US"/>
              </w:rPr>
            </w:pPr>
            <w:ins w:id="2727" w:author="NSB" w:date="2020-10-22T14:35:00Z">
              <w:r w:rsidRPr="00115CAE">
                <w:rPr>
                  <w:rFonts w:ascii="Arial" w:eastAsia="宋体" w:hAnsi="Arial"/>
                  <w:sz w:val="18"/>
                  <w:lang w:val="en-US"/>
                </w:rPr>
                <w:t>AWGN</w:t>
              </w:r>
            </w:ins>
          </w:p>
        </w:tc>
      </w:tr>
      <w:tr w:rsidR="00D62D46" w:rsidRPr="00115CAE" w14:paraId="272C66EC" w14:textId="77777777" w:rsidTr="00115CAE">
        <w:trPr>
          <w:jc w:val="center"/>
          <w:ins w:id="2728" w:author="NSB" w:date="2020-10-22T14:35:00Z"/>
        </w:trPr>
        <w:tc>
          <w:tcPr>
            <w:tcW w:w="2689" w:type="dxa"/>
            <w:gridSpan w:val="2"/>
            <w:tcBorders>
              <w:top w:val="single" w:sz="4" w:space="0" w:color="auto"/>
              <w:left w:val="single" w:sz="4" w:space="0" w:color="auto"/>
              <w:bottom w:val="single" w:sz="4" w:space="0" w:color="auto"/>
              <w:right w:val="single" w:sz="4" w:space="0" w:color="auto"/>
            </w:tcBorders>
            <w:hideMark/>
          </w:tcPr>
          <w:p w14:paraId="66793A55" w14:textId="77777777" w:rsidR="00D62D46" w:rsidRPr="00115CAE" w:rsidRDefault="00D62D46" w:rsidP="00D62D46">
            <w:pPr>
              <w:keepNext/>
              <w:keepLines/>
              <w:spacing w:after="0" w:line="256" w:lineRule="auto"/>
              <w:rPr>
                <w:ins w:id="2729" w:author="NSB" w:date="2020-10-22T14:35:00Z"/>
                <w:rFonts w:ascii="Arial" w:eastAsia="宋体" w:hAnsi="Arial"/>
                <w:sz w:val="18"/>
                <w:lang w:val="en-US"/>
              </w:rPr>
            </w:pPr>
            <w:ins w:id="2730" w:author="NSB" w:date="2020-10-22T14:35:00Z">
              <w:r w:rsidRPr="00115CAE">
                <w:rPr>
                  <w:rFonts w:ascii="Arial" w:eastAsia="宋体" w:hAnsi="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53BFB6BB" w14:textId="77777777" w:rsidR="00D62D46" w:rsidRPr="00115CAE" w:rsidRDefault="00D62D46" w:rsidP="00D62D46">
            <w:pPr>
              <w:keepNext/>
              <w:keepLines/>
              <w:spacing w:after="0" w:line="256" w:lineRule="auto"/>
              <w:jc w:val="center"/>
              <w:rPr>
                <w:ins w:id="2731" w:author="NSB" w:date="2020-10-22T14:35:00Z"/>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7CD1F454" w14:textId="77777777" w:rsidR="00D62D46" w:rsidRPr="00115CAE" w:rsidRDefault="00D62D46" w:rsidP="00D62D46">
            <w:pPr>
              <w:keepNext/>
              <w:keepLines/>
              <w:spacing w:after="0" w:line="256" w:lineRule="auto"/>
              <w:jc w:val="center"/>
              <w:rPr>
                <w:ins w:id="2732" w:author="NSB" w:date="2020-10-22T14:35: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D9736E6" w14:textId="77777777" w:rsidR="00D62D46" w:rsidRPr="00115CAE" w:rsidRDefault="00D62D46" w:rsidP="00D62D46">
            <w:pPr>
              <w:keepNext/>
              <w:keepLines/>
              <w:spacing w:after="0" w:line="256" w:lineRule="auto"/>
              <w:jc w:val="center"/>
              <w:rPr>
                <w:ins w:id="2733" w:author="NSB" w:date="2020-10-22T14:35:00Z"/>
                <w:rFonts w:ascii="Arial" w:eastAsia="宋体" w:hAnsi="Arial"/>
                <w:sz w:val="18"/>
                <w:lang w:val="en-US"/>
              </w:rPr>
            </w:pPr>
            <w:ins w:id="2734" w:author="NSB" w:date="2020-10-22T14:35:00Z">
              <w:r w:rsidRPr="00115CAE">
                <w:rPr>
                  <w:rFonts w:ascii="Arial" w:eastAsia="宋体" w:hAnsi="Arial"/>
                  <w:sz w:val="18"/>
                  <w:lang w:val="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D21DD1C" w14:textId="77777777" w:rsidR="00D62D46" w:rsidRPr="00115CAE" w:rsidRDefault="00D62D46" w:rsidP="00D62D46">
            <w:pPr>
              <w:keepNext/>
              <w:keepLines/>
              <w:spacing w:after="0" w:line="256" w:lineRule="auto"/>
              <w:jc w:val="center"/>
              <w:rPr>
                <w:ins w:id="2735" w:author="NSB" w:date="2020-10-22T14:35:00Z"/>
                <w:rFonts w:ascii="Arial" w:eastAsia="宋体" w:hAnsi="Arial"/>
                <w:sz w:val="18"/>
                <w:lang w:val="en-US"/>
              </w:rPr>
            </w:pPr>
            <w:ins w:id="2736" w:author="NSB" w:date="2020-10-22T14:35:00Z">
              <w:r w:rsidRPr="00115CAE">
                <w:rPr>
                  <w:rFonts w:ascii="Arial" w:eastAsia="宋体" w:hAnsi="Arial"/>
                  <w:sz w:val="18"/>
                  <w:lang w:val="en-US"/>
                </w:rPr>
                <w:t>1x2</w:t>
              </w:r>
            </w:ins>
          </w:p>
        </w:tc>
      </w:tr>
      <w:tr w:rsidR="00D62D46" w:rsidRPr="00115CAE" w14:paraId="7B282A73" w14:textId="77777777" w:rsidTr="00115CAE">
        <w:trPr>
          <w:jc w:val="center"/>
          <w:ins w:id="2737" w:author="NSB" w:date="2020-10-22T14:35:00Z"/>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6D7526DA" w14:textId="77777777" w:rsidR="00D62D46" w:rsidRPr="00115CAE" w:rsidRDefault="00D62D46" w:rsidP="00D62D46">
            <w:pPr>
              <w:keepNext/>
              <w:keepLines/>
              <w:spacing w:after="0" w:line="256" w:lineRule="auto"/>
              <w:ind w:left="851" w:hanging="851"/>
              <w:rPr>
                <w:ins w:id="2738" w:author="NSB" w:date="2020-10-22T14:35:00Z"/>
                <w:rFonts w:ascii="Arial" w:eastAsia="宋体" w:hAnsi="Arial"/>
                <w:sz w:val="18"/>
              </w:rPr>
            </w:pPr>
            <w:ins w:id="2739" w:author="NSB" w:date="2020-10-22T14:35:00Z">
              <w:r w:rsidRPr="00115CAE">
                <w:rPr>
                  <w:rFonts w:ascii="Arial" w:eastAsia="宋体" w:hAnsi="Arial"/>
                  <w:sz w:val="18"/>
                </w:rPr>
                <w:t>Note 1:</w:t>
              </w:r>
              <w:r w:rsidRPr="00115CAE">
                <w:rPr>
                  <w:rFonts w:ascii="Arial" w:eastAsia="宋体" w:hAnsi="Arial"/>
                  <w:sz w:val="18"/>
                </w:rPr>
                <w:tab/>
                <w:t xml:space="preserve">OCNG shall be used such that both cells are fully </w:t>
              </w:r>
              <w:proofErr w:type="gramStart"/>
              <w:r w:rsidRPr="00115CAE">
                <w:rPr>
                  <w:rFonts w:ascii="Arial" w:eastAsia="宋体" w:hAnsi="Arial"/>
                  <w:sz w:val="18"/>
                </w:rPr>
                <w:t>allocated</w:t>
              </w:r>
              <w:proofErr w:type="gramEnd"/>
              <w:r w:rsidRPr="00115CAE">
                <w:rPr>
                  <w:rFonts w:ascii="Arial" w:eastAsia="宋体" w:hAnsi="Arial"/>
                  <w:sz w:val="18"/>
                </w:rPr>
                <w:t xml:space="preserve"> and a constant total transmitted power spectral density is achieved for all OFDM symbols.</w:t>
              </w:r>
            </w:ins>
          </w:p>
          <w:p w14:paraId="42605F19" w14:textId="77777777" w:rsidR="00D62D46" w:rsidRPr="00115CAE" w:rsidRDefault="00D62D46" w:rsidP="00D62D46">
            <w:pPr>
              <w:keepNext/>
              <w:keepLines/>
              <w:spacing w:after="0" w:line="256" w:lineRule="auto"/>
              <w:ind w:left="851" w:hanging="851"/>
              <w:rPr>
                <w:ins w:id="2740" w:author="NSB" w:date="2020-10-22T14:35:00Z"/>
                <w:rFonts w:ascii="Arial" w:eastAsia="宋体" w:hAnsi="Arial"/>
                <w:sz w:val="18"/>
              </w:rPr>
            </w:pPr>
            <w:ins w:id="2741" w:author="NSB" w:date="2020-10-22T14:35:00Z">
              <w:r w:rsidRPr="00115CAE">
                <w:rPr>
                  <w:rFonts w:ascii="Arial" w:eastAsia="宋体" w:hAnsi="Arial"/>
                  <w:sz w:val="18"/>
                </w:rPr>
                <w:t>Note 2:</w:t>
              </w:r>
              <w:r w:rsidRPr="00115CAE">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115CAE">
                <w:rPr>
                  <w:rFonts w:ascii="Arial" w:eastAsia="宋体" w:hAnsi="Arial"/>
                  <w:noProof/>
                  <w:sz w:val="18"/>
                  <w:lang w:val="en-US" w:eastAsia="zh-CN"/>
                </w:rPr>
                <w:drawing>
                  <wp:inline distT="0" distB="0" distL="0" distR="0" wp14:anchorId="578FA8C0" wp14:editId="3D49AE09">
                    <wp:extent cx="260350" cy="222250"/>
                    <wp:effectExtent l="0" t="0" r="6350" b="635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115CAE">
                <w:rPr>
                  <w:rFonts w:ascii="Arial" w:eastAsia="宋体" w:hAnsi="Arial"/>
                  <w:sz w:val="18"/>
                </w:rPr>
                <w:t xml:space="preserve"> to be fulfilled.</w:t>
              </w:r>
            </w:ins>
          </w:p>
          <w:p w14:paraId="062D1D20" w14:textId="25D422CC" w:rsidR="00D62D46" w:rsidRPr="00115CAE" w:rsidRDefault="00D62D46" w:rsidP="00D62D46">
            <w:pPr>
              <w:keepNext/>
              <w:keepLines/>
              <w:spacing w:after="0" w:line="256" w:lineRule="auto"/>
              <w:ind w:left="851" w:hanging="851"/>
              <w:rPr>
                <w:ins w:id="2742" w:author="NSB" w:date="2020-10-22T14:35:00Z"/>
                <w:rFonts w:ascii="Arial" w:eastAsia="宋体" w:hAnsi="Arial"/>
                <w:sz w:val="18"/>
              </w:rPr>
            </w:pPr>
            <w:ins w:id="2743" w:author="NSB" w:date="2020-10-22T14:35:00Z">
              <w:r w:rsidRPr="00115CAE">
                <w:rPr>
                  <w:rFonts w:ascii="Arial" w:eastAsia="宋体" w:hAnsi="Arial"/>
                  <w:sz w:val="18"/>
                </w:rPr>
                <w:t>Note 3:</w:t>
              </w:r>
              <w:r w:rsidRPr="00115CAE">
                <w:rPr>
                  <w:rFonts w:ascii="Arial" w:eastAsia="宋体" w:hAnsi="Arial"/>
                  <w:sz w:val="18"/>
                </w:rPr>
                <w:tab/>
              </w:r>
            </w:ins>
            <w:ins w:id="2744" w:author="NSB" w:date="2020-10-23T19:46:00Z">
              <w:r w:rsidR="007E4656">
                <w:rPr>
                  <w:rFonts w:ascii="Arial" w:eastAsia="宋体" w:hAnsi="Arial"/>
                  <w:sz w:val="18"/>
                </w:rPr>
                <w:t>CSI-</w:t>
              </w:r>
            </w:ins>
            <w:ins w:id="2745" w:author="NSB" w:date="2020-10-22T14:35:00Z">
              <w:r w:rsidRPr="00115CAE">
                <w:rPr>
                  <w:rFonts w:ascii="Arial" w:eastAsia="宋体" w:hAnsi="Arial"/>
                  <w:sz w:val="18"/>
                </w:rPr>
                <w:t>RSRP and Io levels have been derived from other parameters for information purposes. They are not settable parameters themselves.</w:t>
              </w:r>
            </w:ins>
          </w:p>
          <w:p w14:paraId="0BC2FC57" w14:textId="666FDEA2" w:rsidR="00D62D46" w:rsidRPr="00115CAE" w:rsidRDefault="00D62D46" w:rsidP="00D62D46">
            <w:pPr>
              <w:keepNext/>
              <w:keepLines/>
              <w:spacing w:after="0" w:line="256" w:lineRule="auto"/>
              <w:ind w:left="851" w:hanging="851"/>
              <w:rPr>
                <w:ins w:id="2746" w:author="NSB" w:date="2020-10-22T14:35:00Z"/>
                <w:rFonts w:ascii="Arial" w:eastAsia="宋体" w:hAnsi="Arial"/>
                <w:sz w:val="18"/>
              </w:rPr>
            </w:pPr>
            <w:ins w:id="2747" w:author="NSB" w:date="2020-10-22T14:35:00Z">
              <w:r w:rsidRPr="00115CAE">
                <w:rPr>
                  <w:rFonts w:ascii="Arial" w:eastAsia="宋体" w:hAnsi="Arial"/>
                  <w:sz w:val="18"/>
                </w:rPr>
                <w:t>Note 4:</w:t>
              </w:r>
              <w:r w:rsidRPr="00115CAE">
                <w:rPr>
                  <w:rFonts w:ascii="Arial" w:eastAsia="宋体" w:hAnsi="Arial"/>
                  <w:sz w:val="18"/>
                </w:rPr>
                <w:tab/>
              </w:r>
            </w:ins>
            <w:ins w:id="2748" w:author="NSB" w:date="2020-10-23T19:46:00Z">
              <w:r w:rsidR="007E4656">
                <w:rPr>
                  <w:rFonts w:ascii="Arial" w:eastAsia="宋体" w:hAnsi="Arial"/>
                  <w:sz w:val="18"/>
                </w:rPr>
                <w:t>CSI-</w:t>
              </w:r>
            </w:ins>
            <w:ins w:id="2749" w:author="NSB" w:date="2020-10-22T14:35:00Z">
              <w:r w:rsidRPr="00115CAE">
                <w:rPr>
                  <w:rFonts w:ascii="Arial" w:eastAsia="宋体" w:hAnsi="Arial"/>
                  <w:sz w:val="18"/>
                </w:rPr>
                <w:t xml:space="preserve">RSRP minimum requirements are specified assuming independent interference and noise at each receiver antenna port. </w:t>
              </w:r>
            </w:ins>
          </w:p>
          <w:p w14:paraId="5257536C" w14:textId="77777777" w:rsidR="00D62D46" w:rsidRPr="00115CAE" w:rsidRDefault="00D62D46" w:rsidP="00D62D46">
            <w:pPr>
              <w:keepNext/>
              <w:keepLines/>
              <w:spacing w:after="0" w:line="256" w:lineRule="auto"/>
              <w:ind w:left="851" w:hanging="851"/>
              <w:rPr>
                <w:ins w:id="2750" w:author="NSB" w:date="2020-10-22T14:35:00Z"/>
                <w:rFonts w:ascii="Arial" w:eastAsia="宋体" w:hAnsi="Arial"/>
                <w:sz w:val="18"/>
              </w:rPr>
            </w:pPr>
            <w:ins w:id="2751" w:author="NSB" w:date="2020-10-22T14:35:00Z">
              <w:r w:rsidRPr="00115CAE">
                <w:rPr>
                  <w:rFonts w:ascii="Arial" w:eastAsia="宋体" w:hAnsi="Arial"/>
                  <w:sz w:val="18"/>
                </w:rPr>
                <w:t xml:space="preserve">Note 5 </w:t>
              </w:r>
              <w:r w:rsidRPr="00115CAE">
                <w:rPr>
                  <w:rFonts w:ascii="Arial" w:eastAsia="宋体" w:hAnsi="Arial"/>
                  <w:sz w:val="18"/>
                </w:rPr>
                <w:tab/>
                <w:t xml:space="preserve">The test configuration excludes support for band </w:t>
              </w:r>
              <w:proofErr w:type="gramStart"/>
              <w:r w:rsidRPr="00115CAE">
                <w:rPr>
                  <w:rFonts w:ascii="Arial" w:eastAsia="宋体" w:hAnsi="Arial"/>
                  <w:sz w:val="18"/>
                </w:rPr>
                <w:t>n51</w:t>
              </w:r>
              <w:proofErr w:type="gramEnd"/>
              <w:r w:rsidRPr="00115CAE">
                <w:rPr>
                  <w:rFonts w:ascii="Arial" w:eastAsia="宋体" w:hAnsi="Arial"/>
                  <w:sz w:val="18"/>
                </w:rPr>
                <w:t xml:space="preserve"> and it is not required to run this test on band n51 in this release of the specification</w:t>
              </w:r>
            </w:ins>
          </w:p>
        </w:tc>
      </w:tr>
    </w:tbl>
    <w:p w14:paraId="4EF18446" w14:textId="77777777" w:rsidR="00115CAE" w:rsidRPr="00115CAE" w:rsidRDefault="00115CAE" w:rsidP="00115CAE">
      <w:pPr>
        <w:rPr>
          <w:ins w:id="2752" w:author="NSB" w:date="2020-10-22T14:35:00Z"/>
          <w:rFonts w:eastAsia="宋体"/>
          <w:lang w:eastAsia="ko-KR"/>
        </w:rPr>
      </w:pPr>
    </w:p>
    <w:p w14:paraId="226C4D12" w14:textId="25EAAEC1" w:rsidR="00115CAE" w:rsidRPr="00115CAE" w:rsidRDefault="00115CAE" w:rsidP="00115CAE">
      <w:pPr>
        <w:keepNext/>
        <w:keepLines/>
        <w:spacing w:before="120"/>
        <w:ind w:left="1701" w:hanging="1701"/>
        <w:outlineLvl w:val="4"/>
        <w:rPr>
          <w:ins w:id="2753" w:author="NSB" w:date="2020-10-22T14:35:00Z"/>
          <w:rFonts w:ascii="Arial" w:eastAsia="宋体" w:hAnsi="Arial"/>
          <w:sz w:val="22"/>
          <w:lang w:eastAsia="ko-KR"/>
        </w:rPr>
      </w:pPr>
      <w:ins w:id="2754" w:author="NSB" w:date="2020-10-22T14:35:00Z">
        <w:r w:rsidRPr="00115CAE">
          <w:rPr>
            <w:rFonts w:ascii="Arial" w:eastAsia="宋体" w:hAnsi="Arial"/>
            <w:sz w:val="22"/>
            <w:lang w:eastAsia="ko-KR"/>
          </w:rPr>
          <w:t>A.4.7.</w:t>
        </w:r>
      </w:ins>
      <w:ins w:id="2755" w:author="NSB" w:date="2020-10-23T19:46:00Z">
        <w:r w:rsidR="007E4656">
          <w:rPr>
            <w:rFonts w:ascii="Arial" w:eastAsia="宋体" w:hAnsi="Arial"/>
            <w:sz w:val="22"/>
            <w:lang w:eastAsia="ko-KR"/>
          </w:rPr>
          <w:t>7</w:t>
        </w:r>
      </w:ins>
      <w:ins w:id="2756" w:author="NSB" w:date="2020-10-22T14:35:00Z">
        <w:r w:rsidRPr="00115CAE">
          <w:rPr>
            <w:rFonts w:ascii="Arial" w:eastAsia="宋体" w:hAnsi="Arial"/>
            <w:sz w:val="22"/>
            <w:lang w:eastAsia="ko-KR"/>
          </w:rPr>
          <w:t>.2.3</w:t>
        </w:r>
        <w:r w:rsidRPr="00115CAE">
          <w:rPr>
            <w:rFonts w:ascii="Arial" w:eastAsia="宋体" w:hAnsi="Arial"/>
            <w:sz w:val="22"/>
            <w:lang w:eastAsia="ko-KR"/>
          </w:rPr>
          <w:tab/>
          <w:t>Test Requirements</w:t>
        </w:r>
      </w:ins>
    </w:p>
    <w:p w14:paraId="2FD564A3" w14:textId="16D92E14" w:rsidR="00115CAE" w:rsidRPr="00115CAE" w:rsidRDefault="00115CAE" w:rsidP="00115CAE">
      <w:pPr>
        <w:overflowPunct w:val="0"/>
        <w:autoSpaceDE w:val="0"/>
        <w:autoSpaceDN w:val="0"/>
        <w:adjustRightInd w:val="0"/>
        <w:textAlignment w:val="baseline"/>
        <w:rPr>
          <w:ins w:id="2757" w:author="NSB" w:date="2020-10-22T14:35:00Z"/>
          <w:rFonts w:eastAsia="宋体"/>
          <w:lang w:eastAsia="ko-KR"/>
        </w:rPr>
      </w:pPr>
      <w:ins w:id="2758" w:author="NSB" w:date="2020-10-22T14:35:00Z">
        <w:r w:rsidRPr="00115CAE">
          <w:rPr>
            <w:rFonts w:eastAsia="宋体"/>
            <w:lang w:eastAsia="ko-KR"/>
          </w:rPr>
          <w:t xml:space="preserve">The </w:t>
        </w:r>
      </w:ins>
      <w:ins w:id="2759" w:author="NSB" w:date="2020-10-23T10:13:00Z">
        <w:r w:rsidR="00D62D46">
          <w:rPr>
            <w:rFonts w:eastAsia="宋体"/>
            <w:lang w:eastAsia="ko-KR"/>
          </w:rPr>
          <w:t>CSI</w:t>
        </w:r>
      </w:ins>
      <w:ins w:id="2760" w:author="NSB" w:date="2020-10-22T14:35:00Z">
        <w:r w:rsidRPr="00115CAE">
          <w:rPr>
            <w:rFonts w:eastAsia="宋体"/>
            <w:lang w:eastAsia="ko-KR"/>
          </w:rPr>
          <w:t xml:space="preserve">-RSRP measurement accuracy for Cell 2 and Cell 3 shall fulfil the </w:t>
        </w:r>
        <w:r w:rsidRPr="00115CAE">
          <w:rPr>
            <w:rFonts w:eastAsia="宋体"/>
            <w:lang w:eastAsia="zh-CN"/>
          </w:rPr>
          <w:t>Absolute requirement in clause 10.1.</w:t>
        </w:r>
      </w:ins>
      <w:ins w:id="2761" w:author="NSB" w:date="2020-10-23T19:47:00Z">
        <w:r w:rsidR="007E4656">
          <w:rPr>
            <w:rFonts w:eastAsia="宋体"/>
            <w:lang w:eastAsia="zh-CN"/>
          </w:rPr>
          <w:t>4</w:t>
        </w:r>
      </w:ins>
      <w:ins w:id="2762" w:author="NSB" w:date="2020-10-22T14:35:00Z">
        <w:r w:rsidRPr="00115CAE">
          <w:rPr>
            <w:rFonts w:eastAsia="宋体"/>
            <w:lang w:eastAsia="zh-CN"/>
          </w:rPr>
          <w:t>.</w:t>
        </w:r>
      </w:ins>
      <w:ins w:id="2763" w:author="NSB" w:date="2020-10-23T19:47:00Z">
        <w:r w:rsidR="007E4656">
          <w:rPr>
            <w:rFonts w:eastAsia="宋体"/>
            <w:lang w:eastAsia="zh-CN"/>
          </w:rPr>
          <w:t>2</w:t>
        </w:r>
      </w:ins>
      <w:ins w:id="2764" w:author="NSB" w:date="2020-10-22T14:35:00Z">
        <w:r w:rsidRPr="00115CAE">
          <w:rPr>
            <w:rFonts w:eastAsia="宋体"/>
            <w:lang w:eastAsia="zh-CN"/>
          </w:rPr>
          <w:t>.1 and Relative requirement in clause 10.1.</w:t>
        </w:r>
      </w:ins>
      <w:ins w:id="2765" w:author="NSB" w:date="2020-10-23T19:47:00Z">
        <w:r w:rsidR="007E4656">
          <w:rPr>
            <w:rFonts w:eastAsia="宋体"/>
            <w:lang w:eastAsia="zh-CN"/>
          </w:rPr>
          <w:t>4</w:t>
        </w:r>
      </w:ins>
      <w:ins w:id="2766" w:author="NSB" w:date="2020-10-22T14:35:00Z">
        <w:r w:rsidRPr="00115CAE">
          <w:rPr>
            <w:rFonts w:eastAsia="宋体"/>
            <w:lang w:eastAsia="zh-CN"/>
          </w:rPr>
          <w:t>.</w:t>
        </w:r>
      </w:ins>
      <w:ins w:id="2767" w:author="NSB" w:date="2020-10-23T19:47:00Z">
        <w:r w:rsidR="007E4656">
          <w:rPr>
            <w:rFonts w:eastAsia="宋体"/>
            <w:lang w:eastAsia="zh-CN"/>
          </w:rPr>
          <w:t>2</w:t>
        </w:r>
      </w:ins>
      <w:ins w:id="2768" w:author="NSB" w:date="2020-10-22T14:35:00Z">
        <w:r w:rsidRPr="00115CAE">
          <w:rPr>
            <w:rFonts w:eastAsia="宋体"/>
            <w:lang w:eastAsia="zh-CN"/>
          </w:rPr>
          <w:t>.2</w:t>
        </w:r>
        <w:r w:rsidRPr="00115CAE">
          <w:rPr>
            <w:rFonts w:eastAsia="宋体"/>
            <w:lang w:eastAsia="ko-KR"/>
          </w:rPr>
          <w:t>.</w:t>
        </w:r>
      </w:ins>
    </w:p>
    <w:bookmarkEnd w:id="1469"/>
    <w:p w14:paraId="69FBE926" w14:textId="6905A193" w:rsidR="00227A94" w:rsidRPr="00227A94" w:rsidRDefault="003E7114" w:rsidP="005D6E52">
      <w:pPr>
        <w:pStyle w:val="TH"/>
        <w:rPr>
          <w:rFonts w:eastAsia="宋体"/>
          <w:noProof/>
          <w:lang w:eastAsia="zh-CN"/>
        </w:rPr>
      </w:pPr>
      <w:del w:id="2769" w:author="NSB" w:date="2020-10-22T11:12:00Z">
        <w:r w:rsidDel="00A07ACD">
          <w:rPr>
            <w:rFonts w:eastAsia="Calibri"/>
            <w:szCs w:val="22"/>
            <w:lang w:val="en-US"/>
          </w:rPr>
          <w:fldChar w:fldCharType="begin"/>
        </w:r>
        <w:r w:rsidDel="00A07ACD">
          <w:rPr>
            <w:rFonts w:eastAsia="Calibri"/>
            <w:szCs w:val="22"/>
            <w:lang w:val="en-US"/>
          </w:rPr>
          <w:fldChar w:fldCharType="end"/>
        </w:r>
        <w:r w:rsidRPr="00CA5137" w:rsidDel="00A07ACD">
          <w:rPr>
            <w:rFonts w:eastAsia="Calibri"/>
            <w:szCs w:val="18"/>
            <w:lang w:val="en-US"/>
          </w:rPr>
          <w:fldChar w:fldCharType="begin"/>
        </w:r>
        <w:r w:rsidRPr="00CA5137" w:rsidDel="00A07ACD">
          <w:rPr>
            <w:rFonts w:eastAsia="Calibri"/>
            <w:szCs w:val="18"/>
            <w:lang w:val="en-US"/>
          </w:rPr>
          <w:fldChar w:fldCharType="end"/>
        </w:r>
        <w:r w:rsidR="00774E09" w:rsidRPr="00CA5137" w:rsidDel="00A07ACD">
          <w:rPr>
            <w:rFonts w:eastAsia="Calibri" w:cs="Arial"/>
            <w:i/>
            <w:szCs w:val="18"/>
            <w:lang w:val="en-US"/>
          </w:rPr>
          <w:fldChar w:fldCharType="begin"/>
        </w:r>
        <w:r w:rsidR="00774E09" w:rsidRPr="00CA5137" w:rsidDel="00A07ACD">
          <w:rPr>
            <w:rFonts w:eastAsia="Calibri" w:cs="Arial"/>
            <w:i/>
            <w:szCs w:val="18"/>
            <w:lang w:val="en-US"/>
          </w:rPr>
          <w:fldChar w:fldCharType="end"/>
        </w:r>
        <w:r w:rsidR="00774E09" w:rsidRPr="00CA5137" w:rsidDel="00A07ACD">
          <w:rPr>
            <w:rFonts w:eastAsia="Calibri" w:cs="Arial"/>
            <w:szCs w:val="18"/>
            <w:lang w:val="en-US"/>
          </w:rPr>
          <w:fldChar w:fldCharType="begin"/>
        </w:r>
        <w:r w:rsidR="00774E09" w:rsidRPr="00CA5137" w:rsidDel="00A07ACD">
          <w:rPr>
            <w:rFonts w:eastAsia="Calibri" w:cs="Arial"/>
            <w:szCs w:val="18"/>
            <w:lang w:val="en-US"/>
          </w:rPr>
          <w:fldChar w:fldCharType="end"/>
        </w:r>
        <w:r w:rsidR="00CA5137" w:rsidDel="00A07ACD">
          <w:rPr>
            <w:rFonts w:eastAsia="Calibri" w:cs="v4.2.0"/>
            <w:szCs w:val="22"/>
            <w:lang w:val="en-US"/>
          </w:rPr>
          <w:fldChar w:fldCharType="begin"/>
        </w:r>
        <w:r w:rsidR="00CA5137" w:rsidDel="00A07ACD">
          <w:rPr>
            <w:rFonts w:eastAsia="Calibri" w:cs="v4.2.0"/>
            <w:szCs w:val="22"/>
            <w:lang w:val="en-US"/>
          </w:rPr>
          <w:fldChar w:fldCharType="end"/>
        </w:r>
      </w:del>
    </w:p>
    <w:sectPr w:rsidR="00227A94" w:rsidRPr="00227A9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A40C1" w14:textId="77777777" w:rsidR="00B30328" w:rsidRDefault="00B30328">
      <w:r>
        <w:separator/>
      </w:r>
    </w:p>
  </w:endnote>
  <w:endnote w:type="continuationSeparator" w:id="0">
    <w:p w14:paraId="3D127DF9" w14:textId="77777777" w:rsidR="00B30328" w:rsidRDefault="00B3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0F0A" w14:textId="77777777" w:rsidR="00513D5A" w:rsidRDefault="00513D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275E" w14:textId="77777777" w:rsidR="00513D5A" w:rsidRDefault="00513D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7859" w14:textId="77777777" w:rsidR="00513D5A" w:rsidRDefault="00513D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AF7B6" w14:textId="77777777" w:rsidR="00B30328" w:rsidRDefault="00B30328">
      <w:r>
        <w:separator/>
      </w:r>
    </w:p>
  </w:footnote>
  <w:footnote w:type="continuationSeparator" w:id="0">
    <w:p w14:paraId="7EA65435" w14:textId="77777777" w:rsidR="00B30328" w:rsidRDefault="00B3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513D5A" w:rsidRDefault="00513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BA60" w14:textId="77777777" w:rsidR="00513D5A" w:rsidRDefault="00513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BA92" w14:textId="77777777" w:rsidR="00513D5A" w:rsidRDefault="00513D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513D5A" w:rsidRDefault="00513D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513D5A" w:rsidRDefault="00513D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513D5A" w:rsidRDefault="00513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0072AE"/>
    <w:multiLevelType w:val="hybridMultilevel"/>
    <w:tmpl w:val="9D76581A"/>
    <w:lvl w:ilvl="0" w:tplc="A6F47A5C">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2"/>
  </w:num>
  <w:num w:numId="7">
    <w:abstractNumId w:val="11"/>
  </w:num>
  <w:num w:numId="8">
    <w:abstractNumId w:val="10"/>
  </w:num>
  <w:num w:numId="9">
    <w:abstractNumId w:val="13"/>
  </w:num>
  <w:num w:numId="10">
    <w:abstractNumId w:val="16"/>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18"/>
  </w:num>
  <w:num w:numId="16">
    <w:abstractNumId w:val="5"/>
  </w:num>
  <w:num w:numId="17">
    <w:abstractNumId w:val="6"/>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22E4A"/>
    <w:rsid w:val="00045641"/>
    <w:rsid w:val="000663BC"/>
    <w:rsid w:val="000739FF"/>
    <w:rsid w:val="00086436"/>
    <w:rsid w:val="000875F7"/>
    <w:rsid w:val="000A097E"/>
    <w:rsid w:val="000A137A"/>
    <w:rsid w:val="000A3EE0"/>
    <w:rsid w:val="000A6394"/>
    <w:rsid w:val="000B3585"/>
    <w:rsid w:val="000B41E3"/>
    <w:rsid w:val="000B7FED"/>
    <w:rsid w:val="000C038A"/>
    <w:rsid w:val="000C6598"/>
    <w:rsid w:val="000F3532"/>
    <w:rsid w:val="000F74B0"/>
    <w:rsid w:val="000F74B7"/>
    <w:rsid w:val="0010656F"/>
    <w:rsid w:val="00115CAE"/>
    <w:rsid w:val="00132F84"/>
    <w:rsid w:val="00133831"/>
    <w:rsid w:val="001351B3"/>
    <w:rsid w:val="00145D43"/>
    <w:rsid w:val="00164352"/>
    <w:rsid w:val="00171035"/>
    <w:rsid w:val="0017153C"/>
    <w:rsid w:val="00171E08"/>
    <w:rsid w:val="00192C46"/>
    <w:rsid w:val="001A08B3"/>
    <w:rsid w:val="001A6292"/>
    <w:rsid w:val="001A7B60"/>
    <w:rsid w:val="001B52F0"/>
    <w:rsid w:val="001B7A65"/>
    <w:rsid w:val="001E41F3"/>
    <w:rsid w:val="001E4789"/>
    <w:rsid w:val="001E4FC1"/>
    <w:rsid w:val="001E7E1C"/>
    <w:rsid w:val="001F32F9"/>
    <w:rsid w:val="0022247E"/>
    <w:rsid w:val="00227A94"/>
    <w:rsid w:val="00240E9C"/>
    <w:rsid w:val="0026004D"/>
    <w:rsid w:val="00261B9A"/>
    <w:rsid w:val="002640DD"/>
    <w:rsid w:val="00266A32"/>
    <w:rsid w:val="00275D12"/>
    <w:rsid w:val="00284FEB"/>
    <w:rsid w:val="002860C4"/>
    <w:rsid w:val="00295579"/>
    <w:rsid w:val="002A1756"/>
    <w:rsid w:val="002A4D34"/>
    <w:rsid w:val="002B5741"/>
    <w:rsid w:val="002C3868"/>
    <w:rsid w:val="002C6F72"/>
    <w:rsid w:val="002D0CDF"/>
    <w:rsid w:val="002D1671"/>
    <w:rsid w:val="002F0B58"/>
    <w:rsid w:val="002F37A7"/>
    <w:rsid w:val="002F7616"/>
    <w:rsid w:val="00301184"/>
    <w:rsid w:val="00305409"/>
    <w:rsid w:val="003352BE"/>
    <w:rsid w:val="003365DC"/>
    <w:rsid w:val="003454AA"/>
    <w:rsid w:val="003543C5"/>
    <w:rsid w:val="00355AC4"/>
    <w:rsid w:val="00357837"/>
    <w:rsid w:val="003609EF"/>
    <w:rsid w:val="0036231A"/>
    <w:rsid w:val="003712AF"/>
    <w:rsid w:val="00374DD4"/>
    <w:rsid w:val="00376414"/>
    <w:rsid w:val="00385E24"/>
    <w:rsid w:val="0039416E"/>
    <w:rsid w:val="003A7C8A"/>
    <w:rsid w:val="003E0238"/>
    <w:rsid w:val="003E1A36"/>
    <w:rsid w:val="003E7114"/>
    <w:rsid w:val="003E794F"/>
    <w:rsid w:val="003F00E1"/>
    <w:rsid w:val="003F0745"/>
    <w:rsid w:val="003F767E"/>
    <w:rsid w:val="00403398"/>
    <w:rsid w:val="00410371"/>
    <w:rsid w:val="00415D32"/>
    <w:rsid w:val="004242F1"/>
    <w:rsid w:val="004342D8"/>
    <w:rsid w:val="00443AE8"/>
    <w:rsid w:val="00472CDA"/>
    <w:rsid w:val="00482950"/>
    <w:rsid w:val="004875C5"/>
    <w:rsid w:val="00492457"/>
    <w:rsid w:val="00494D2F"/>
    <w:rsid w:val="004A0101"/>
    <w:rsid w:val="004B75B7"/>
    <w:rsid w:val="004C1728"/>
    <w:rsid w:val="004C557A"/>
    <w:rsid w:val="004E6ADA"/>
    <w:rsid w:val="004F4C09"/>
    <w:rsid w:val="0050753A"/>
    <w:rsid w:val="00513D5A"/>
    <w:rsid w:val="0051506D"/>
    <w:rsid w:val="0051580D"/>
    <w:rsid w:val="0052478D"/>
    <w:rsid w:val="00527DAA"/>
    <w:rsid w:val="00530911"/>
    <w:rsid w:val="00547111"/>
    <w:rsid w:val="005814F5"/>
    <w:rsid w:val="00587470"/>
    <w:rsid w:val="00592D74"/>
    <w:rsid w:val="005954BF"/>
    <w:rsid w:val="005C3421"/>
    <w:rsid w:val="005D6E52"/>
    <w:rsid w:val="005E2C44"/>
    <w:rsid w:val="005E6C14"/>
    <w:rsid w:val="005F6A5E"/>
    <w:rsid w:val="006011E1"/>
    <w:rsid w:val="00621188"/>
    <w:rsid w:val="006257ED"/>
    <w:rsid w:val="00626AE6"/>
    <w:rsid w:val="00632AC7"/>
    <w:rsid w:val="006355D6"/>
    <w:rsid w:val="0064017D"/>
    <w:rsid w:val="00651E41"/>
    <w:rsid w:val="006547EB"/>
    <w:rsid w:val="00661CA0"/>
    <w:rsid w:val="00662081"/>
    <w:rsid w:val="006739A7"/>
    <w:rsid w:val="00675A7C"/>
    <w:rsid w:val="006825D5"/>
    <w:rsid w:val="00683512"/>
    <w:rsid w:val="006863FB"/>
    <w:rsid w:val="00695808"/>
    <w:rsid w:val="00695ABB"/>
    <w:rsid w:val="006B46FB"/>
    <w:rsid w:val="006B565C"/>
    <w:rsid w:val="006C184B"/>
    <w:rsid w:val="006C758E"/>
    <w:rsid w:val="006E21FB"/>
    <w:rsid w:val="006E5270"/>
    <w:rsid w:val="006F7910"/>
    <w:rsid w:val="00701922"/>
    <w:rsid w:val="00705628"/>
    <w:rsid w:val="0070602A"/>
    <w:rsid w:val="00711D2F"/>
    <w:rsid w:val="0071403E"/>
    <w:rsid w:val="007163C6"/>
    <w:rsid w:val="00717DBC"/>
    <w:rsid w:val="00726DC8"/>
    <w:rsid w:val="00743340"/>
    <w:rsid w:val="00746B01"/>
    <w:rsid w:val="00746DFA"/>
    <w:rsid w:val="00753BFB"/>
    <w:rsid w:val="0076673A"/>
    <w:rsid w:val="00770D4C"/>
    <w:rsid w:val="00774E09"/>
    <w:rsid w:val="00784930"/>
    <w:rsid w:val="007914A5"/>
    <w:rsid w:val="00792342"/>
    <w:rsid w:val="007942CD"/>
    <w:rsid w:val="007977A8"/>
    <w:rsid w:val="007B3F1F"/>
    <w:rsid w:val="007B512A"/>
    <w:rsid w:val="007C2097"/>
    <w:rsid w:val="007D5B6A"/>
    <w:rsid w:val="007D6A07"/>
    <w:rsid w:val="007E4656"/>
    <w:rsid w:val="007E491F"/>
    <w:rsid w:val="007F7259"/>
    <w:rsid w:val="00801E61"/>
    <w:rsid w:val="008040A8"/>
    <w:rsid w:val="00805DCE"/>
    <w:rsid w:val="008157AF"/>
    <w:rsid w:val="0082582D"/>
    <w:rsid w:val="008279FA"/>
    <w:rsid w:val="0083053E"/>
    <w:rsid w:val="00841B26"/>
    <w:rsid w:val="00852AAD"/>
    <w:rsid w:val="008626E7"/>
    <w:rsid w:val="00870EE7"/>
    <w:rsid w:val="00872278"/>
    <w:rsid w:val="0088070A"/>
    <w:rsid w:val="008863B9"/>
    <w:rsid w:val="0088686F"/>
    <w:rsid w:val="00890693"/>
    <w:rsid w:val="008A1F15"/>
    <w:rsid w:val="008A2D80"/>
    <w:rsid w:val="008A45A6"/>
    <w:rsid w:val="008B7854"/>
    <w:rsid w:val="008B787C"/>
    <w:rsid w:val="008E25C2"/>
    <w:rsid w:val="008E5D02"/>
    <w:rsid w:val="008F686C"/>
    <w:rsid w:val="009148DE"/>
    <w:rsid w:val="00927C3F"/>
    <w:rsid w:val="0093646C"/>
    <w:rsid w:val="00941E30"/>
    <w:rsid w:val="00955611"/>
    <w:rsid w:val="00957FA8"/>
    <w:rsid w:val="00960998"/>
    <w:rsid w:val="00964CEF"/>
    <w:rsid w:val="00971BE1"/>
    <w:rsid w:val="009777D9"/>
    <w:rsid w:val="00990886"/>
    <w:rsid w:val="00990962"/>
    <w:rsid w:val="00991B88"/>
    <w:rsid w:val="00995698"/>
    <w:rsid w:val="009A4297"/>
    <w:rsid w:val="009A5753"/>
    <w:rsid w:val="009A579D"/>
    <w:rsid w:val="009A7CEC"/>
    <w:rsid w:val="009B2DAA"/>
    <w:rsid w:val="009B465D"/>
    <w:rsid w:val="009C3C61"/>
    <w:rsid w:val="009D10D7"/>
    <w:rsid w:val="009E2F55"/>
    <w:rsid w:val="009E3297"/>
    <w:rsid w:val="009E36D8"/>
    <w:rsid w:val="009E45A9"/>
    <w:rsid w:val="009E5C2C"/>
    <w:rsid w:val="009F19B6"/>
    <w:rsid w:val="009F1CB6"/>
    <w:rsid w:val="009F734F"/>
    <w:rsid w:val="00A06CBF"/>
    <w:rsid w:val="00A07ACD"/>
    <w:rsid w:val="00A17434"/>
    <w:rsid w:val="00A2407A"/>
    <w:rsid w:val="00A246B6"/>
    <w:rsid w:val="00A31BE9"/>
    <w:rsid w:val="00A339EF"/>
    <w:rsid w:val="00A444AB"/>
    <w:rsid w:val="00A47E70"/>
    <w:rsid w:val="00A50CF0"/>
    <w:rsid w:val="00A53B14"/>
    <w:rsid w:val="00A66980"/>
    <w:rsid w:val="00A75462"/>
    <w:rsid w:val="00A7671C"/>
    <w:rsid w:val="00A82F6E"/>
    <w:rsid w:val="00A87A45"/>
    <w:rsid w:val="00A94980"/>
    <w:rsid w:val="00AA2CBC"/>
    <w:rsid w:val="00AC5820"/>
    <w:rsid w:val="00AC7B68"/>
    <w:rsid w:val="00AD1CD8"/>
    <w:rsid w:val="00AD4AE8"/>
    <w:rsid w:val="00AD7843"/>
    <w:rsid w:val="00AE6E7A"/>
    <w:rsid w:val="00AF0DF0"/>
    <w:rsid w:val="00AF34DC"/>
    <w:rsid w:val="00B00A53"/>
    <w:rsid w:val="00B03756"/>
    <w:rsid w:val="00B14867"/>
    <w:rsid w:val="00B16EC8"/>
    <w:rsid w:val="00B17531"/>
    <w:rsid w:val="00B258BB"/>
    <w:rsid w:val="00B25D3D"/>
    <w:rsid w:val="00B30328"/>
    <w:rsid w:val="00B31DC4"/>
    <w:rsid w:val="00B33CAD"/>
    <w:rsid w:val="00B357A0"/>
    <w:rsid w:val="00B53F15"/>
    <w:rsid w:val="00B56CE2"/>
    <w:rsid w:val="00B67B97"/>
    <w:rsid w:val="00B851A2"/>
    <w:rsid w:val="00B92647"/>
    <w:rsid w:val="00B93F15"/>
    <w:rsid w:val="00B968C8"/>
    <w:rsid w:val="00BA0CAD"/>
    <w:rsid w:val="00BA2C19"/>
    <w:rsid w:val="00BA3EC5"/>
    <w:rsid w:val="00BA51D9"/>
    <w:rsid w:val="00BA7051"/>
    <w:rsid w:val="00BB5DFC"/>
    <w:rsid w:val="00BC2DCA"/>
    <w:rsid w:val="00BD279D"/>
    <w:rsid w:val="00BD6BB8"/>
    <w:rsid w:val="00BF00B3"/>
    <w:rsid w:val="00BF2913"/>
    <w:rsid w:val="00BF3417"/>
    <w:rsid w:val="00BF7393"/>
    <w:rsid w:val="00C05746"/>
    <w:rsid w:val="00C120D8"/>
    <w:rsid w:val="00C214C5"/>
    <w:rsid w:val="00C250EE"/>
    <w:rsid w:val="00C4696D"/>
    <w:rsid w:val="00C66BA2"/>
    <w:rsid w:val="00C709FA"/>
    <w:rsid w:val="00C71D68"/>
    <w:rsid w:val="00C77673"/>
    <w:rsid w:val="00C8293B"/>
    <w:rsid w:val="00C95985"/>
    <w:rsid w:val="00CA5137"/>
    <w:rsid w:val="00CC4D2A"/>
    <w:rsid w:val="00CC5026"/>
    <w:rsid w:val="00CC68D0"/>
    <w:rsid w:val="00CC735C"/>
    <w:rsid w:val="00CD3C6C"/>
    <w:rsid w:val="00CE2A4D"/>
    <w:rsid w:val="00CE5F52"/>
    <w:rsid w:val="00D03F9A"/>
    <w:rsid w:val="00D06D51"/>
    <w:rsid w:val="00D07AFC"/>
    <w:rsid w:val="00D10DFC"/>
    <w:rsid w:val="00D151A5"/>
    <w:rsid w:val="00D234C9"/>
    <w:rsid w:val="00D24991"/>
    <w:rsid w:val="00D24A8C"/>
    <w:rsid w:val="00D33C42"/>
    <w:rsid w:val="00D3694A"/>
    <w:rsid w:val="00D50255"/>
    <w:rsid w:val="00D62D46"/>
    <w:rsid w:val="00D65BCD"/>
    <w:rsid w:val="00D66520"/>
    <w:rsid w:val="00D80985"/>
    <w:rsid w:val="00D8233C"/>
    <w:rsid w:val="00D85A73"/>
    <w:rsid w:val="00D8656B"/>
    <w:rsid w:val="00DA68A2"/>
    <w:rsid w:val="00DB429B"/>
    <w:rsid w:val="00DB485B"/>
    <w:rsid w:val="00DB6802"/>
    <w:rsid w:val="00DC3752"/>
    <w:rsid w:val="00DD62D9"/>
    <w:rsid w:val="00DE1A3E"/>
    <w:rsid w:val="00DE34CF"/>
    <w:rsid w:val="00DF031A"/>
    <w:rsid w:val="00DF65C5"/>
    <w:rsid w:val="00E13F3D"/>
    <w:rsid w:val="00E15D12"/>
    <w:rsid w:val="00E30FB5"/>
    <w:rsid w:val="00E34898"/>
    <w:rsid w:val="00E401CF"/>
    <w:rsid w:val="00E44929"/>
    <w:rsid w:val="00E70BDF"/>
    <w:rsid w:val="00E83FBA"/>
    <w:rsid w:val="00E9263D"/>
    <w:rsid w:val="00E93778"/>
    <w:rsid w:val="00E94293"/>
    <w:rsid w:val="00E9546A"/>
    <w:rsid w:val="00EA0013"/>
    <w:rsid w:val="00EB09B7"/>
    <w:rsid w:val="00EB33E9"/>
    <w:rsid w:val="00EC2BD7"/>
    <w:rsid w:val="00EC48E2"/>
    <w:rsid w:val="00EC5F6B"/>
    <w:rsid w:val="00ED055A"/>
    <w:rsid w:val="00EE7D7C"/>
    <w:rsid w:val="00EF0FD8"/>
    <w:rsid w:val="00EF1BA1"/>
    <w:rsid w:val="00EF2223"/>
    <w:rsid w:val="00EF417A"/>
    <w:rsid w:val="00EF7442"/>
    <w:rsid w:val="00F03DBA"/>
    <w:rsid w:val="00F25D98"/>
    <w:rsid w:val="00F300FB"/>
    <w:rsid w:val="00F33338"/>
    <w:rsid w:val="00F43002"/>
    <w:rsid w:val="00F504B2"/>
    <w:rsid w:val="00F51133"/>
    <w:rsid w:val="00F74E52"/>
    <w:rsid w:val="00FA2573"/>
    <w:rsid w:val="00FA547E"/>
    <w:rsid w:val="00FB5667"/>
    <w:rsid w:val="00FB566A"/>
    <w:rsid w:val="00FB5E2E"/>
    <w:rsid w:val="00FB6386"/>
    <w:rsid w:val="00FC1FEF"/>
    <w:rsid w:val="00FC2020"/>
    <w:rsid w:val="00FC783D"/>
    <w:rsid w:val="00FD1806"/>
    <w:rsid w:val="00FD1C1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aliases w:val="- Bullets,목록 단락,?? ??,?????,????,リスト段落,清單段落1,Lista1"/>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 w:type="character" w:customStyle="1" w:styleId="NOChar">
    <w:name w:val="NO Char"/>
    <w:link w:val="NO"/>
    <w:locked/>
    <w:rsid w:val="00A07ACD"/>
    <w:rPr>
      <w:rFonts w:ascii="Times New Roman" w:hAnsi="Times New Roman"/>
      <w:lang w:val="en-GB" w:eastAsia="en-US"/>
    </w:rPr>
  </w:style>
  <w:style w:type="numbering" w:customStyle="1" w:styleId="NoList1">
    <w:name w:val="No List1"/>
    <w:next w:val="NoList"/>
    <w:uiPriority w:val="99"/>
    <w:semiHidden/>
    <w:unhideWhenUsed/>
    <w:rsid w:val="00115CAE"/>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15CAE"/>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115CAE"/>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A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15CAE"/>
    <w:rPr>
      <w:rFonts w:ascii="Arial" w:hAnsi="Arial"/>
      <w:sz w:val="22"/>
      <w:lang w:val="en-GB" w:eastAsia="en-US"/>
    </w:rPr>
  </w:style>
  <w:style w:type="character" w:customStyle="1" w:styleId="Heading6Char">
    <w:name w:val="Heading 6 Char"/>
    <w:basedOn w:val="DefaultParagraphFont"/>
    <w:link w:val="Heading6"/>
    <w:uiPriority w:val="9"/>
    <w:rsid w:val="00115CAE"/>
    <w:rPr>
      <w:rFonts w:ascii="Arial" w:hAnsi="Arial"/>
      <w:lang w:val="en-GB" w:eastAsia="en-US"/>
    </w:rPr>
  </w:style>
  <w:style w:type="character" w:customStyle="1" w:styleId="Heading7Char">
    <w:name w:val="Heading 7 Char"/>
    <w:basedOn w:val="DefaultParagraphFont"/>
    <w:link w:val="Heading7"/>
    <w:rsid w:val="00115CAE"/>
    <w:rPr>
      <w:rFonts w:ascii="Arial" w:hAnsi="Arial"/>
      <w:lang w:val="en-GB" w:eastAsia="en-US"/>
    </w:rPr>
  </w:style>
  <w:style w:type="character" w:customStyle="1" w:styleId="Heading8Char">
    <w:name w:val="Heading 8 Char"/>
    <w:basedOn w:val="DefaultParagraphFont"/>
    <w:link w:val="Heading8"/>
    <w:uiPriority w:val="99"/>
    <w:rsid w:val="00115CA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15CAE"/>
    <w:rPr>
      <w:rFonts w:ascii="Arial" w:hAnsi="Arial"/>
      <w:sz w:val="36"/>
      <w:lang w:val="en-GB" w:eastAsia="en-US"/>
    </w:rPr>
  </w:style>
  <w:style w:type="character" w:styleId="Emphasis">
    <w:name w:val="Emphasis"/>
    <w:qFormat/>
    <w:rsid w:val="00115CAE"/>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115CAE"/>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115CAE"/>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15CAE"/>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15CAE"/>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115CAE"/>
    <w:rPr>
      <w:rFonts w:ascii="Arial" w:hAnsi="Arial" w:cs="Arial" w:hint="default"/>
      <w:sz w:val="22"/>
      <w:lang w:val="en-GB" w:eastAsia="ja-JP" w:bidi="ar-SA"/>
    </w:rPr>
  </w:style>
  <w:style w:type="paragraph" w:customStyle="1" w:styleId="msonormal0">
    <w:name w:val="msonormal"/>
    <w:basedOn w:val="Normal"/>
    <w:uiPriority w:val="99"/>
    <w:rsid w:val="00115CAE"/>
    <w:pPr>
      <w:spacing w:before="100" w:beforeAutospacing="1" w:after="100" w:afterAutospacing="1"/>
    </w:pPr>
    <w:rPr>
      <w:rFonts w:eastAsia="宋体"/>
      <w:sz w:val="24"/>
      <w:szCs w:val="24"/>
      <w:lang w:val="en-US"/>
    </w:rPr>
  </w:style>
  <w:style w:type="paragraph" w:styleId="NormalWeb">
    <w:name w:val="Normal (Web)"/>
    <w:basedOn w:val="Normal"/>
    <w:uiPriority w:val="99"/>
    <w:semiHidden/>
    <w:unhideWhenUsed/>
    <w:rsid w:val="00115CAE"/>
    <w:pPr>
      <w:spacing w:before="100" w:beforeAutospacing="1" w:after="100" w:afterAutospacing="1"/>
    </w:pPr>
    <w:rPr>
      <w:rFonts w:eastAsia="宋体"/>
      <w:sz w:val="24"/>
      <w:szCs w:val="24"/>
      <w:lang w:val="en-US"/>
    </w:rPr>
  </w:style>
  <w:style w:type="character" w:customStyle="1" w:styleId="Heading9Char1">
    <w:name w:val="Heading 9 Char1"/>
    <w:aliases w:val="Figure Heading Char1,FH Char1"/>
    <w:basedOn w:val="DefaultParagraphFont"/>
    <w:uiPriority w:val="99"/>
    <w:semiHidden/>
    <w:rsid w:val="00115CAE"/>
    <w:rPr>
      <w:rFonts w:ascii="Calibri Light" w:eastAsia="宋体" w:hAnsi="Calibri Light" w:cs="Times New Roman" w:hint="default"/>
      <w:i/>
      <w:iCs/>
      <w:color w:val="272727"/>
      <w:sz w:val="21"/>
      <w:szCs w:val="21"/>
      <w:lang w:val="en-GB"/>
    </w:rPr>
  </w:style>
  <w:style w:type="paragraph" w:styleId="NormalIndent">
    <w:name w:val="Normal Indent"/>
    <w:basedOn w:val="Normal"/>
    <w:uiPriority w:val="99"/>
    <w:semiHidden/>
    <w:unhideWhenUsed/>
    <w:rsid w:val="00115CAE"/>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115CA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15CAE"/>
    <w:rPr>
      <w:rFonts w:ascii="Times New Roman" w:eastAsia="宋体" w:hAnsi="Times New Roman"/>
      <w:lang w:val="en-GB" w:eastAsia="en-US"/>
    </w:rPr>
  </w:style>
  <w:style w:type="character" w:customStyle="1" w:styleId="CommentTextChar">
    <w:name w:val="Comment Text Char"/>
    <w:basedOn w:val="DefaultParagraphFont"/>
    <w:link w:val="CommentText"/>
    <w:uiPriority w:val="99"/>
    <w:semiHidden/>
    <w:rsid w:val="00115CA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115CAE"/>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rsid w:val="00115CAE"/>
    <w:rPr>
      <w:rFonts w:ascii="Times New Roman" w:eastAsia="宋体" w:hAnsi="Times New Roman"/>
      <w:lang w:val="en-GB" w:eastAsia="en-US"/>
    </w:rPr>
  </w:style>
  <w:style w:type="character" w:customStyle="1" w:styleId="FooterChar">
    <w:name w:val="Footer Char"/>
    <w:basedOn w:val="DefaultParagraphFont"/>
    <w:link w:val="Footer"/>
    <w:uiPriority w:val="99"/>
    <w:rsid w:val="00115CAE"/>
    <w:rPr>
      <w:rFonts w:ascii="Arial" w:hAnsi="Arial"/>
      <w:b/>
      <w:i/>
      <w:noProof/>
      <w:sz w:val="18"/>
      <w:lang w:val="en-GB" w:eastAsia="en-US"/>
    </w:rPr>
  </w:style>
  <w:style w:type="paragraph" w:styleId="IndexHeading">
    <w:name w:val="index heading"/>
    <w:basedOn w:val="Normal"/>
    <w:next w:val="Normal"/>
    <w:uiPriority w:val="99"/>
    <w:semiHidden/>
    <w:unhideWhenUsed/>
    <w:rsid w:val="00115CAE"/>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115CAE"/>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115CAE"/>
    <w:pPr>
      <w:spacing w:before="120" w:after="120"/>
    </w:pPr>
    <w:rPr>
      <w:rFonts w:eastAsia="MS Mincho"/>
      <w:b/>
    </w:rPr>
  </w:style>
  <w:style w:type="paragraph" w:styleId="EndnoteText">
    <w:name w:val="endnote text"/>
    <w:basedOn w:val="Normal"/>
    <w:link w:val="EndnoteTextChar"/>
    <w:uiPriority w:val="99"/>
    <w:semiHidden/>
    <w:unhideWhenUsed/>
    <w:rsid w:val="00115CAE"/>
    <w:pPr>
      <w:snapToGrid w:val="0"/>
    </w:pPr>
    <w:rPr>
      <w:rFonts w:eastAsia="宋体"/>
    </w:rPr>
  </w:style>
  <w:style w:type="character" w:customStyle="1" w:styleId="EndnoteTextChar">
    <w:name w:val="Endnote Text Char"/>
    <w:basedOn w:val="DefaultParagraphFont"/>
    <w:link w:val="EndnoteText"/>
    <w:uiPriority w:val="99"/>
    <w:semiHidden/>
    <w:rsid w:val="00115CAE"/>
    <w:rPr>
      <w:rFonts w:ascii="Times New Roman" w:eastAsia="宋体" w:hAnsi="Times New Roman"/>
      <w:lang w:val="en-GB" w:eastAsia="en-US"/>
    </w:rPr>
  </w:style>
  <w:style w:type="character" w:customStyle="1" w:styleId="ListChar">
    <w:name w:val="List Char"/>
    <w:link w:val="List"/>
    <w:locked/>
    <w:rsid w:val="00115CAE"/>
    <w:rPr>
      <w:rFonts w:ascii="Times New Roman" w:hAnsi="Times New Roman"/>
      <w:lang w:val="en-GB" w:eastAsia="en-US"/>
    </w:rPr>
  </w:style>
  <w:style w:type="character" w:customStyle="1" w:styleId="ListBulletChar">
    <w:name w:val="List Bullet Char"/>
    <w:link w:val="ListBullet"/>
    <w:locked/>
    <w:rsid w:val="00115CAE"/>
    <w:rPr>
      <w:rFonts w:ascii="Times New Roman" w:hAnsi="Times New Roman"/>
      <w:lang w:val="en-GB" w:eastAsia="en-US"/>
    </w:rPr>
  </w:style>
  <w:style w:type="character" w:customStyle="1" w:styleId="List2Char">
    <w:name w:val="List 2 Char"/>
    <w:link w:val="List2"/>
    <w:locked/>
    <w:rsid w:val="00115CAE"/>
    <w:rPr>
      <w:rFonts w:ascii="Times New Roman" w:hAnsi="Times New Roman"/>
      <w:lang w:val="en-GB" w:eastAsia="en-US"/>
    </w:rPr>
  </w:style>
  <w:style w:type="character" w:customStyle="1" w:styleId="ListBullet2Char">
    <w:name w:val="List Bullet 2 Char"/>
    <w:link w:val="ListBullet2"/>
    <w:locked/>
    <w:rsid w:val="00115CAE"/>
    <w:rPr>
      <w:rFonts w:ascii="Times New Roman" w:hAnsi="Times New Roman"/>
      <w:lang w:val="en-GB" w:eastAsia="en-US"/>
    </w:rPr>
  </w:style>
  <w:style w:type="character" w:customStyle="1" w:styleId="ListBullet3Char">
    <w:name w:val="List Bullet 3 Char"/>
    <w:link w:val="ListBullet3"/>
    <w:locked/>
    <w:rsid w:val="00115CAE"/>
    <w:rPr>
      <w:rFonts w:ascii="Times New Roman" w:hAnsi="Times New Roman"/>
      <w:lang w:val="en-GB" w:eastAsia="en-US"/>
    </w:rPr>
  </w:style>
  <w:style w:type="paragraph" w:styleId="ListNumber3">
    <w:name w:val="List Number 3"/>
    <w:basedOn w:val="Normal"/>
    <w:uiPriority w:val="99"/>
    <w:semiHidden/>
    <w:unhideWhenUsed/>
    <w:rsid w:val="00115CAE"/>
    <w:pPr>
      <w:numPr>
        <w:numId w:val="1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115CAE"/>
    <w:pPr>
      <w:numPr>
        <w:numId w:val="1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115CA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115CAE"/>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15CAE"/>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115CAE"/>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115CAE"/>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115CAE"/>
    <w:rPr>
      <w:rFonts w:ascii="Times New Roman" w:hAnsi="Times New Roman"/>
      <w:lang w:val="en-GB" w:eastAsia="en-US"/>
    </w:rPr>
  </w:style>
  <w:style w:type="paragraph" w:styleId="BodyTextIndent">
    <w:name w:val="Body Text Indent"/>
    <w:basedOn w:val="Normal"/>
    <w:link w:val="BodyTextIndentChar"/>
    <w:uiPriority w:val="99"/>
    <w:semiHidden/>
    <w:unhideWhenUsed/>
    <w:rsid w:val="00115CA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115CAE"/>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115CA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115CAE"/>
    <w:rPr>
      <w:rFonts w:ascii="Calibri Light" w:eastAsia="宋体" w:hAnsi="Calibri Light"/>
      <w:b/>
      <w:bCs/>
      <w:kern w:val="28"/>
      <w:sz w:val="32"/>
      <w:szCs w:val="32"/>
      <w:lang w:val="en-GB" w:eastAsia="ko-KR"/>
    </w:rPr>
  </w:style>
  <w:style w:type="paragraph" w:styleId="Date">
    <w:name w:val="Date"/>
    <w:basedOn w:val="Normal"/>
    <w:next w:val="Normal"/>
    <w:link w:val="DateChar"/>
    <w:uiPriority w:val="99"/>
    <w:unhideWhenUsed/>
    <w:rsid w:val="00115CAE"/>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115CAE"/>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115CAE"/>
    <w:pPr>
      <w:spacing w:after="0"/>
      <w:jc w:val="both"/>
    </w:pPr>
    <w:rPr>
      <w:rFonts w:eastAsia="MS Mincho"/>
      <w:sz w:val="24"/>
    </w:rPr>
  </w:style>
  <w:style w:type="character" w:customStyle="1" w:styleId="BodyText2Char">
    <w:name w:val="Body Text 2 Char"/>
    <w:basedOn w:val="DefaultParagraphFont"/>
    <w:link w:val="BodyText2"/>
    <w:uiPriority w:val="99"/>
    <w:semiHidden/>
    <w:rsid w:val="00115CAE"/>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115CAE"/>
    <w:rPr>
      <w:rFonts w:eastAsia="MS Mincho"/>
      <w:b/>
      <w:i/>
    </w:rPr>
  </w:style>
  <w:style w:type="character" w:customStyle="1" w:styleId="BodyText3Char">
    <w:name w:val="Body Text 3 Char"/>
    <w:basedOn w:val="DefaultParagraphFont"/>
    <w:link w:val="BodyText3"/>
    <w:uiPriority w:val="99"/>
    <w:semiHidden/>
    <w:rsid w:val="00115CAE"/>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115CAE"/>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115CAE"/>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115CA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115CAE"/>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115CAE"/>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115CA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15CAE"/>
    <w:rPr>
      <w:rFonts w:ascii="Tahoma" w:hAnsi="Tahoma" w:cs="Tahoma"/>
      <w:sz w:val="16"/>
      <w:szCs w:val="16"/>
      <w:lang w:val="en-GB" w:eastAsia="en-US"/>
    </w:rPr>
  </w:style>
  <w:style w:type="paragraph" w:styleId="NoSpacing">
    <w:name w:val="No Spacing"/>
    <w:basedOn w:val="Normal"/>
    <w:uiPriority w:val="1"/>
    <w:qFormat/>
    <w:rsid w:val="00115CAE"/>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115CAE"/>
    <w:rPr>
      <w:rFonts w:ascii="Times New Roman" w:hAnsi="Times New Roman"/>
      <w:lang w:val="en-GB" w:eastAsia="en-US"/>
    </w:rPr>
  </w:style>
  <w:style w:type="paragraph" w:customStyle="1" w:styleId="IntenseQuote1">
    <w:name w:val="Intense Quote1"/>
    <w:basedOn w:val="Normal"/>
    <w:next w:val="Normal"/>
    <w:uiPriority w:val="30"/>
    <w:qFormat/>
    <w:rsid w:val="00115CA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115CAE"/>
    <w:rPr>
      <w:rFonts w:ascii="Times New Roman" w:eastAsia="宋体" w:hAnsi="Times New Roman"/>
      <w:i/>
      <w:iCs/>
      <w:color w:val="5B9BD5"/>
      <w:lang w:val="en-GB" w:eastAsia="en-US"/>
    </w:rPr>
  </w:style>
  <w:style w:type="paragraph" w:styleId="TOCHeading">
    <w:name w:val="TOC Heading"/>
    <w:basedOn w:val="Heading1"/>
    <w:next w:val="Normal"/>
    <w:uiPriority w:val="39"/>
    <w:semiHidden/>
    <w:unhideWhenUsed/>
    <w:qFormat/>
    <w:rsid w:val="00115CAE"/>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QChar">
    <w:name w:val="EQ Char"/>
    <w:link w:val="EQ"/>
    <w:locked/>
    <w:rsid w:val="00115CAE"/>
    <w:rPr>
      <w:rFonts w:ascii="Times New Roman" w:hAnsi="Times New Roman"/>
      <w:noProof/>
      <w:lang w:val="en-GB" w:eastAsia="en-US"/>
    </w:rPr>
  </w:style>
  <w:style w:type="character" w:customStyle="1" w:styleId="PLChar">
    <w:name w:val="PL Char"/>
    <w:link w:val="PL"/>
    <w:uiPriority w:val="99"/>
    <w:locked/>
    <w:rsid w:val="00115CAE"/>
    <w:rPr>
      <w:rFonts w:ascii="Courier New" w:hAnsi="Courier New"/>
      <w:noProof/>
      <w:sz w:val="16"/>
      <w:lang w:val="en-GB" w:eastAsia="en-US"/>
    </w:rPr>
  </w:style>
  <w:style w:type="character" w:customStyle="1" w:styleId="EXChar">
    <w:name w:val="EX Char"/>
    <w:link w:val="EX"/>
    <w:locked/>
    <w:rsid w:val="00115CAE"/>
    <w:rPr>
      <w:rFonts w:ascii="Times New Roman" w:hAnsi="Times New Roman"/>
      <w:lang w:val="en-GB" w:eastAsia="en-US"/>
    </w:rPr>
  </w:style>
  <w:style w:type="character" w:customStyle="1" w:styleId="EditorsNoteChar">
    <w:name w:val="Editor's Note Char"/>
    <w:link w:val="EditorsNote"/>
    <w:locked/>
    <w:rsid w:val="00115CAE"/>
    <w:rPr>
      <w:rFonts w:ascii="Times New Roman" w:hAnsi="Times New Roman"/>
      <w:color w:val="FF0000"/>
      <w:lang w:val="en-GB" w:eastAsia="en-US"/>
    </w:rPr>
  </w:style>
  <w:style w:type="character" w:customStyle="1" w:styleId="B4Char">
    <w:name w:val="B4 Char"/>
    <w:link w:val="B4"/>
    <w:locked/>
    <w:rsid w:val="00115CAE"/>
    <w:rPr>
      <w:rFonts w:ascii="Times New Roman" w:hAnsi="Times New Roman"/>
      <w:lang w:val="en-GB" w:eastAsia="en-US"/>
    </w:rPr>
  </w:style>
  <w:style w:type="paragraph" w:customStyle="1" w:styleId="TAJ">
    <w:name w:val="TAJ"/>
    <w:basedOn w:val="TH"/>
    <w:uiPriority w:val="99"/>
    <w:rsid w:val="00115CAE"/>
    <w:rPr>
      <w:rFonts w:eastAsia="宋体"/>
    </w:rPr>
  </w:style>
  <w:style w:type="paragraph" w:customStyle="1" w:styleId="Guidance">
    <w:name w:val="Guidance"/>
    <w:basedOn w:val="Normal"/>
    <w:uiPriority w:val="99"/>
    <w:rsid w:val="00115CAE"/>
    <w:rPr>
      <w:rFonts w:eastAsia="宋体"/>
      <w:i/>
      <w:color w:val="0000FF"/>
    </w:rPr>
  </w:style>
  <w:style w:type="paragraph" w:customStyle="1" w:styleId="TabList">
    <w:name w:val="TabList"/>
    <w:basedOn w:val="Normal"/>
    <w:uiPriority w:val="99"/>
    <w:rsid w:val="00115CAE"/>
    <w:pPr>
      <w:tabs>
        <w:tab w:val="left" w:pos="1134"/>
      </w:tabs>
      <w:spacing w:after="0"/>
    </w:pPr>
    <w:rPr>
      <w:rFonts w:eastAsia="MS Mincho"/>
    </w:rPr>
  </w:style>
  <w:style w:type="paragraph" w:customStyle="1" w:styleId="table">
    <w:name w:val="table"/>
    <w:basedOn w:val="Normal"/>
    <w:next w:val="Normal"/>
    <w:uiPriority w:val="99"/>
    <w:rsid w:val="00115CAE"/>
    <w:pPr>
      <w:spacing w:after="0"/>
      <w:jc w:val="center"/>
    </w:pPr>
    <w:rPr>
      <w:rFonts w:eastAsia="MS Mincho"/>
      <w:lang w:val="en-US"/>
    </w:rPr>
  </w:style>
  <w:style w:type="paragraph" w:customStyle="1" w:styleId="tabletext">
    <w:name w:val="table text"/>
    <w:basedOn w:val="Normal"/>
    <w:next w:val="table"/>
    <w:uiPriority w:val="99"/>
    <w:rsid w:val="00115CAE"/>
    <w:pPr>
      <w:spacing w:after="0"/>
    </w:pPr>
    <w:rPr>
      <w:rFonts w:eastAsia="MS Mincho"/>
      <w:i/>
    </w:rPr>
  </w:style>
  <w:style w:type="paragraph" w:customStyle="1" w:styleId="HE">
    <w:name w:val="HE"/>
    <w:basedOn w:val="Normal"/>
    <w:uiPriority w:val="99"/>
    <w:rsid w:val="00115CAE"/>
    <w:pPr>
      <w:spacing w:after="0"/>
    </w:pPr>
    <w:rPr>
      <w:rFonts w:eastAsia="MS Mincho"/>
      <w:b/>
    </w:rPr>
  </w:style>
  <w:style w:type="paragraph" w:customStyle="1" w:styleId="text">
    <w:name w:val="text"/>
    <w:basedOn w:val="Normal"/>
    <w:uiPriority w:val="99"/>
    <w:rsid w:val="00115CAE"/>
    <w:pPr>
      <w:widowControl w:val="0"/>
      <w:spacing w:after="240"/>
      <w:jc w:val="both"/>
    </w:pPr>
    <w:rPr>
      <w:rFonts w:eastAsia="MS Mincho"/>
      <w:sz w:val="24"/>
      <w:lang w:val="en-AU"/>
    </w:rPr>
  </w:style>
  <w:style w:type="paragraph" w:customStyle="1" w:styleId="Reference">
    <w:name w:val="Reference"/>
    <w:basedOn w:val="EX"/>
    <w:uiPriority w:val="99"/>
    <w:rsid w:val="00115CAE"/>
    <w:pPr>
      <w:tabs>
        <w:tab w:val="num" w:pos="567"/>
      </w:tabs>
      <w:ind w:left="567" w:hanging="567"/>
    </w:pPr>
    <w:rPr>
      <w:rFonts w:eastAsia="MS Mincho"/>
    </w:rPr>
  </w:style>
  <w:style w:type="paragraph" w:customStyle="1" w:styleId="berschrift1H1">
    <w:name w:val="Überschrift 1.H1"/>
    <w:basedOn w:val="Normal"/>
    <w:next w:val="Normal"/>
    <w:uiPriority w:val="99"/>
    <w:rsid w:val="00115CA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5CAE"/>
    <w:rPr>
      <w:rFonts w:ascii="Arial" w:eastAsia="MS Mincho" w:hAnsi="Arial"/>
      <w:lang w:val="en-GB" w:eastAsia="en-US"/>
    </w:rPr>
  </w:style>
  <w:style w:type="paragraph" w:customStyle="1" w:styleId="textintend1">
    <w:name w:val="text intend 1"/>
    <w:basedOn w:val="text"/>
    <w:uiPriority w:val="99"/>
    <w:rsid w:val="00115CAE"/>
    <w:pPr>
      <w:widowControl/>
      <w:tabs>
        <w:tab w:val="num" w:pos="992"/>
      </w:tabs>
      <w:spacing w:after="120"/>
      <w:ind w:left="992" w:hanging="425"/>
    </w:pPr>
    <w:rPr>
      <w:lang w:val="en-US"/>
    </w:rPr>
  </w:style>
  <w:style w:type="paragraph" w:customStyle="1" w:styleId="textintend2">
    <w:name w:val="text intend 2"/>
    <w:basedOn w:val="text"/>
    <w:uiPriority w:val="99"/>
    <w:rsid w:val="00115CAE"/>
    <w:pPr>
      <w:widowControl/>
      <w:tabs>
        <w:tab w:val="num" w:pos="1418"/>
      </w:tabs>
      <w:spacing w:after="120"/>
      <w:ind w:left="1418" w:hanging="426"/>
    </w:pPr>
    <w:rPr>
      <w:lang w:val="en-US"/>
    </w:rPr>
  </w:style>
  <w:style w:type="paragraph" w:customStyle="1" w:styleId="textintend3">
    <w:name w:val="text intend 3"/>
    <w:basedOn w:val="text"/>
    <w:uiPriority w:val="99"/>
    <w:rsid w:val="00115CAE"/>
    <w:pPr>
      <w:widowControl/>
      <w:tabs>
        <w:tab w:val="num" w:pos="1843"/>
      </w:tabs>
      <w:spacing w:after="120"/>
      <w:ind w:left="1843" w:hanging="425"/>
    </w:pPr>
    <w:rPr>
      <w:lang w:val="en-US"/>
    </w:rPr>
  </w:style>
  <w:style w:type="paragraph" w:customStyle="1" w:styleId="normalpuce">
    <w:name w:val="normal puce"/>
    <w:basedOn w:val="Normal"/>
    <w:uiPriority w:val="99"/>
    <w:rsid w:val="00115CAE"/>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115CAE"/>
    <w:pPr>
      <w:spacing w:after="240"/>
      <w:jc w:val="both"/>
    </w:pPr>
    <w:rPr>
      <w:rFonts w:ascii="Helvetica" w:eastAsia="MS Mincho" w:hAnsi="Helvetica"/>
    </w:rPr>
  </w:style>
  <w:style w:type="paragraph" w:customStyle="1" w:styleId="MTDisplayEquation">
    <w:name w:val="MTDisplayEquation"/>
    <w:basedOn w:val="Normal"/>
    <w:uiPriority w:val="99"/>
    <w:rsid w:val="00115CAE"/>
    <w:pPr>
      <w:tabs>
        <w:tab w:val="center" w:pos="4820"/>
        <w:tab w:val="right" w:pos="9640"/>
      </w:tabs>
    </w:pPr>
    <w:rPr>
      <w:rFonts w:eastAsia="MS Mincho"/>
    </w:rPr>
  </w:style>
  <w:style w:type="paragraph" w:customStyle="1" w:styleId="List1">
    <w:name w:val="List1"/>
    <w:basedOn w:val="Normal"/>
    <w:uiPriority w:val="99"/>
    <w:rsid w:val="00115CA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115CAE"/>
    <w:pPr>
      <w:spacing w:before="120" w:after="0"/>
      <w:jc w:val="both"/>
    </w:pPr>
    <w:rPr>
      <w:rFonts w:eastAsia="MS Mincho"/>
      <w:lang w:val="en-US"/>
    </w:rPr>
  </w:style>
  <w:style w:type="paragraph" w:customStyle="1" w:styleId="centered">
    <w:name w:val="centered"/>
    <w:basedOn w:val="Normal"/>
    <w:uiPriority w:val="99"/>
    <w:rsid w:val="00115CAE"/>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115CAE"/>
    <w:pPr>
      <w:numPr>
        <w:numId w:val="14"/>
      </w:numPr>
      <w:spacing w:after="80"/>
    </w:pPr>
    <w:rPr>
      <w:rFonts w:eastAsia="MS Mincho"/>
      <w:sz w:val="18"/>
      <w:lang w:val="en-US"/>
    </w:rPr>
  </w:style>
  <w:style w:type="paragraph" w:customStyle="1" w:styleId="ZchnZchn">
    <w:name w:val="Zchn Zchn"/>
    <w:uiPriority w:val="99"/>
    <w:semiHidden/>
    <w:rsid w:val="00115CAE"/>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BodyTextIndent"/>
    <w:uiPriority w:val="99"/>
    <w:rsid w:val="00115CAE"/>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115CAE"/>
    <w:pPr>
      <w:numPr>
        <w:numId w:val="16"/>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115CA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15CAE"/>
    <w:pPr>
      <w:numPr>
        <w:numId w:val="17"/>
      </w:numPr>
      <w:overflowPunct w:val="0"/>
      <w:autoSpaceDE w:val="0"/>
      <w:autoSpaceDN w:val="0"/>
      <w:adjustRightInd w:val="0"/>
      <w:spacing w:before="120" w:after="120"/>
    </w:pPr>
    <w:rPr>
      <w:rFonts w:eastAsia="宋体"/>
    </w:rPr>
  </w:style>
  <w:style w:type="paragraph" w:customStyle="1" w:styleId="no0">
    <w:name w:val="no"/>
    <w:basedOn w:val="Normal"/>
    <w:uiPriority w:val="99"/>
    <w:rsid w:val="00115CA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115CAE"/>
    <w:rPr>
      <w:rFonts w:ascii="Arial" w:eastAsia="Malgun Gothic" w:hAnsi="Arial"/>
      <w:spacing w:val="2"/>
      <w:lang w:val="en-GB" w:eastAsia="en-US"/>
    </w:rPr>
  </w:style>
  <w:style w:type="paragraph" w:customStyle="1" w:styleId="IvDbodytext">
    <w:name w:val="IvD bodytext"/>
    <w:basedOn w:val="BodyText"/>
    <w:link w:val="IvDbodytextChar"/>
    <w:qFormat/>
    <w:rsid w:val="00115C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115CAE"/>
    <w:pPr>
      <w:numPr>
        <w:numId w:val="18"/>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115C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15C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文字) (文字)1"/>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uiPriority w:val="99"/>
    <w:semiHidden/>
    <w:rsid w:val="00115CAE"/>
    <w:rPr>
      <w:rFonts w:ascii="Times New Roman" w:eastAsia="Batang" w:hAnsi="Times New Roman"/>
      <w:lang w:val="en-GB" w:eastAsia="en-US"/>
    </w:rPr>
  </w:style>
  <w:style w:type="paragraph" w:customStyle="1" w:styleId="FL">
    <w:name w:val="FL"/>
    <w:basedOn w:val="Normal"/>
    <w:uiPriority w:val="99"/>
    <w:rsid w:val="00115CAE"/>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115CAE"/>
    <w:rPr>
      <w:rFonts w:ascii="Times New Roman" w:eastAsia="Malgun Gothic" w:hAnsi="Times New Roman"/>
      <w:sz w:val="24"/>
      <w:szCs w:val="24"/>
      <w:lang w:val="en-GB" w:eastAsia="ko-KR"/>
    </w:rPr>
  </w:style>
  <w:style w:type="paragraph" w:customStyle="1" w:styleId="-PAGE-">
    <w:name w:val="- PAGE -"/>
    <w:uiPriority w:val="99"/>
    <w:rsid w:val="00115CAE"/>
    <w:rPr>
      <w:rFonts w:ascii="Times New Roman" w:eastAsia="Malgun Gothic" w:hAnsi="Times New Roman"/>
      <w:sz w:val="24"/>
      <w:szCs w:val="24"/>
      <w:lang w:val="en-GB" w:eastAsia="ko-KR"/>
    </w:rPr>
  </w:style>
  <w:style w:type="paragraph" w:customStyle="1" w:styleId="PageXofY">
    <w:name w:val="Page X of Y"/>
    <w:uiPriority w:val="99"/>
    <w:rsid w:val="00115CAE"/>
    <w:rPr>
      <w:rFonts w:ascii="Times New Roman" w:eastAsia="Malgun Gothic" w:hAnsi="Times New Roman"/>
      <w:sz w:val="24"/>
      <w:szCs w:val="24"/>
      <w:lang w:val="en-GB" w:eastAsia="ko-KR"/>
    </w:rPr>
  </w:style>
  <w:style w:type="paragraph" w:customStyle="1" w:styleId="Createdby">
    <w:name w:val="Created by"/>
    <w:uiPriority w:val="99"/>
    <w:rsid w:val="00115CAE"/>
    <w:rPr>
      <w:rFonts w:ascii="Times New Roman" w:eastAsia="Malgun Gothic" w:hAnsi="Times New Roman"/>
      <w:sz w:val="24"/>
      <w:szCs w:val="24"/>
      <w:lang w:val="en-GB" w:eastAsia="ko-KR"/>
    </w:rPr>
  </w:style>
  <w:style w:type="paragraph" w:customStyle="1" w:styleId="Createdon">
    <w:name w:val="Created on"/>
    <w:uiPriority w:val="99"/>
    <w:rsid w:val="00115CAE"/>
    <w:rPr>
      <w:rFonts w:ascii="Times New Roman" w:eastAsia="Malgun Gothic" w:hAnsi="Times New Roman"/>
      <w:sz w:val="24"/>
      <w:szCs w:val="24"/>
      <w:lang w:val="en-GB" w:eastAsia="ko-KR"/>
    </w:rPr>
  </w:style>
  <w:style w:type="paragraph" w:customStyle="1" w:styleId="Lastprinted">
    <w:name w:val="Last printed"/>
    <w:uiPriority w:val="99"/>
    <w:rsid w:val="00115CAE"/>
    <w:rPr>
      <w:rFonts w:ascii="Times New Roman" w:eastAsia="Malgun Gothic" w:hAnsi="Times New Roman"/>
      <w:sz w:val="24"/>
      <w:szCs w:val="24"/>
      <w:lang w:val="en-GB" w:eastAsia="ko-KR"/>
    </w:rPr>
  </w:style>
  <w:style w:type="paragraph" w:customStyle="1" w:styleId="Lastsavedby">
    <w:name w:val="Last saved by"/>
    <w:uiPriority w:val="99"/>
    <w:rsid w:val="00115CAE"/>
    <w:rPr>
      <w:rFonts w:ascii="Times New Roman" w:eastAsia="Malgun Gothic" w:hAnsi="Times New Roman"/>
      <w:sz w:val="24"/>
      <w:szCs w:val="24"/>
      <w:lang w:val="en-GB" w:eastAsia="ko-KR"/>
    </w:rPr>
  </w:style>
  <w:style w:type="paragraph" w:customStyle="1" w:styleId="Filename">
    <w:name w:val="Filename"/>
    <w:uiPriority w:val="99"/>
    <w:rsid w:val="00115CAE"/>
    <w:rPr>
      <w:rFonts w:ascii="Times New Roman" w:eastAsia="Malgun Gothic" w:hAnsi="Times New Roman"/>
      <w:sz w:val="24"/>
      <w:szCs w:val="24"/>
      <w:lang w:val="en-GB" w:eastAsia="ko-KR"/>
    </w:rPr>
  </w:style>
  <w:style w:type="paragraph" w:customStyle="1" w:styleId="Filenameandpath">
    <w:name w:val="Filename and path"/>
    <w:uiPriority w:val="99"/>
    <w:rsid w:val="00115CAE"/>
    <w:rPr>
      <w:rFonts w:ascii="Times New Roman" w:eastAsia="Malgun Gothic" w:hAnsi="Times New Roman"/>
      <w:sz w:val="24"/>
      <w:szCs w:val="24"/>
      <w:lang w:val="en-GB" w:eastAsia="ko-KR"/>
    </w:rPr>
  </w:style>
  <w:style w:type="paragraph" w:customStyle="1" w:styleId="AuthorPageDate">
    <w:name w:val="Author  Page #  Date"/>
    <w:uiPriority w:val="99"/>
    <w:rsid w:val="00115CAE"/>
    <w:rPr>
      <w:rFonts w:ascii="Times New Roman" w:eastAsia="Malgun Gothic" w:hAnsi="Times New Roman"/>
      <w:sz w:val="24"/>
      <w:szCs w:val="24"/>
      <w:lang w:val="en-GB" w:eastAsia="ko-KR"/>
    </w:rPr>
  </w:style>
  <w:style w:type="paragraph" w:customStyle="1" w:styleId="ConfidentialPageDate">
    <w:name w:val="Confidential  Page #  Date"/>
    <w:uiPriority w:val="99"/>
    <w:rsid w:val="00115CAE"/>
    <w:rPr>
      <w:rFonts w:ascii="Times New Roman" w:eastAsia="Malgun Gothic" w:hAnsi="Times New Roman"/>
      <w:sz w:val="24"/>
      <w:szCs w:val="24"/>
      <w:lang w:val="en-GB" w:eastAsia="ko-KR"/>
    </w:rPr>
  </w:style>
  <w:style w:type="paragraph" w:customStyle="1" w:styleId="INDENT1">
    <w:name w:val="INDENT1"/>
    <w:basedOn w:val="Normal"/>
    <w:uiPriority w:val="99"/>
    <w:rsid w:val="00115CAE"/>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115CAE"/>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115CAE"/>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115CAE"/>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115CAE"/>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115CA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115CAE"/>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115CA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115CA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115CAE"/>
    <w:pPr>
      <w:snapToGrid w:val="0"/>
      <w:spacing w:after="0"/>
    </w:pPr>
    <w:rPr>
      <w:rFonts w:ascii="Arial" w:eastAsia="宋体" w:hAnsi="Arial" w:cs="Arial"/>
      <w:sz w:val="18"/>
      <w:szCs w:val="18"/>
      <w:lang w:val="en-US" w:eastAsia="zh-CN"/>
    </w:rPr>
  </w:style>
  <w:style w:type="paragraph" w:customStyle="1" w:styleId="ATC">
    <w:name w:val="ATC"/>
    <w:basedOn w:val="Normal"/>
    <w:uiPriority w:val="99"/>
    <w:rsid w:val="00115CAE"/>
    <w:pPr>
      <w:overflowPunct w:val="0"/>
      <w:autoSpaceDE w:val="0"/>
      <w:autoSpaceDN w:val="0"/>
      <w:adjustRightInd w:val="0"/>
    </w:pPr>
    <w:rPr>
      <w:rFonts w:eastAsia="Times New Roman"/>
      <w:lang w:eastAsia="ja-JP"/>
    </w:rPr>
  </w:style>
  <w:style w:type="paragraph" w:customStyle="1" w:styleId="TaOC">
    <w:name w:val="TaOC"/>
    <w:basedOn w:val="TAC"/>
    <w:uiPriority w:val="99"/>
    <w:rsid w:val="00115CAE"/>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115C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115CAE"/>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15CAE"/>
    <w:pPr>
      <w:pBdr>
        <w:top w:val="none" w:sz="0" w:space="0" w:color="auto"/>
      </w:pBdr>
    </w:pPr>
    <w:rPr>
      <w:rFonts w:eastAsia="Times New Roman"/>
      <w:b/>
      <w:color w:val="0000FF"/>
      <w:lang w:eastAsia="ja-JP"/>
    </w:rPr>
  </w:style>
  <w:style w:type="paragraph" w:customStyle="1" w:styleId="Bullet">
    <w:name w:val="Bullet"/>
    <w:basedOn w:val="Normal"/>
    <w:uiPriority w:val="99"/>
    <w:rsid w:val="00115CA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115CA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15CAE"/>
    <w:pPr>
      <w:keepNext w:val="0"/>
      <w:keepLines w:val="0"/>
      <w:spacing w:before="240"/>
      <w:ind w:left="0" w:firstLine="0"/>
    </w:pPr>
    <w:rPr>
      <w:rFonts w:eastAsia="MS Mincho"/>
      <w:bCs/>
    </w:rPr>
  </w:style>
  <w:style w:type="paragraph" w:customStyle="1" w:styleId="30">
    <w:name w:val="吹き出し3"/>
    <w:basedOn w:val="Normal"/>
    <w:uiPriority w:val="99"/>
    <w:semiHidden/>
    <w:rsid w:val="00115CA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15C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115CAE"/>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115CAE"/>
    <w:rPr>
      <w:rFonts w:ascii="Tahoma" w:eastAsia="MS Mincho" w:hAnsi="Tahoma" w:cs="Tahoma"/>
      <w:sz w:val="16"/>
      <w:szCs w:val="16"/>
      <w:lang w:eastAsia="ko-KR"/>
    </w:rPr>
  </w:style>
  <w:style w:type="paragraph" w:customStyle="1" w:styleId="20">
    <w:name w:val="吹き出し2"/>
    <w:basedOn w:val="Normal"/>
    <w:uiPriority w:val="99"/>
    <w:semiHidden/>
    <w:rsid w:val="00115CAE"/>
    <w:rPr>
      <w:rFonts w:ascii="Tahoma" w:eastAsia="MS Mincho" w:hAnsi="Tahoma" w:cs="Tahoma"/>
      <w:sz w:val="16"/>
      <w:szCs w:val="16"/>
      <w:lang w:eastAsia="ko-KR"/>
    </w:rPr>
  </w:style>
  <w:style w:type="paragraph" w:customStyle="1" w:styleId="Note">
    <w:name w:val="Note"/>
    <w:basedOn w:val="B10"/>
    <w:uiPriority w:val="99"/>
    <w:rsid w:val="00115CAE"/>
    <w:pPr>
      <w:overflowPunct w:val="0"/>
      <w:autoSpaceDE w:val="0"/>
      <w:autoSpaceDN w:val="0"/>
      <w:adjustRightInd w:val="0"/>
    </w:pPr>
    <w:rPr>
      <w:rFonts w:eastAsia="MS Mincho"/>
      <w:lang w:eastAsia="en-GB"/>
    </w:rPr>
  </w:style>
  <w:style w:type="paragraph" w:customStyle="1" w:styleId="91">
    <w:name w:val="目次 91"/>
    <w:basedOn w:val="TOC8"/>
    <w:uiPriority w:val="99"/>
    <w:rsid w:val="00115CAE"/>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115CAE"/>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115CAE"/>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115CAE"/>
    <w:pPr>
      <w:overflowPunct w:val="0"/>
      <w:autoSpaceDE w:val="0"/>
      <w:autoSpaceDN w:val="0"/>
      <w:adjustRightInd w:val="0"/>
      <w:spacing w:after="0"/>
      <w:jc w:val="both"/>
    </w:pPr>
    <w:rPr>
      <w:rFonts w:eastAsia="MS Mincho"/>
      <w:lang w:eastAsia="en-GB"/>
    </w:rPr>
  </w:style>
  <w:style w:type="paragraph" w:customStyle="1" w:styleId="ZK">
    <w:name w:val="ZK"/>
    <w:uiPriority w:val="99"/>
    <w:rsid w:val="00115C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15C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15CA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115CA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115CA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115CAE"/>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115CAE"/>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115CAE"/>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115CA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115CA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115CAE"/>
    <w:pPr>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rsid w:val="00115CAE"/>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Normal"/>
    <w:next w:val="Normal"/>
    <w:uiPriority w:val="99"/>
    <w:rsid w:val="00115CA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115CA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5CAE"/>
    <w:pPr>
      <w:spacing w:before="120"/>
      <w:outlineLvl w:val="2"/>
    </w:pPr>
    <w:rPr>
      <w:rFonts w:eastAsia="MS Mincho"/>
      <w:sz w:val="28"/>
      <w:lang w:eastAsia="de-DE"/>
    </w:rPr>
  </w:style>
  <w:style w:type="paragraph" w:customStyle="1" w:styleId="Bullets">
    <w:name w:val="Bullets"/>
    <w:basedOn w:val="BodyText"/>
    <w:uiPriority w:val="99"/>
    <w:rsid w:val="00115CAE"/>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115CAE"/>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115CAE"/>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Normal"/>
    <w:uiPriority w:val="99"/>
    <w:rsid w:val="00115CAE"/>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115CAE"/>
    <w:rPr>
      <w:rFonts w:ascii="Arial" w:eastAsia="Malgun Gothic" w:hAnsi="Arial"/>
      <w:kern w:val="2"/>
      <w:sz w:val="18"/>
      <w:lang w:val="en-GB" w:eastAsia="en-US"/>
    </w:rPr>
  </w:style>
  <w:style w:type="paragraph" w:customStyle="1" w:styleId="StyleTAC">
    <w:name w:val="Style TAC +"/>
    <w:basedOn w:val="TAC"/>
    <w:next w:val="TAC"/>
    <w:link w:val="StyleTACChar"/>
    <w:autoRedefine/>
    <w:rsid w:val="00115CAE"/>
    <w:rPr>
      <w:rFonts w:eastAsia="Malgun Gothic"/>
      <w:kern w:val="2"/>
    </w:rPr>
  </w:style>
  <w:style w:type="paragraph" w:customStyle="1" w:styleId="Default">
    <w:name w:val="Default"/>
    <w:uiPriority w:val="99"/>
    <w:rsid w:val="00115C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15CAE"/>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115CAE"/>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115CAE"/>
    <w:rPr>
      <w:rFonts w:ascii="Arial" w:eastAsia="宋体" w:hAnsi="Arial"/>
      <w:lang w:val="en-GB" w:eastAsia="en-US"/>
    </w:rPr>
  </w:style>
  <w:style w:type="paragraph" w:customStyle="1" w:styleId="H53GPP">
    <w:name w:val="H5 3GPP"/>
    <w:basedOn w:val="Normal"/>
    <w:link w:val="H53GPPChar"/>
    <w:qFormat/>
    <w:rsid w:val="00115CAE"/>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a0">
    <w:name w:val="修订"/>
    <w:uiPriority w:val="99"/>
    <w:semiHidden/>
    <w:rsid w:val="00115CAE"/>
    <w:rPr>
      <w:rFonts w:ascii="Times New Roman" w:eastAsia="Batang" w:hAnsi="Times New Roman"/>
      <w:lang w:val="en-GB" w:eastAsia="en-US"/>
    </w:rPr>
  </w:style>
  <w:style w:type="paragraph" w:customStyle="1" w:styleId="21">
    <w:name w:val="修订2"/>
    <w:uiPriority w:val="99"/>
    <w:semiHidden/>
    <w:rsid w:val="00115CAE"/>
    <w:rPr>
      <w:rFonts w:ascii="Times New Roman" w:eastAsia="Batang" w:hAnsi="Times New Roman"/>
      <w:lang w:val="en-GB" w:eastAsia="en-US"/>
    </w:rPr>
  </w:style>
  <w:style w:type="paragraph" w:customStyle="1" w:styleId="Subtitle1">
    <w:name w:val="Subtitle1"/>
    <w:basedOn w:val="Normal"/>
    <w:next w:val="Normal"/>
    <w:uiPriority w:val="11"/>
    <w:qFormat/>
    <w:rsid w:val="00115CA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1">
    <w:name w:val="修订3"/>
    <w:uiPriority w:val="99"/>
    <w:semiHidden/>
    <w:rsid w:val="00115CAE"/>
    <w:rPr>
      <w:rFonts w:ascii="Times New Roman" w:eastAsia="Batang" w:hAnsi="Times New Roman"/>
      <w:lang w:val="en-GB" w:eastAsia="en-US"/>
    </w:rPr>
  </w:style>
  <w:style w:type="paragraph" w:customStyle="1" w:styleId="14">
    <w:name w:val="副标题1"/>
    <w:basedOn w:val="Normal"/>
    <w:next w:val="Normal"/>
    <w:uiPriority w:val="11"/>
    <w:qFormat/>
    <w:rsid w:val="00115CA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5">
    <w:name w:val="明显引用1"/>
    <w:basedOn w:val="Normal"/>
    <w:next w:val="Normal"/>
    <w:uiPriority w:val="30"/>
    <w:qFormat/>
    <w:rsid w:val="00115CA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115CAE"/>
    <w:rPr>
      <w:rFonts w:ascii="Arial" w:eastAsia="MS Mincho" w:hAnsi="Arial" w:cs="Arial"/>
      <w:lang w:val="en-GB" w:eastAsia="ja-JP"/>
    </w:rPr>
  </w:style>
  <w:style w:type="paragraph" w:customStyle="1" w:styleId="Doc-text2">
    <w:name w:val="Doc-text2"/>
    <w:basedOn w:val="Normal"/>
    <w:link w:val="Doc-text2Char"/>
    <w:qFormat/>
    <w:rsid w:val="00115CA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15CA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15CAE"/>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Normal"/>
    <w:uiPriority w:val="99"/>
    <w:qFormat/>
    <w:rsid w:val="00115CAE"/>
    <w:pPr>
      <w:numPr>
        <w:numId w:val="19"/>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DefaultParagraphFont"/>
    <w:link w:val="Header-3gppTdoc"/>
    <w:locked/>
    <w:rsid w:val="00115CAE"/>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15CAE"/>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115CA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7">
    <w:name w:val="鮮明引文1"/>
    <w:basedOn w:val="Normal"/>
    <w:next w:val="Normal"/>
    <w:uiPriority w:val="30"/>
    <w:qFormat/>
    <w:rsid w:val="00115CAE"/>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115CAE"/>
    <w:rPr>
      <w:rFonts w:ascii="Times New Roman" w:eastAsia="Batang" w:hAnsi="Times New Roman"/>
      <w:lang w:val="en-GB" w:eastAsia="en-US"/>
    </w:rPr>
  </w:style>
  <w:style w:type="paragraph" w:customStyle="1" w:styleId="40">
    <w:name w:val="修订4"/>
    <w:uiPriority w:val="99"/>
    <w:semiHidden/>
    <w:rsid w:val="00115CAE"/>
    <w:rPr>
      <w:rFonts w:ascii="Times New Roman" w:eastAsia="Batang" w:hAnsi="Times New Roman"/>
      <w:lang w:val="en-GB" w:eastAsia="en-US"/>
    </w:rPr>
  </w:style>
  <w:style w:type="character" w:styleId="EndnoteReference">
    <w:name w:val="endnote reference"/>
    <w:semiHidden/>
    <w:unhideWhenUsed/>
    <w:rsid w:val="00115CAE"/>
    <w:rPr>
      <w:vertAlign w:val="superscript"/>
    </w:rPr>
  </w:style>
  <w:style w:type="character" w:styleId="PlaceholderText">
    <w:name w:val="Placeholder Text"/>
    <w:uiPriority w:val="99"/>
    <w:semiHidden/>
    <w:rsid w:val="00115CAE"/>
    <w:rPr>
      <w:color w:val="808080"/>
    </w:rPr>
  </w:style>
  <w:style w:type="character" w:styleId="IntenseEmphasis">
    <w:name w:val="Intense Emphasis"/>
    <w:uiPriority w:val="21"/>
    <w:qFormat/>
    <w:rsid w:val="00115CAE"/>
    <w:rPr>
      <w:b/>
      <w:bCs w:val="0"/>
      <w:i/>
      <w:iCs w:val="0"/>
      <w:color w:val="4F81BD"/>
    </w:rPr>
  </w:style>
  <w:style w:type="character" w:styleId="SubtleReference">
    <w:name w:val="Subtle Reference"/>
    <w:uiPriority w:val="31"/>
    <w:qFormat/>
    <w:rsid w:val="00115CAE"/>
    <w:rPr>
      <w:smallCaps/>
      <w:color w:val="C0504D"/>
      <w:u w:val="single"/>
    </w:rPr>
  </w:style>
  <w:style w:type="character" w:styleId="IntenseReference">
    <w:name w:val="Intense Reference"/>
    <w:qFormat/>
    <w:rsid w:val="00115CAE"/>
    <w:rPr>
      <w:b/>
      <w:bCs w:val="0"/>
      <w:smallCaps/>
      <w:color w:val="C0504D"/>
      <w:spacing w:val="5"/>
      <w:u w:val="single"/>
    </w:rPr>
  </w:style>
  <w:style w:type="character" w:customStyle="1" w:styleId="MTEquationSection">
    <w:name w:val="MTEquationSection"/>
    <w:rsid w:val="00115CAE"/>
    <w:rPr>
      <w:noProof w:val="0"/>
      <w:vanish w:val="0"/>
      <w:webHidden w:val="0"/>
      <w:color w:val="FF0000"/>
      <w:lang w:eastAsia="en-US"/>
      <w:specVanish w:val="0"/>
    </w:rPr>
  </w:style>
  <w:style w:type="character" w:customStyle="1" w:styleId="superscript">
    <w:name w:val="superscript"/>
    <w:rsid w:val="00115CAE"/>
    <w:rPr>
      <w:rFonts w:ascii="Bookman" w:hAnsi="Bookman" w:hint="default"/>
      <w:position w:val="6"/>
      <w:sz w:val="18"/>
    </w:rPr>
  </w:style>
  <w:style w:type="character" w:customStyle="1" w:styleId="NOChar1">
    <w:name w:val="NO Char1"/>
    <w:rsid w:val="00115CAE"/>
    <w:rPr>
      <w:rFonts w:ascii="MS Mincho" w:eastAsia="MS Mincho" w:hAnsi="MS Mincho" w:hint="eastAsia"/>
      <w:lang w:val="en-GB" w:eastAsia="en-US" w:bidi="ar-SA"/>
    </w:rPr>
  </w:style>
  <w:style w:type="character" w:customStyle="1" w:styleId="B1Char1">
    <w:name w:val="B1 Char1"/>
    <w:rsid w:val="00115CAE"/>
    <w:rPr>
      <w:rFonts w:ascii="MS Mincho" w:eastAsia="MS Mincho" w:hAnsi="MS Mincho" w:hint="eastAsia"/>
      <w:lang w:val="en-GB" w:eastAsia="en-US" w:bidi="ar-SA"/>
    </w:rPr>
  </w:style>
  <w:style w:type="character" w:customStyle="1" w:styleId="msoins0">
    <w:name w:val="msoins"/>
    <w:basedOn w:val="DefaultParagraphFont"/>
    <w:rsid w:val="00115CAE"/>
  </w:style>
  <w:style w:type="character" w:customStyle="1" w:styleId="GuidanceChar">
    <w:name w:val="Guidance Char"/>
    <w:rsid w:val="00115CAE"/>
    <w:rPr>
      <w:rFonts w:ascii="宋体" w:eastAsia="宋体" w:hAnsi="宋体" w:hint="eastAsia"/>
      <w:i/>
      <w:iCs w:val="0"/>
      <w:color w:val="0000FF"/>
      <w:lang w:val="en-GB" w:eastAsia="en-US"/>
    </w:rPr>
  </w:style>
  <w:style w:type="character" w:customStyle="1" w:styleId="TALChar">
    <w:name w:val="TAL Char"/>
    <w:rsid w:val="00115CAE"/>
    <w:rPr>
      <w:rFonts w:ascii="Arial" w:hAnsi="Arial" w:cs="Arial" w:hint="default"/>
      <w:sz w:val="18"/>
      <w:lang w:val="en-GB"/>
    </w:rPr>
  </w:style>
  <w:style w:type="character" w:customStyle="1" w:styleId="TAL0">
    <w:name w:val="TAL (文字)"/>
    <w:rsid w:val="00115CAE"/>
    <w:rPr>
      <w:rFonts w:ascii="Arial" w:hAnsi="Arial" w:cs="Arial" w:hint="default"/>
      <w:sz w:val="18"/>
      <w:lang w:val="en-GB" w:eastAsia="ko-KR" w:bidi="ar-SA"/>
    </w:rPr>
  </w:style>
  <w:style w:type="character" w:customStyle="1" w:styleId="CharChar3">
    <w:name w:val="Char Char3"/>
    <w:semiHidden/>
    <w:rsid w:val="00115CAE"/>
    <w:rPr>
      <w:rFonts w:ascii="Arial" w:hAnsi="Arial" w:cs="Arial" w:hint="default"/>
      <w:sz w:val="28"/>
      <w:lang w:val="en-GB" w:eastAsia="ko-KR" w:bidi="ar-SA"/>
    </w:rPr>
  </w:style>
  <w:style w:type="character" w:customStyle="1" w:styleId="msoins00">
    <w:name w:val="msoins0"/>
    <w:rsid w:val="00115C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5CA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5CA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5CAE"/>
    <w:rPr>
      <w:sz w:val="24"/>
      <w:lang w:val="en-US" w:eastAsia="en-US"/>
    </w:rPr>
  </w:style>
  <w:style w:type="character" w:customStyle="1" w:styleId="CharChar31">
    <w:name w:val="Char Char31"/>
    <w:semiHidden/>
    <w:rsid w:val="00115C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5CAE"/>
    <w:rPr>
      <w:rFonts w:ascii="Arial" w:hAnsi="Arial" w:cs="Times New Roman" w:hint="default"/>
      <w:sz w:val="28"/>
      <w:szCs w:val="20"/>
      <w:lang w:val="en-GB" w:eastAsia="en-US"/>
    </w:rPr>
  </w:style>
  <w:style w:type="character" w:customStyle="1" w:styleId="CharChar1">
    <w:name w:val="Char Char1"/>
    <w:rsid w:val="00115C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15CA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5CAE"/>
    <w:rPr>
      <w:rFonts w:ascii="Arial" w:hAnsi="Arial" w:cs="Arial" w:hint="default"/>
      <w:sz w:val="32"/>
      <w:lang w:val="en-GB" w:eastAsia="ja-JP" w:bidi="ar-SA"/>
    </w:rPr>
  </w:style>
  <w:style w:type="character" w:customStyle="1" w:styleId="CharChar4">
    <w:name w:val="Char Char4"/>
    <w:rsid w:val="00115CAE"/>
    <w:rPr>
      <w:rFonts w:ascii="Courier New" w:hAnsi="Courier New" w:cs="Courier New" w:hint="default"/>
      <w:lang w:val="nb-NO" w:eastAsia="ja-JP" w:bidi="ar-SA"/>
    </w:rPr>
  </w:style>
  <w:style w:type="character" w:customStyle="1" w:styleId="AndreaLeonardi">
    <w:name w:val="Andrea Leonardi"/>
    <w:semiHidden/>
    <w:rsid w:val="00115CAE"/>
    <w:rPr>
      <w:rFonts w:ascii="Arial" w:hAnsi="Arial" w:cs="Arial" w:hint="default"/>
      <w:color w:val="auto"/>
      <w:sz w:val="20"/>
      <w:szCs w:val="20"/>
    </w:rPr>
  </w:style>
  <w:style w:type="character" w:customStyle="1" w:styleId="NOCharChar">
    <w:name w:val="NO Char Char"/>
    <w:rsid w:val="00115CAE"/>
    <w:rPr>
      <w:lang w:val="en-GB" w:eastAsia="en-US" w:bidi="ar-SA"/>
    </w:rPr>
  </w:style>
  <w:style w:type="character" w:customStyle="1" w:styleId="NOZchn">
    <w:name w:val="NO Zchn"/>
    <w:rsid w:val="00115CAE"/>
    <w:rPr>
      <w:lang w:val="en-GB" w:eastAsia="en-US" w:bidi="ar-SA"/>
    </w:rPr>
  </w:style>
  <w:style w:type="character" w:customStyle="1" w:styleId="TACCar">
    <w:name w:val="TAC Car"/>
    <w:rsid w:val="00115CAE"/>
    <w:rPr>
      <w:rFonts w:ascii="Arial" w:hAnsi="Arial" w:cs="Arial" w:hint="default"/>
      <w:sz w:val="18"/>
      <w:lang w:val="en-GB" w:eastAsia="ja-JP" w:bidi="ar-SA"/>
    </w:rPr>
  </w:style>
  <w:style w:type="character" w:customStyle="1" w:styleId="T1Char">
    <w:name w:val="T1 Char"/>
    <w:aliases w:val="Header 6 Char Char"/>
    <w:rsid w:val="00115CAE"/>
    <w:rPr>
      <w:rFonts w:ascii="Arial" w:hAnsi="Arial" w:cs="Times New Roman" w:hint="default"/>
      <w:sz w:val="20"/>
      <w:szCs w:val="20"/>
      <w:lang w:val="en-GB" w:eastAsia="en-US"/>
    </w:rPr>
  </w:style>
  <w:style w:type="character" w:customStyle="1" w:styleId="T1Char1">
    <w:name w:val="T1 Char1"/>
    <w:aliases w:val="Header 6 Char Char1"/>
    <w:rsid w:val="00115CA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5CA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5CAE"/>
    <w:rPr>
      <w:rFonts w:ascii="Arial" w:hAnsi="Arial" w:cs="Arial" w:hint="default"/>
      <w:sz w:val="32"/>
      <w:lang w:val="en-GB" w:eastAsia="en-US" w:bidi="ar-SA"/>
    </w:rPr>
  </w:style>
  <w:style w:type="character" w:customStyle="1" w:styleId="T1Char2">
    <w:name w:val="T1 Char2"/>
    <w:aliases w:val="Header 6 Char Char2"/>
    <w:rsid w:val="00115CAE"/>
    <w:rPr>
      <w:rFonts w:ascii="Arial" w:hAnsi="Arial" w:cs="Times New Roman" w:hint="default"/>
      <w:sz w:val="20"/>
      <w:szCs w:val="20"/>
      <w:lang w:val="en-GB" w:eastAsia="en-US"/>
    </w:rPr>
  </w:style>
  <w:style w:type="character" w:customStyle="1" w:styleId="CharChar7">
    <w:name w:val="Char Char7"/>
    <w:semiHidden/>
    <w:rsid w:val="00115CAE"/>
    <w:rPr>
      <w:rFonts w:ascii="Tahoma" w:hAnsi="Tahoma" w:cs="Tahoma" w:hint="default"/>
      <w:shd w:val="clear" w:color="auto" w:fill="000080"/>
      <w:lang w:val="en-GB" w:eastAsia="en-US"/>
    </w:rPr>
  </w:style>
  <w:style w:type="character" w:customStyle="1" w:styleId="ZchnZchn5">
    <w:name w:val="Zchn Zchn5"/>
    <w:rsid w:val="00115CAE"/>
    <w:rPr>
      <w:rFonts w:ascii="Courier New" w:eastAsia="Batang" w:hAnsi="Courier New" w:cs="Courier New" w:hint="default"/>
      <w:lang w:val="nb-NO" w:eastAsia="en-US" w:bidi="ar-SA"/>
    </w:rPr>
  </w:style>
  <w:style w:type="character" w:customStyle="1" w:styleId="CharChar10">
    <w:name w:val="Char Char10"/>
    <w:semiHidden/>
    <w:rsid w:val="00115CAE"/>
    <w:rPr>
      <w:rFonts w:ascii="Times New Roman" w:hAnsi="Times New Roman" w:cs="Times New Roman" w:hint="default"/>
      <w:lang w:val="en-GB" w:eastAsia="en-US"/>
    </w:rPr>
  </w:style>
  <w:style w:type="character" w:customStyle="1" w:styleId="CharChar9">
    <w:name w:val="Char Char9"/>
    <w:semiHidden/>
    <w:rsid w:val="00115CAE"/>
    <w:rPr>
      <w:rFonts w:ascii="Tahoma" w:hAnsi="Tahoma" w:cs="Tahoma" w:hint="default"/>
      <w:sz w:val="16"/>
      <w:szCs w:val="16"/>
      <w:lang w:val="en-GB" w:eastAsia="en-US"/>
    </w:rPr>
  </w:style>
  <w:style w:type="character" w:customStyle="1" w:styleId="CharChar8">
    <w:name w:val="Char Char8"/>
    <w:semiHidden/>
    <w:rsid w:val="00115CAE"/>
    <w:rPr>
      <w:rFonts w:ascii="Times New Roman" w:hAnsi="Times New Roman" w:cs="Times New Roman" w:hint="default"/>
      <w:b/>
      <w:bCs/>
      <w:lang w:val="en-GB" w:eastAsia="en-US"/>
    </w:rPr>
  </w:style>
  <w:style w:type="character" w:customStyle="1" w:styleId="btChar3">
    <w:name w:val="bt Char3"/>
    <w:rsid w:val="00115CAE"/>
    <w:rPr>
      <w:lang w:val="en-GB" w:eastAsia="ja-JP" w:bidi="ar-SA"/>
    </w:rPr>
  </w:style>
  <w:style w:type="character" w:customStyle="1" w:styleId="T1Char3">
    <w:name w:val="T1 Char3"/>
    <w:aliases w:val="Header 6 Char Char3"/>
    <w:rsid w:val="00115CAE"/>
    <w:rPr>
      <w:rFonts w:ascii="Arial" w:hAnsi="Arial" w:cs="Arial" w:hint="default"/>
      <w:lang w:val="en-GB" w:eastAsia="en-US" w:bidi="ar-SA"/>
    </w:rPr>
  </w:style>
  <w:style w:type="character" w:customStyle="1" w:styleId="CharChar29">
    <w:name w:val="Char Char29"/>
    <w:rsid w:val="00115CAE"/>
    <w:rPr>
      <w:rFonts w:ascii="Arial" w:hAnsi="Arial" w:cs="Arial" w:hint="default"/>
      <w:sz w:val="36"/>
      <w:lang w:val="en-GB" w:eastAsia="en-US" w:bidi="ar-SA"/>
    </w:rPr>
  </w:style>
  <w:style w:type="character" w:customStyle="1" w:styleId="CharChar28">
    <w:name w:val="Char Char28"/>
    <w:rsid w:val="00115CA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5CA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5CAE"/>
    <w:rPr>
      <w:rFonts w:ascii="Arial" w:hAnsi="Arial" w:cs="Arial" w:hint="default"/>
      <w:sz w:val="22"/>
      <w:lang w:val="en-GB" w:eastAsia="en-GB" w:bidi="ar-SA"/>
    </w:rPr>
  </w:style>
  <w:style w:type="character" w:customStyle="1" w:styleId="B1Zchn">
    <w:name w:val="B1 Zchn"/>
    <w:rsid w:val="00115CAE"/>
    <w:rPr>
      <w:rFonts w:ascii="Times New Roman" w:hAnsi="Times New Roman" w:cs="Times New Roman" w:hint="default"/>
      <w:lang w:val="en-GB"/>
    </w:rPr>
  </w:style>
  <w:style w:type="character" w:customStyle="1" w:styleId="apple-converted-space">
    <w:name w:val="apple-converted-space"/>
    <w:rsid w:val="00115CAE"/>
  </w:style>
  <w:style w:type="character" w:customStyle="1" w:styleId="SubtitleChar1">
    <w:name w:val="Subtitle Char1"/>
    <w:rsid w:val="00115CAE"/>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115CAE"/>
    <w:rPr>
      <w:rFonts w:ascii="Arial" w:hAnsi="Arial" w:cs="Arial" w:hint="default"/>
      <w:sz w:val="28"/>
      <w:lang w:val="en-GB" w:eastAsia="ko-KR" w:bidi="ar-SA"/>
    </w:rPr>
  </w:style>
  <w:style w:type="character" w:customStyle="1" w:styleId="CharChar33">
    <w:name w:val="Char Char33"/>
    <w:semiHidden/>
    <w:rsid w:val="00115CAE"/>
    <w:rPr>
      <w:rFonts w:ascii="Arial" w:hAnsi="Arial" w:cs="Arial" w:hint="default"/>
      <w:sz w:val="28"/>
      <w:lang w:val="en-GB" w:eastAsia="ko-KR" w:bidi="ar-SA"/>
    </w:rPr>
  </w:style>
  <w:style w:type="character" w:customStyle="1" w:styleId="CharChar32">
    <w:name w:val="Char Char32"/>
    <w:semiHidden/>
    <w:rsid w:val="00115CAE"/>
    <w:rPr>
      <w:rFonts w:ascii="Arial" w:hAnsi="Arial" w:cs="Arial" w:hint="default"/>
      <w:sz w:val="28"/>
      <w:lang w:val="en-GB" w:eastAsia="ko-KR" w:bidi="ar-SA"/>
    </w:rPr>
  </w:style>
  <w:style w:type="character" w:customStyle="1" w:styleId="Char1">
    <w:name w:val="副标题 Char1"/>
    <w:basedOn w:val="DefaultParagraphFont"/>
    <w:rsid w:val="00115CAE"/>
    <w:rPr>
      <w:rFonts w:ascii="Calibri Light" w:eastAsia="宋体"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115CAE"/>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115CAE"/>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115CAE"/>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uiPriority w:val="99"/>
    <w:qFormat/>
    <w:rsid w:val="00115CAE"/>
    <w:pPr>
      <w:tabs>
        <w:tab w:val="left" w:pos="360"/>
      </w:tabs>
      <w:ind w:left="360" w:hanging="360"/>
    </w:pPr>
    <w:rPr>
      <w:sz w:val="24"/>
      <w:szCs w:val="24"/>
      <w:lang w:val="en-GB"/>
    </w:rPr>
  </w:style>
  <w:style w:type="character" w:customStyle="1" w:styleId="NumberedListChar">
    <w:name w:val="Numbered List Char"/>
    <w:basedOn w:val="ListParagraphChar"/>
    <w:link w:val="NumberedList"/>
    <w:uiPriority w:val="99"/>
    <w:locked/>
    <w:rsid w:val="00115CAE"/>
    <w:rPr>
      <w:rFonts w:ascii="Times New Roman" w:eastAsia="MS Mincho" w:hAnsi="Times New Roman"/>
      <w:sz w:val="24"/>
      <w:szCs w:val="24"/>
      <w:lang w:val="en-GB" w:eastAsia="en-GB"/>
    </w:rPr>
  </w:style>
  <w:style w:type="character" w:customStyle="1" w:styleId="11Char">
    <w:name w:val="1.1 Char"/>
    <w:rsid w:val="00115CAE"/>
    <w:rPr>
      <w:rFonts w:ascii="Arial" w:eastAsia="MS Mincho" w:hAnsi="Arial" w:cs="Arial" w:hint="default"/>
      <w:b/>
      <w:bCs/>
      <w:sz w:val="24"/>
      <w:szCs w:val="26"/>
    </w:rPr>
  </w:style>
  <w:style w:type="character" w:customStyle="1" w:styleId="18">
    <w:name w:val="明显强调1"/>
    <w:uiPriority w:val="21"/>
    <w:qFormat/>
    <w:rsid w:val="00115CAE"/>
    <w:rPr>
      <w:b/>
      <w:bCs/>
      <w:i/>
      <w:iCs/>
      <w:color w:val="4F81BD"/>
    </w:rPr>
  </w:style>
  <w:style w:type="character" w:customStyle="1" w:styleId="Char2">
    <w:name w:val="明显引用 Char2"/>
    <w:basedOn w:val="DefaultParagraphFont"/>
    <w:uiPriority w:val="30"/>
    <w:rsid w:val="00115CAE"/>
    <w:rPr>
      <w:rFonts w:ascii="Times New Roman" w:hAnsi="Times New Roman" w:cs="Times New Roman" w:hint="default"/>
      <w:i/>
      <w:iCs/>
      <w:color w:val="5B9BD5"/>
      <w:lang w:val="en-GB" w:eastAsia="en-US"/>
    </w:rPr>
  </w:style>
  <w:style w:type="character" w:customStyle="1" w:styleId="CharChar35">
    <w:name w:val="Char Char35"/>
    <w:semiHidden/>
    <w:rsid w:val="00115CAE"/>
    <w:rPr>
      <w:rFonts w:ascii="Arial" w:hAnsi="Arial" w:cs="Arial" w:hint="default"/>
      <w:sz w:val="28"/>
      <w:lang w:val="en-GB" w:eastAsia="ko-KR" w:bidi="ar-SA"/>
    </w:rPr>
  </w:style>
  <w:style w:type="character" w:customStyle="1" w:styleId="Char3">
    <w:name w:val="明显引用 Char3"/>
    <w:uiPriority w:val="30"/>
    <w:rsid w:val="00115CAE"/>
    <w:rPr>
      <w:rFonts w:ascii="Times New Roman" w:hAnsi="Times New Roman" w:cs="Times New Roman" w:hint="default"/>
      <w:i/>
      <w:iCs/>
      <w:color w:val="4F81BD"/>
      <w:lang w:val="en-GB" w:eastAsia="en-US"/>
    </w:rPr>
  </w:style>
  <w:style w:type="character" w:customStyle="1" w:styleId="Char20">
    <w:name w:val="副标题 Char2"/>
    <w:uiPriority w:val="11"/>
    <w:rsid w:val="00115CAE"/>
    <w:rPr>
      <w:rFonts w:ascii="Cambria" w:hAnsi="Cambria" w:cs="Times New Roman" w:hint="default"/>
      <w:b/>
      <w:bCs/>
      <w:kern w:val="28"/>
      <w:sz w:val="32"/>
      <w:szCs w:val="32"/>
      <w:lang w:val="en-GB" w:eastAsia="en-US"/>
    </w:rPr>
  </w:style>
  <w:style w:type="character" w:customStyle="1" w:styleId="19">
    <w:name w:val="副標題 字元1"/>
    <w:rsid w:val="00115CAE"/>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115CAE"/>
    <w:rPr>
      <w:rFonts w:ascii="Times New Roman" w:hAnsi="Times New Roman" w:cs="Times New Roman" w:hint="default"/>
      <w:i/>
      <w:iCs/>
      <w:color w:val="4F81BD"/>
      <w:lang w:val="en-GB" w:eastAsia="en-US"/>
    </w:rPr>
  </w:style>
  <w:style w:type="table" w:styleId="TableGrid">
    <w:name w:val="Table Grid"/>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15C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15C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5C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5C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5C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5C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5C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5C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15C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115C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115CAE"/>
    <w:pPr>
      <w:spacing w:before="120"/>
      <w:outlineLvl w:val="2"/>
    </w:pPr>
    <w:rPr>
      <w:sz w:val="28"/>
    </w:rPr>
  </w:style>
  <w:style w:type="paragraph" w:styleId="IntenseQuote">
    <w:name w:val="Intense Quote"/>
    <w:basedOn w:val="Normal"/>
    <w:next w:val="Normal"/>
    <w:link w:val="IntenseQuoteChar"/>
    <w:uiPriority w:val="30"/>
    <w:qFormat/>
    <w:rsid w:val="00115CAE"/>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2">
    <w:name w:val="Intense Quote Char2"/>
    <w:basedOn w:val="DefaultParagraphFont"/>
    <w:uiPriority w:val="30"/>
    <w:rsid w:val="00115CA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466049164">
      <w:bodyDiv w:val="1"/>
      <w:marLeft w:val="0"/>
      <w:marRight w:val="0"/>
      <w:marTop w:val="0"/>
      <w:marBottom w:val="0"/>
      <w:divBdr>
        <w:top w:val="none" w:sz="0" w:space="0" w:color="auto"/>
        <w:left w:val="none" w:sz="0" w:space="0" w:color="auto"/>
        <w:bottom w:val="none" w:sz="0" w:space="0" w:color="auto"/>
        <w:right w:val="none" w:sz="0" w:space="0" w:color="auto"/>
      </w:divBdr>
    </w:div>
    <w:div w:id="519978349">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673187908">
      <w:bodyDiv w:val="1"/>
      <w:marLeft w:val="0"/>
      <w:marRight w:val="0"/>
      <w:marTop w:val="0"/>
      <w:marBottom w:val="0"/>
      <w:divBdr>
        <w:top w:val="none" w:sz="0" w:space="0" w:color="auto"/>
        <w:left w:val="none" w:sz="0" w:space="0" w:color="auto"/>
        <w:bottom w:val="none" w:sz="0" w:space="0" w:color="auto"/>
        <w:right w:val="none" w:sz="0" w:space="0" w:color="auto"/>
      </w:divBdr>
    </w:div>
    <w:div w:id="737290136">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437672174">
      <w:bodyDiv w:val="1"/>
      <w:marLeft w:val="0"/>
      <w:marRight w:val="0"/>
      <w:marTop w:val="0"/>
      <w:marBottom w:val="0"/>
      <w:divBdr>
        <w:top w:val="none" w:sz="0" w:space="0" w:color="auto"/>
        <w:left w:val="none" w:sz="0" w:space="0" w:color="auto"/>
        <w:bottom w:val="none" w:sz="0" w:space="0" w:color="auto"/>
        <w:right w:val="none" w:sz="0" w:space="0" w:color="auto"/>
      </w:divBdr>
    </w:div>
    <w:div w:id="150643563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2950012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632797">
      <w:bodyDiv w:val="1"/>
      <w:marLeft w:val="0"/>
      <w:marRight w:val="0"/>
      <w:marTop w:val="0"/>
      <w:marBottom w:val="0"/>
      <w:divBdr>
        <w:top w:val="none" w:sz="0" w:space="0" w:color="auto"/>
        <w:left w:val="none" w:sz="0" w:space="0" w:color="auto"/>
        <w:bottom w:val="none" w:sz="0" w:space="0" w:color="auto"/>
        <w:right w:val="none" w:sz="0" w:space="0" w:color="auto"/>
      </w:divBdr>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54702250">
      <w:bodyDiv w:val="1"/>
      <w:marLeft w:val="0"/>
      <w:marRight w:val="0"/>
      <w:marTop w:val="0"/>
      <w:marBottom w:val="0"/>
      <w:divBdr>
        <w:top w:val="none" w:sz="0" w:space="0" w:color="auto"/>
        <w:left w:val="none" w:sz="0" w:space="0" w:color="auto"/>
        <w:bottom w:val="none" w:sz="0" w:space="0" w:color="auto"/>
        <w:right w:val="none" w:sz="0" w:space="0" w:color="auto"/>
      </w:divBdr>
    </w:div>
    <w:div w:id="1960839323">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77390788">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5.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48820-55F5-4CBD-B9D9-33221C2F4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2494</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NSB</cp:lastModifiedBy>
  <cp:revision>3</cp:revision>
  <cp:lastPrinted>1899-12-31T23:00:00Z</cp:lastPrinted>
  <dcterms:created xsi:type="dcterms:W3CDTF">2020-10-23T12:07:00Z</dcterms:created>
  <dcterms:modified xsi:type="dcterms:W3CDTF">2020-10-23T15:32:00Z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